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D978F" w14:textId="6564EFCB" w:rsidR="00BD7DB9" w:rsidRDefault="00BD7DB9" w:rsidP="006320F3">
      <w:pPr>
        <w:spacing w:afterLines="20" w:after="72" w:line="0" w:lineRule="atLeast"/>
        <w:ind w:rightChars="57" w:right="137" w:firstLineChars="300" w:firstLine="961"/>
        <w:rPr>
          <w:rFonts w:ascii="標楷體" w:eastAsia="標楷體" w:hAnsi="標楷體"/>
          <w:b/>
          <w:sz w:val="32"/>
        </w:rPr>
      </w:pPr>
      <w:r w:rsidRPr="00BD7DB9">
        <w:rPr>
          <w:rFonts w:ascii="標楷體" w:eastAsia="標楷體" w:hAnsi="標楷體" w:hint="eastAsia"/>
          <w:b/>
          <w:sz w:val="32"/>
        </w:rPr>
        <w:t>3</w:t>
      </w:r>
      <w:r w:rsidRPr="00BD7DB9">
        <w:rPr>
          <w:rFonts w:ascii="標楷體" w:eastAsia="標楷體" w:hAnsi="標楷體"/>
          <w:b/>
          <w:sz w:val="32"/>
        </w:rPr>
        <w:t>.</w:t>
      </w:r>
      <w:r w:rsidRPr="00D2287E">
        <w:rPr>
          <w:rFonts w:ascii="標楷體" w:eastAsia="標楷體" w:hAnsi="標楷體" w:hint="eastAsia"/>
          <w:b/>
          <w:sz w:val="32"/>
        </w:rPr>
        <w:t>私立高級中等以上學校退場基金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2"/>
        <w:gridCol w:w="1430"/>
        <w:gridCol w:w="1430"/>
        <w:gridCol w:w="1430"/>
        <w:gridCol w:w="1431"/>
        <w:gridCol w:w="1386"/>
        <w:gridCol w:w="686"/>
      </w:tblGrid>
      <w:tr w:rsidR="00947DC9" w14:paraId="09FF980E" w14:textId="77777777" w:rsidTr="001A236D">
        <w:trPr>
          <w:trHeight w:val="73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207473DD" w14:textId="4441ECD0" w:rsidR="0062207B" w:rsidRDefault="0062207B" w:rsidP="0062207B">
            <w:pPr>
              <w:snapToGrid w:val="0"/>
              <w:spacing w:after="60"/>
              <w:ind w:leftChars="-124" w:left="-29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私立高級中等以上學校退場基金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65F1D9C" w14:textId="77777777" w:rsidR="00947DC9" w:rsidRDefault="00947DC9" w:rsidP="001A236D">
            <w:pPr>
              <w:tabs>
                <w:tab w:val="left" w:pos="3977"/>
                <w:tab w:val="left" w:pos="8691"/>
              </w:tabs>
              <w:spacing w:line="240" w:lineRule="exact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6320F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B0FB3" w:rsidRPr="004302A4" w14:paraId="27ED9F12" w14:textId="77777777" w:rsidTr="001A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1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D791546" w14:textId="77777777" w:rsidR="00947DC9" w:rsidRDefault="00947DC9" w:rsidP="006320F3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</w:tcBorders>
            <w:vAlign w:val="center"/>
          </w:tcPr>
          <w:p w14:paraId="1931DD26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</w:tcBorders>
            <w:vAlign w:val="center"/>
          </w:tcPr>
          <w:p w14:paraId="28FDAF8E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</w:tcBorders>
            <w:vAlign w:val="center"/>
          </w:tcPr>
          <w:p w14:paraId="2744AFA2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</w:tcBorders>
            <w:vAlign w:val="center"/>
          </w:tcPr>
          <w:p w14:paraId="1112938D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7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0B33675" w14:textId="77777777" w:rsidR="00947DC9" w:rsidRPr="004302A4" w:rsidRDefault="00947DC9" w:rsidP="006320F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302A4">
              <w:rPr>
                <w:rFonts w:ascii="標楷體" w:eastAsia="標楷體" w:hAnsi="標楷體" w:hint="eastAsia"/>
              </w:rPr>
              <w:t>審定數與預算數</w:t>
            </w:r>
          </w:p>
          <w:p w14:paraId="463CDCC0" w14:textId="77777777" w:rsidR="00947DC9" w:rsidRPr="004302A4" w:rsidRDefault="00947DC9" w:rsidP="006320F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302A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B0FB3" w14:paraId="639C2DC1" w14:textId="77777777" w:rsidTr="001A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1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FC4FE7" w14:textId="77777777" w:rsidR="00947DC9" w:rsidRDefault="00947DC9" w:rsidP="00803E9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0" w:type="dxa"/>
            <w:vMerge/>
            <w:tcBorders>
              <w:bottom w:val="single" w:sz="8" w:space="0" w:color="auto"/>
            </w:tcBorders>
            <w:vAlign w:val="center"/>
          </w:tcPr>
          <w:p w14:paraId="27922D02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0" w:type="dxa"/>
            <w:vMerge/>
            <w:tcBorders>
              <w:bottom w:val="single" w:sz="8" w:space="0" w:color="auto"/>
            </w:tcBorders>
            <w:vAlign w:val="center"/>
          </w:tcPr>
          <w:p w14:paraId="2DD56245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0" w:type="dxa"/>
            <w:vMerge/>
            <w:tcBorders>
              <w:bottom w:val="single" w:sz="8" w:space="0" w:color="auto"/>
            </w:tcBorders>
            <w:vAlign w:val="center"/>
          </w:tcPr>
          <w:p w14:paraId="6E27C1E9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1" w:type="dxa"/>
            <w:vMerge/>
            <w:tcBorders>
              <w:bottom w:val="single" w:sz="8" w:space="0" w:color="auto"/>
            </w:tcBorders>
            <w:vAlign w:val="center"/>
          </w:tcPr>
          <w:p w14:paraId="0647077A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14:paraId="6DF6824C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24F1998B" w14:textId="77777777" w:rsidR="00947DC9" w:rsidRDefault="00947DC9" w:rsidP="006320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1B0FB3" w:rsidRPr="00571258" w14:paraId="2260C2E3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79943128" w14:textId="77777777" w:rsidR="00947DC9" w:rsidRPr="00571258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452EC8E3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192,218,000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2EDD81F6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197,255,949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2CF7783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C289875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197,255,949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6C6D9F5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5,037,949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487A20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2.62</w:t>
            </w:r>
          </w:p>
        </w:tc>
      </w:tr>
      <w:tr w:rsidR="001B0FB3" w:rsidRPr="00571258" w14:paraId="27DDA1C5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75214319" w14:textId="77777777" w:rsidR="00947DC9" w:rsidRPr="00571258" w:rsidRDefault="00947DC9" w:rsidP="001A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1817FE9C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192,218,000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6B8F692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192,218,000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77C11B9C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64D1CF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192,218,000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75E16B7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F9A272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B0FB3" w:rsidRPr="00571258" w14:paraId="1F70EEC4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7C93D3C9" w14:textId="64CFB6D5" w:rsidR="00947DC9" w:rsidRPr="00571258" w:rsidRDefault="00947DC9" w:rsidP="001A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4E30C253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3F9BD12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5,037,949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57B4A22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7BEC20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5,037,949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C27A33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noProof/>
                <w:sz w:val="18"/>
                <w:szCs w:val="18"/>
              </w:rPr>
              <w:t>5,037,949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7AE9403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1B0FB3" w:rsidRPr="00571258" w14:paraId="69B6C62A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4A84871B" w14:textId="4C8F268C" w:rsidR="00947DC9" w:rsidRPr="00571258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593FEF99" w14:textId="0522CC15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101,347,000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4D7A3CB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30,556,552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5FB342B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B143C00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30,556,552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24EC90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- 70,790,448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383FE1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- 69.85</w:t>
            </w:r>
          </w:p>
        </w:tc>
      </w:tr>
      <w:tr w:rsidR="001B0FB3" w:rsidRPr="00571258" w14:paraId="11BA71C1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23DD19FE" w14:textId="281A0D9D" w:rsidR="00947DC9" w:rsidRPr="001A236D" w:rsidRDefault="00947DC9" w:rsidP="001A236D">
            <w:pPr>
              <w:ind w:leftChars="100" w:left="240" w:rightChars="24" w:right="58"/>
              <w:jc w:val="distribute"/>
              <w:rPr>
                <w:rFonts w:ascii="標楷體" w:eastAsia="標楷體" w:hAnsi="標楷體"/>
                <w:spacing w:val="-14"/>
                <w:w w:val="95"/>
                <w:kern w:val="0"/>
                <w:sz w:val="22"/>
              </w:rPr>
            </w:pPr>
            <w:r w:rsidRPr="001A236D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協助學校</w:t>
            </w:r>
            <w:proofErr w:type="gramStart"/>
            <w:r w:rsidRPr="001A236D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停招或</w:t>
            </w:r>
            <w:proofErr w:type="gramEnd"/>
            <w:r w:rsidRPr="001A236D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停辦計畫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743AEBDA" w14:textId="0D8614BE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100,770,000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13770E7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30,419,680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5971F5D1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3F03AE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30,419,680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211746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noProof/>
                <w:sz w:val="18"/>
                <w:szCs w:val="18"/>
              </w:rPr>
              <w:t>- 70,350,320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2AC9419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kern w:val="0"/>
                <w:sz w:val="18"/>
                <w:szCs w:val="18"/>
              </w:rPr>
              <w:t>- 69.81</w:t>
            </w:r>
          </w:p>
        </w:tc>
      </w:tr>
      <w:tr w:rsidR="001B0FB3" w:rsidRPr="00571258" w14:paraId="564B46F7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38AAB774" w14:textId="77777777" w:rsidR="00947DC9" w:rsidRPr="00571258" w:rsidRDefault="00947DC9" w:rsidP="001A236D">
            <w:pPr>
              <w:ind w:leftChars="100" w:left="240" w:rightChars="18" w:right="43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84CBBC7" w14:textId="4E954B08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577,000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2CC8495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136,872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7B06FFF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695F37B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sz w:val="18"/>
                <w:szCs w:val="18"/>
              </w:rPr>
              <w:t>136,872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1AA9D4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noProof/>
                <w:sz w:val="18"/>
                <w:szCs w:val="18"/>
              </w:rPr>
              <w:t>- 440,128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961C18F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kern w:val="0"/>
                <w:sz w:val="18"/>
                <w:szCs w:val="18"/>
              </w:rPr>
              <w:t>- 76.28</w:t>
            </w:r>
          </w:p>
        </w:tc>
      </w:tr>
      <w:tr w:rsidR="001B0FB3" w:rsidRPr="00571258" w14:paraId="7D8E02A9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20EE5E87" w14:textId="77777777" w:rsidR="00947DC9" w:rsidRPr="00571258" w:rsidRDefault="00947DC9" w:rsidP="001A236D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73AD30FD" w14:textId="01C4BCFA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90,871,000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563D52D8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166,699,397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9A008E8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B8256F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166,699,397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2501648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75,828,397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57390F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83.45</w:t>
            </w:r>
          </w:p>
        </w:tc>
      </w:tr>
      <w:tr w:rsidR="001B0FB3" w:rsidRPr="00571258" w14:paraId="263C0695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nil"/>
            </w:tcBorders>
            <w:vAlign w:val="center"/>
          </w:tcPr>
          <w:p w14:paraId="4C091BE8" w14:textId="77777777" w:rsidR="00947DC9" w:rsidRPr="00571258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14807FB5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2,344,164,000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20AFEFDD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2,396,805,972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1891B21A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286A477E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2,396,805,972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0458185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52,641,972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5868F80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2.25</w:t>
            </w:r>
          </w:p>
        </w:tc>
      </w:tr>
      <w:tr w:rsidR="001B0FB3" w:rsidRPr="00571258" w14:paraId="53C4928D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24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7D536E0" w14:textId="77777777" w:rsidR="00947DC9" w:rsidRPr="00571258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30" w:type="dxa"/>
            <w:tcBorders>
              <w:top w:val="nil"/>
              <w:bottom w:val="single" w:sz="8" w:space="0" w:color="auto"/>
            </w:tcBorders>
            <w:vAlign w:val="center"/>
          </w:tcPr>
          <w:p w14:paraId="79A72AC7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2,435,035,000</w:t>
            </w:r>
          </w:p>
        </w:tc>
        <w:tc>
          <w:tcPr>
            <w:tcW w:w="1430" w:type="dxa"/>
            <w:tcBorders>
              <w:top w:val="nil"/>
              <w:bottom w:val="single" w:sz="8" w:space="0" w:color="auto"/>
            </w:tcBorders>
            <w:vAlign w:val="center"/>
          </w:tcPr>
          <w:p w14:paraId="1D211AB7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2,563,505,369</w:t>
            </w:r>
          </w:p>
        </w:tc>
        <w:tc>
          <w:tcPr>
            <w:tcW w:w="1430" w:type="dxa"/>
            <w:tcBorders>
              <w:top w:val="nil"/>
              <w:bottom w:val="single" w:sz="8" w:space="0" w:color="auto"/>
            </w:tcBorders>
            <w:vAlign w:val="center"/>
          </w:tcPr>
          <w:p w14:paraId="1A0AB33A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278A7C4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sz w:val="18"/>
                <w:szCs w:val="18"/>
              </w:rPr>
              <w:t>2,563,505,369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14:paraId="06CDAEB2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128,470,369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B3976B" w14:textId="77777777" w:rsidR="00947DC9" w:rsidRPr="000C71D5" w:rsidRDefault="00947DC9" w:rsidP="001A236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C71D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5.28</w:t>
            </w:r>
          </w:p>
        </w:tc>
      </w:tr>
    </w:tbl>
    <w:p w14:paraId="73EC75E6" w14:textId="77777777" w:rsidR="006320F3" w:rsidRDefault="006320F3" w:rsidP="006320F3">
      <w:pPr>
        <w:snapToGrid w:val="0"/>
        <w:spacing w:afterLines="30" w:after="108"/>
        <w:ind w:left="266" w:rightChars="235" w:right="564"/>
        <w:jc w:val="center"/>
        <w:rPr>
          <w:rFonts w:ascii="標楷體" w:eastAsia="標楷體" w:hAnsi="標楷體"/>
          <w:b/>
          <w:sz w:val="32"/>
          <w:u w:val="single"/>
        </w:rPr>
      </w:pPr>
    </w:p>
    <w:p w14:paraId="709DA897" w14:textId="49343BF1" w:rsidR="00947DC9" w:rsidRPr="00947DC9" w:rsidRDefault="00BF244F" w:rsidP="000A5588">
      <w:pPr>
        <w:snapToGrid w:val="0"/>
        <w:ind w:left="266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947DC9" w:rsidRPr="00947DC9">
        <w:rPr>
          <w:rFonts w:ascii="標楷體" w:eastAsia="標楷體"/>
          <w:b/>
          <w:sz w:val="32"/>
          <w:szCs w:val="32"/>
          <w:u w:val="single"/>
        </w:rPr>
        <w:t>私立高級中等以上學校退場基金</w:t>
      </w:r>
      <w:r w:rsidR="00947DC9" w:rsidRPr="00947DC9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947DC9" w:rsidRPr="00947DC9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947DC9" w:rsidRPr="00947DC9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6B599E6A" w14:textId="77777777" w:rsidR="00947DC9" w:rsidRPr="00947DC9" w:rsidRDefault="00947DC9" w:rsidP="000A5588">
      <w:pPr>
        <w:snapToGrid w:val="0"/>
        <w:spacing w:beforeLines="20" w:before="72"/>
        <w:ind w:left="3850" w:rightChars="-99" w:right="-238"/>
        <w:jc w:val="center"/>
        <w:rPr>
          <w:rFonts w:ascii="標楷體" w:eastAsia="標楷體" w:hAnsi="標楷體"/>
        </w:rPr>
      </w:pPr>
      <w:r w:rsidRPr="00947DC9">
        <w:rPr>
          <w:rFonts w:ascii="標楷體" w:eastAsia="標楷體" w:hAnsi="標楷體" w:hint="eastAsia"/>
        </w:rPr>
        <w:t>中華民國</w:t>
      </w:r>
      <w:proofErr w:type="gramStart"/>
      <w:r w:rsidRPr="00947DC9">
        <w:rPr>
          <w:rFonts w:ascii="標楷體" w:eastAsia="標楷體" w:hAnsi="標楷體"/>
        </w:rPr>
        <w:t>113</w:t>
      </w:r>
      <w:proofErr w:type="gramEnd"/>
      <w:r w:rsidRPr="00947DC9">
        <w:rPr>
          <w:rFonts w:ascii="標楷體" w:eastAsia="標楷體" w:hAnsi="標楷體" w:hint="eastAsia"/>
        </w:rPr>
        <w:t>年度</w:t>
      </w:r>
      <w:r w:rsidRPr="00947DC9">
        <w:rPr>
          <w:rFonts w:ascii="標楷體" w:eastAsia="標楷體" w:hAnsi="標楷體" w:hint="eastAsia"/>
        </w:rPr>
        <w:tab/>
      </w:r>
      <w:r w:rsidRPr="006320F3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3"/>
        <w:gridCol w:w="4941"/>
      </w:tblGrid>
      <w:tr w:rsidR="00947DC9" w:rsidRPr="00947DC9" w14:paraId="20530DDD" w14:textId="77777777" w:rsidTr="000A5588">
        <w:trPr>
          <w:cantSplit/>
          <w:trHeight w:val="300"/>
        </w:trPr>
        <w:tc>
          <w:tcPr>
            <w:tcW w:w="2579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1F488F" w14:textId="02482AD9" w:rsidR="00947DC9" w:rsidRPr="00947DC9" w:rsidRDefault="00947DC9" w:rsidP="0084341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  <w:noProof/>
                <w:szCs w:val="24"/>
              </w:rPr>
            </w:pPr>
            <w:r w:rsidRPr="00947DC9">
              <w:rPr>
                <w:rFonts w:ascii="標楷體" w:eastAsia="標楷體" w:hAnsi="標楷體" w:hint="eastAsia"/>
                <w:noProof/>
                <w:szCs w:val="24"/>
              </w:rPr>
              <w:t>項目</w:t>
            </w:r>
          </w:p>
        </w:tc>
        <w:tc>
          <w:tcPr>
            <w:tcW w:w="242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2F8020" w14:textId="77777777" w:rsidR="00947DC9" w:rsidRP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Cs w:val="24"/>
              </w:rPr>
            </w:pPr>
            <w:r w:rsidRPr="00947DC9">
              <w:rPr>
                <w:rFonts w:ascii="標楷體" w:eastAsia="標楷體" w:hAnsi="標楷體" w:hint="eastAsia"/>
                <w:noProof/>
                <w:szCs w:val="24"/>
              </w:rPr>
              <w:t>決算數</w:t>
            </w:r>
          </w:p>
        </w:tc>
      </w:tr>
      <w:tr w:rsidR="00947DC9" w:rsidRPr="00947DC9" w14:paraId="53403F0D" w14:textId="77777777" w:rsidTr="000A5588">
        <w:trPr>
          <w:cantSplit/>
          <w:trHeight w:val="397"/>
        </w:trPr>
        <w:tc>
          <w:tcPr>
            <w:tcW w:w="2579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47A0A4" w14:textId="77777777" w:rsidR="00947DC9" w:rsidRPr="00947DC9" w:rsidRDefault="00947DC9" w:rsidP="000C71D5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6"/>
                <w:szCs w:val="24"/>
              </w:rPr>
            </w:pPr>
          </w:p>
        </w:tc>
        <w:tc>
          <w:tcPr>
            <w:tcW w:w="242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EA86C0" w14:textId="77777777" w:rsidR="00947DC9" w:rsidRPr="00947DC9" w:rsidRDefault="00947DC9" w:rsidP="000C71D5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6"/>
                <w:szCs w:val="24"/>
              </w:rPr>
            </w:pPr>
          </w:p>
        </w:tc>
      </w:tr>
      <w:tr w:rsidR="00947DC9" w:rsidRPr="00947DC9" w14:paraId="3AACF037" w14:textId="77777777" w:rsidTr="000A5588">
        <w:trPr>
          <w:cantSplit/>
          <w:trHeight w:val="493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FC49D" w14:textId="543AB813" w:rsidR="00947DC9" w:rsidRPr="00947DC9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B4A4" w14:textId="77777777" w:rsidR="00947DC9" w:rsidRPr="00947DC9" w:rsidRDefault="00947DC9" w:rsidP="001A236D">
            <w:pPr>
              <w:jc w:val="center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947DC9" w:rsidRPr="00947DC9" w14:paraId="466B81CF" w14:textId="77777777" w:rsidTr="000A5588">
        <w:trPr>
          <w:cantSplit/>
          <w:trHeight w:val="493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88328B" w14:textId="77777777" w:rsidR="00947DC9" w:rsidRPr="00947DC9" w:rsidRDefault="00947DC9" w:rsidP="001A236D">
            <w:pPr>
              <w:ind w:leftChars="200" w:left="480" w:rightChars="-20" w:right="-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7B9B0" w14:textId="2E463C2F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noProof/>
                <w:sz w:val="18"/>
                <w:szCs w:val="18"/>
              </w:rPr>
              <w:t>166,699,397</w:t>
            </w:r>
          </w:p>
        </w:tc>
      </w:tr>
      <w:tr w:rsidR="00947DC9" w:rsidRPr="00947DC9" w14:paraId="0C8E70FE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FB91E" w14:textId="77777777" w:rsidR="00947DC9" w:rsidRPr="00947DC9" w:rsidRDefault="00947DC9" w:rsidP="001A236D">
            <w:pPr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D8259" w14:textId="38A7777D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b/>
                <w:noProof/>
                <w:sz w:val="18"/>
                <w:szCs w:val="18"/>
              </w:rPr>
              <w:t>166,699,397</w:t>
            </w:r>
          </w:p>
        </w:tc>
      </w:tr>
      <w:tr w:rsidR="00947DC9" w:rsidRPr="00947DC9" w14:paraId="164C30EA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17FE3" w14:textId="77777777" w:rsidR="00947DC9" w:rsidRPr="00947DC9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40979" w14:textId="434D5ED1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947DC9" w:rsidRPr="00947DC9" w14:paraId="153B749A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D3F34" w14:textId="77777777" w:rsidR="00947DC9" w:rsidRPr="00947DC9" w:rsidRDefault="00947DC9" w:rsidP="001A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583A" w14:textId="71B34963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noProof/>
                <w:sz w:val="18"/>
                <w:szCs w:val="18"/>
              </w:rPr>
              <w:t>- 454,271,716</w:t>
            </w:r>
          </w:p>
        </w:tc>
      </w:tr>
      <w:tr w:rsidR="00947DC9" w:rsidRPr="00947DC9" w14:paraId="1AB7FB6D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4EF05" w14:textId="6AE837E7" w:rsidR="00947DC9" w:rsidRPr="00947DC9" w:rsidRDefault="00947DC9" w:rsidP="001A236D">
            <w:pPr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259B2" w14:textId="6C9A2CA3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b/>
                <w:noProof/>
                <w:sz w:val="18"/>
                <w:szCs w:val="18"/>
              </w:rPr>
              <w:t>- 454,271,716</w:t>
            </w:r>
          </w:p>
        </w:tc>
      </w:tr>
      <w:tr w:rsidR="00947DC9" w:rsidRPr="00947DC9" w14:paraId="7391C37F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353E72" w14:textId="76112CD6" w:rsidR="00947DC9" w:rsidRPr="00947DC9" w:rsidRDefault="00947DC9" w:rsidP="001A236D">
            <w:pPr>
              <w:ind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95795" w14:textId="572FD631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b/>
                <w:noProof/>
                <w:sz w:val="18"/>
                <w:szCs w:val="18"/>
              </w:rPr>
              <w:t>- 287,572,319</w:t>
            </w:r>
          </w:p>
        </w:tc>
      </w:tr>
      <w:tr w:rsidR="00947DC9" w:rsidRPr="00947DC9" w14:paraId="50AFE983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5CD35" w14:textId="0C3A5621" w:rsidR="00947DC9" w:rsidRPr="00947DC9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E3DA7" w14:textId="2F2E0D84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b/>
                <w:noProof/>
                <w:sz w:val="18"/>
                <w:szCs w:val="18"/>
              </w:rPr>
              <w:t>1,546,321,534</w:t>
            </w:r>
          </w:p>
        </w:tc>
      </w:tr>
      <w:tr w:rsidR="00947DC9" w:rsidRPr="00947DC9" w14:paraId="5EE7348E" w14:textId="77777777" w:rsidTr="000A5588">
        <w:trPr>
          <w:cantSplit/>
          <w:trHeight w:val="499"/>
        </w:trPr>
        <w:tc>
          <w:tcPr>
            <w:tcW w:w="2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9E2920" w14:textId="77777777" w:rsidR="00947DC9" w:rsidRPr="00947DC9" w:rsidRDefault="00947DC9" w:rsidP="001A236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47DC9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99C5EA1" w14:textId="77777777" w:rsidR="00947DC9" w:rsidRPr="00947DC9" w:rsidRDefault="00947DC9" w:rsidP="001A236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7DC9">
              <w:rPr>
                <w:rFonts w:ascii="新細明體" w:hAnsi="新細明體"/>
                <w:b/>
                <w:noProof/>
                <w:sz w:val="18"/>
                <w:szCs w:val="18"/>
              </w:rPr>
              <w:t>1,258,749,215</w:t>
            </w:r>
          </w:p>
        </w:tc>
      </w:tr>
    </w:tbl>
    <w:p w14:paraId="6CCABA2E" w14:textId="77777777" w:rsidR="00FC1297" w:rsidRPr="001A236D" w:rsidRDefault="00947DC9" w:rsidP="00843410">
      <w:pPr>
        <w:snapToGrid w:val="0"/>
        <w:spacing w:line="220" w:lineRule="exact"/>
        <w:ind w:left="335" w:hanging="335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947DC9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947DC9">
        <w:rPr>
          <w:rFonts w:ascii="標楷體" w:eastAsia="標楷體" w:hAnsi="標楷體"/>
          <w:bCs/>
          <w:sz w:val="18"/>
          <w:szCs w:val="18"/>
        </w:rPr>
        <w:t>：1.</w:t>
      </w:r>
      <w:r w:rsidRPr="001A236D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0B8ED775" w14:textId="77777777" w:rsidR="00FC1297" w:rsidRDefault="00947DC9" w:rsidP="00843410">
      <w:pPr>
        <w:snapToGrid w:val="0"/>
        <w:spacing w:line="220" w:lineRule="exact"/>
        <w:ind w:left="544" w:hanging="181"/>
        <w:jc w:val="both"/>
        <w:rPr>
          <w:rFonts w:ascii="標楷體" w:eastAsia="標楷體" w:hAnsi="標楷體"/>
          <w:bCs/>
          <w:sz w:val="18"/>
          <w:szCs w:val="18"/>
        </w:rPr>
      </w:pPr>
      <w:r w:rsidRPr="00947DC9">
        <w:rPr>
          <w:rFonts w:ascii="標楷體" w:eastAsia="標楷體" w:hAnsi="標楷體"/>
          <w:bCs/>
          <w:sz w:val="18"/>
          <w:szCs w:val="18"/>
        </w:rPr>
        <w:t>2.</w:t>
      </w:r>
      <w:r w:rsidRPr="001A236D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</w:t>
      </w:r>
      <w:r w:rsidRPr="00947DC9">
        <w:rPr>
          <w:rFonts w:ascii="標楷體" w:eastAsia="標楷體" w:hAnsi="標楷體"/>
          <w:bCs/>
          <w:sz w:val="18"/>
          <w:szCs w:val="18"/>
        </w:rPr>
        <w:t>。</w:t>
      </w:r>
    </w:p>
    <w:p w14:paraId="66D82544" w14:textId="72C85C6E" w:rsidR="00947DC9" w:rsidRPr="001A236D" w:rsidRDefault="00947DC9" w:rsidP="00843410">
      <w:pPr>
        <w:snapToGrid w:val="0"/>
        <w:spacing w:line="220" w:lineRule="exact"/>
        <w:ind w:left="544" w:hanging="181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947DC9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1A236D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1"/>
        <w:gridCol w:w="1581"/>
        <w:gridCol w:w="793"/>
        <w:gridCol w:w="1586"/>
        <w:gridCol w:w="789"/>
        <w:gridCol w:w="1591"/>
        <w:gridCol w:w="784"/>
      </w:tblGrid>
      <w:tr w:rsidR="00947DC9" w14:paraId="0EBFA1D4" w14:textId="77777777" w:rsidTr="000A5588">
        <w:trPr>
          <w:trHeight w:val="794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2AFE2D0B" w14:textId="69DD3099" w:rsidR="00947DC9" w:rsidRDefault="00947DC9" w:rsidP="00843410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私立高級中等以上學校退場基金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412C294" w14:textId="77777777" w:rsidR="00947DC9" w:rsidRDefault="00947DC9" w:rsidP="00843410">
            <w:pPr>
              <w:tabs>
                <w:tab w:val="left" w:pos="3289"/>
                <w:tab w:val="left" w:pos="8415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1A236D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947DC9" w14:paraId="3C93FEA4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8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AFF171" w14:textId="77777777" w:rsidR="00947DC9" w:rsidRDefault="00947DC9" w:rsidP="00843410">
            <w:pPr>
              <w:spacing w:line="24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7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0CE7B6E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7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C61FCB5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7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288C1C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47DC9" w14:paraId="16772D21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8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9CA5B5" w14:textId="77777777" w:rsidR="00947DC9" w:rsidRDefault="00947DC9" w:rsidP="00FF700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81" w:type="dxa"/>
            <w:tcBorders>
              <w:bottom w:val="single" w:sz="8" w:space="0" w:color="auto"/>
            </w:tcBorders>
            <w:vAlign w:val="center"/>
          </w:tcPr>
          <w:p w14:paraId="588DD935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4D2B8E5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6" w:type="dxa"/>
            <w:tcBorders>
              <w:bottom w:val="single" w:sz="8" w:space="0" w:color="auto"/>
            </w:tcBorders>
            <w:vAlign w:val="center"/>
          </w:tcPr>
          <w:p w14:paraId="330BFF96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9" w:type="dxa"/>
            <w:tcBorders>
              <w:bottom w:val="single" w:sz="8" w:space="0" w:color="auto"/>
            </w:tcBorders>
            <w:vAlign w:val="center"/>
          </w:tcPr>
          <w:p w14:paraId="6E58E186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1" w:type="dxa"/>
            <w:tcBorders>
              <w:bottom w:val="single" w:sz="8" w:space="0" w:color="auto"/>
            </w:tcBorders>
            <w:vAlign w:val="center"/>
          </w:tcPr>
          <w:p w14:paraId="62D0CF2F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7FA92180" w14:textId="77777777" w:rsidR="00947DC9" w:rsidRDefault="00947DC9" w:rsidP="0084341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947DC9" w14:paraId="15DAAEDB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750B07C1" w14:textId="77777777" w:rsidR="00947DC9" w:rsidRDefault="00947DC9" w:rsidP="0084341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3355CDE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1387DE6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1F42C4D0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5F85148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0F71B5B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855278B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6.96</w:t>
            </w:r>
          </w:p>
        </w:tc>
      </w:tr>
      <w:tr w:rsidR="00947DC9" w14:paraId="07C7643B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0172B33F" w14:textId="77777777" w:rsidR="00947DC9" w:rsidRDefault="00947DC9" w:rsidP="00843410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8532765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1,258,749,215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91B075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49.10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3CF4613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1,546,321,534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06415DD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64.52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14B90853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- 287,572,319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9811320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- 18.60</w:t>
            </w:r>
          </w:p>
        </w:tc>
      </w:tr>
      <w:tr w:rsidR="00947DC9" w14:paraId="548F79D4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075CE85B" w14:textId="77777777" w:rsidR="00947DC9" w:rsidRDefault="00947DC9" w:rsidP="00843410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24A9206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1,258,749,215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1D0B50A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49.10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4EBE17B3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1,546,321,534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6DA00A6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64.52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FBC5CED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- 287,572,319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845B075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- 18.60</w:t>
            </w:r>
          </w:p>
        </w:tc>
      </w:tr>
      <w:tr w:rsidR="00947DC9" w14:paraId="797CDD38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1F41A77D" w14:textId="77777777" w:rsidR="00947DC9" w:rsidRDefault="00947DC9" w:rsidP="00843410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4C3285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1,304,756,154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DEFB22D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50.90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2F934C0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850,484,438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40D78C2B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35.48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829243D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454,271,716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D60111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53.41</w:t>
            </w:r>
          </w:p>
        </w:tc>
      </w:tr>
      <w:tr w:rsidR="00947DC9" w14:paraId="137E4921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463FB830" w14:textId="77777777" w:rsidR="00947DC9" w:rsidRDefault="00947DC9" w:rsidP="00843410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589D33F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1,304,756,154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379C824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50.90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51FFE604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850,484,438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61281898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35.48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A4463B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454,271,716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CB193C3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53.41</w:t>
            </w:r>
          </w:p>
        </w:tc>
      </w:tr>
      <w:tr w:rsidR="00947DC9" w14:paraId="67712910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6EC82DAF" w14:textId="77777777" w:rsidR="00947DC9" w:rsidRDefault="00947DC9" w:rsidP="0084341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08D8358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FF488AF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032C6085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587F719B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C36365B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6D012E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6.96</w:t>
            </w:r>
          </w:p>
        </w:tc>
      </w:tr>
      <w:tr w:rsidR="00947DC9" w14:paraId="579DD318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7B413728" w14:textId="77777777" w:rsidR="00947DC9" w:rsidRDefault="00947DC9" w:rsidP="0084341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FEDEC66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592CA1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5B5EACD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5A18A21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7E0E65B3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9608A14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6.96</w:t>
            </w:r>
          </w:p>
        </w:tc>
      </w:tr>
      <w:tr w:rsidR="00947DC9" w14:paraId="13E02BD5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5CB8118A" w14:textId="77777777" w:rsidR="00947DC9" w:rsidRDefault="00947DC9" w:rsidP="00843410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C85C276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281EED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5DB4EDB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010FB0F7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204AB67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83066B0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6.96</w:t>
            </w:r>
          </w:p>
        </w:tc>
      </w:tr>
      <w:tr w:rsidR="00947DC9" w14:paraId="26C267E1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nil"/>
            </w:tcBorders>
            <w:vAlign w:val="center"/>
          </w:tcPr>
          <w:p w14:paraId="19FE3F35" w14:textId="77777777" w:rsidR="00947DC9" w:rsidRDefault="00947DC9" w:rsidP="00843410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9CB89E7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0763EDB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14:paraId="73562C86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4BF7102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6032C124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28654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6.96</w:t>
            </w:r>
          </w:p>
        </w:tc>
      </w:tr>
      <w:tr w:rsidR="00947DC9" w14:paraId="32850E25" w14:textId="77777777" w:rsidTr="008434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19"/>
        </w:trPr>
        <w:tc>
          <w:tcPr>
            <w:tcW w:w="308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17EBB9" w14:textId="77777777" w:rsidR="00947DC9" w:rsidRDefault="00947DC9" w:rsidP="0084341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1" w:type="dxa"/>
            <w:tcBorders>
              <w:top w:val="nil"/>
              <w:bottom w:val="single" w:sz="8" w:space="0" w:color="auto"/>
            </w:tcBorders>
            <w:vAlign w:val="center"/>
          </w:tcPr>
          <w:p w14:paraId="2FBAC889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2,563,505,369</w:t>
            </w:r>
          </w:p>
        </w:tc>
        <w:tc>
          <w:tcPr>
            <w:tcW w:w="793" w:type="dxa"/>
            <w:tcBorders>
              <w:top w:val="nil"/>
              <w:bottom w:val="single" w:sz="8" w:space="0" w:color="auto"/>
            </w:tcBorders>
            <w:vAlign w:val="center"/>
          </w:tcPr>
          <w:p w14:paraId="2BAC0FAE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86" w:type="dxa"/>
            <w:tcBorders>
              <w:top w:val="nil"/>
              <w:bottom w:val="single" w:sz="8" w:space="0" w:color="auto"/>
            </w:tcBorders>
            <w:vAlign w:val="center"/>
          </w:tcPr>
          <w:p w14:paraId="02E24CDF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2,396,805,972</w:t>
            </w:r>
          </w:p>
        </w:tc>
        <w:tc>
          <w:tcPr>
            <w:tcW w:w="789" w:type="dxa"/>
            <w:tcBorders>
              <w:top w:val="nil"/>
              <w:bottom w:val="single" w:sz="8" w:space="0" w:color="auto"/>
            </w:tcBorders>
            <w:vAlign w:val="center"/>
          </w:tcPr>
          <w:p w14:paraId="3EABC581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1" w:type="dxa"/>
            <w:tcBorders>
              <w:top w:val="nil"/>
              <w:bottom w:val="single" w:sz="8" w:space="0" w:color="auto"/>
            </w:tcBorders>
            <w:vAlign w:val="center"/>
          </w:tcPr>
          <w:p w14:paraId="5EC4AC12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166,699,397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A0A26F3" w14:textId="77777777" w:rsidR="00947DC9" w:rsidRPr="00843410" w:rsidRDefault="00947DC9" w:rsidP="00843410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4341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6.96</w:t>
            </w:r>
          </w:p>
        </w:tc>
      </w:tr>
    </w:tbl>
    <w:p w14:paraId="22DA71CF" w14:textId="77777777" w:rsidR="00947DC9" w:rsidRPr="009C22C9" w:rsidRDefault="00947DC9" w:rsidP="00947DC9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947DC9" w:rsidRPr="009C22C9" w:rsidSect="00BF6A54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9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81F9" w14:textId="77777777" w:rsidR="00751DFB" w:rsidRDefault="00751DFB" w:rsidP="00A11CE0">
      <w:r>
        <w:separator/>
      </w:r>
    </w:p>
  </w:endnote>
  <w:endnote w:type="continuationSeparator" w:id="0">
    <w:p w14:paraId="118FF23F" w14:textId="77777777" w:rsidR="00751DFB" w:rsidRDefault="00751DFB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55DB1" w14:textId="77777777" w:rsidR="008A260E" w:rsidRPr="004D2F99" w:rsidRDefault="008A260E" w:rsidP="00BF6A54">
    <w:pPr>
      <w:pStyle w:val="af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688722"/>
      <w:docPartObj>
        <w:docPartGallery w:val="Page Numbers (Bottom of Page)"/>
        <w:docPartUnique/>
      </w:docPartObj>
    </w:sdtPr>
    <w:sdtEndPr/>
    <w:sdtContent>
      <w:p w14:paraId="002FD839" w14:textId="2B7651F6" w:rsidR="00751DFB" w:rsidRPr="002D6791" w:rsidRDefault="0018568A" w:rsidP="0018568A">
        <w:pPr>
          <w:pStyle w:val="af"/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89304" w14:textId="77777777" w:rsidR="00751DFB" w:rsidRDefault="00751DFB" w:rsidP="00A11CE0">
      <w:r>
        <w:separator/>
      </w:r>
    </w:p>
  </w:footnote>
  <w:footnote w:type="continuationSeparator" w:id="0">
    <w:p w14:paraId="39844E5E" w14:textId="77777777" w:rsidR="00751DFB" w:rsidRDefault="00751DFB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55B79"/>
    <w:rsid w:val="0005666A"/>
    <w:rsid w:val="00061D15"/>
    <w:rsid w:val="00074309"/>
    <w:rsid w:val="000A5588"/>
    <w:rsid w:val="000C71D5"/>
    <w:rsid w:val="000D06B0"/>
    <w:rsid w:val="001044BC"/>
    <w:rsid w:val="00145F85"/>
    <w:rsid w:val="00180787"/>
    <w:rsid w:val="0018568A"/>
    <w:rsid w:val="001A236D"/>
    <w:rsid w:val="001B0FB3"/>
    <w:rsid w:val="001B5E6A"/>
    <w:rsid w:val="0020704F"/>
    <w:rsid w:val="0024780C"/>
    <w:rsid w:val="002564C2"/>
    <w:rsid w:val="002564D4"/>
    <w:rsid w:val="00287008"/>
    <w:rsid w:val="002C5F19"/>
    <w:rsid w:val="002D6791"/>
    <w:rsid w:val="002F6EA6"/>
    <w:rsid w:val="00313A0C"/>
    <w:rsid w:val="00332D4A"/>
    <w:rsid w:val="003A450B"/>
    <w:rsid w:val="003A6929"/>
    <w:rsid w:val="003B2054"/>
    <w:rsid w:val="003F1C8A"/>
    <w:rsid w:val="004302A4"/>
    <w:rsid w:val="00445721"/>
    <w:rsid w:val="0045542E"/>
    <w:rsid w:val="00461804"/>
    <w:rsid w:val="004B4D47"/>
    <w:rsid w:val="004B7099"/>
    <w:rsid w:val="004D2F99"/>
    <w:rsid w:val="005003EB"/>
    <w:rsid w:val="0050387B"/>
    <w:rsid w:val="005504A2"/>
    <w:rsid w:val="00565F1B"/>
    <w:rsid w:val="00566D76"/>
    <w:rsid w:val="00571258"/>
    <w:rsid w:val="00572110"/>
    <w:rsid w:val="00575B14"/>
    <w:rsid w:val="005F518B"/>
    <w:rsid w:val="00621D9A"/>
    <w:rsid w:val="0062207B"/>
    <w:rsid w:val="006320F3"/>
    <w:rsid w:val="00670FB1"/>
    <w:rsid w:val="00687C08"/>
    <w:rsid w:val="006C333D"/>
    <w:rsid w:val="00751DFB"/>
    <w:rsid w:val="00762B25"/>
    <w:rsid w:val="00780E5F"/>
    <w:rsid w:val="007C538C"/>
    <w:rsid w:val="007D0A85"/>
    <w:rsid w:val="00843410"/>
    <w:rsid w:val="008A260E"/>
    <w:rsid w:val="008B2AAF"/>
    <w:rsid w:val="009448E5"/>
    <w:rsid w:val="00947DC9"/>
    <w:rsid w:val="009B07BB"/>
    <w:rsid w:val="00A04665"/>
    <w:rsid w:val="00A11CE0"/>
    <w:rsid w:val="00A16D64"/>
    <w:rsid w:val="00A275BE"/>
    <w:rsid w:val="00A34713"/>
    <w:rsid w:val="00A47CEE"/>
    <w:rsid w:val="00AF01BD"/>
    <w:rsid w:val="00B00B53"/>
    <w:rsid w:val="00B2592A"/>
    <w:rsid w:val="00B361E8"/>
    <w:rsid w:val="00B63D03"/>
    <w:rsid w:val="00BB4321"/>
    <w:rsid w:val="00BD7DB9"/>
    <w:rsid w:val="00BE0E95"/>
    <w:rsid w:val="00BF244F"/>
    <w:rsid w:val="00BF6A54"/>
    <w:rsid w:val="00BF6EDD"/>
    <w:rsid w:val="00C3066E"/>
    <w:rsid w:val="00C47FDA"/>
    <w:rsid w:val="00C51B3D"/>
    <w:rsid w:val="00C937B3"/>
    <w:rsid w:val="00C97975"/>
    <w:rsid w:val="00CA3D0E"/>
    <w:rsid w:val="00D107C9"/>
    <w:rsid w:val="00D11617"/>
    <w:rsid w:val="00D213D8"/>
    <w:rsid w:val="00D2287E"/>
    <w:rsid w:val="00D353BA"/>
    <w:rsid w:val="00DB4191"/>
    <w:rsid w:val="00E16688"/>
    <w:rsid w:val="00E7766E"/>
    <w:rsid w:val="00E8154A"/>
    <w:rsid w:val="00E82C09"/>
    <w:rsid w:val="00E86D98"/>
    <w:rsid w:val="00E878E4"/>
    <w:rsid w:val="00EB0A9E"/>
    <w:rsid w:val="00EE42D0"/>
    <w:rsid w:val="00F026D0"/>
    <w:rsid w:val="00F512D1"/>
    <w:rsid w:val="00F961C5"/>
    <w:rsid w:val="00FC1297"/>
    <w:rsid w:val="00FD4959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0C9240D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00B5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00B53"/>
    <w:rPr>
      <w:kern w:val="2"/>
    </w:rPr>
  </w:style>
  <w:style w:type="paragraph" w:styleId="af">
    <w:name w:val="footer"/>
    <w:basedOn w:val="a"/>
    <w:link w:val="af0"/>
    <w:uiPriority w:val="99"/>
    <w:unhideWhenUsed/>
    <w:qFormat/>
    <w:rsid w:val="00B00B5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qFormat/>
    <w:rsid w:val="00B00B53"/>
    <w:rPr>
      <w:kern w:val="2"/>
    </w:rPr>
  </w:style>
  <w:style w:type="table" w:styleId="af1">
    <w:name w:val="Table Grid"/>
    <w:aliases w:val="表格規格"/>
    <w:basedOn w:val="a1"/>
    <w:uiPriority w:val="59"/>
    <w:rsid w:val="003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（一） 字元1"/>
    <w:link w:val="af2"/>
    <w:qFormat/>
    <w:locked/>
    <w:rsid w:val="002D6791"/>
    <w:rPr>
      <w:rFonts w:ascii="標楷體" w:eastAsia="標楷體" w:hAnsi="標楷體" w:cs="新細明體"/>
      <w:b/>
      <w:bCs/>
      <w:kern w:val="2"/>
      <w:sz w:val="28"/>
      <w:szCs w:val="28"/>
    </w:rPr>
  </w:style>
  <w:style w:type="paragraph" w:customStyle="1" w:styleId="af2">
    <w:name w:val="標題（一）"/>
    <w:basedOn w:val="a"/>
    <w:link w:val="10"/>
    <w:qFormat/>
    <w:rsid w:val="002D6791"/>
    <w:pPr>
      <w:spacing w:beforeLines="20" w:afterLines="20" w:line="400" w:lineRule="exact"/>
      <w:ind w:firstLineChars="200" w:firstLine="200"/>
      <w:jc w:val="both"/>
    </w:pPr>
    <w:rPr>
      <w:rFonts w:ascii="標楷體" w:eastAsia="標楷體" w:hAnsi="標楷體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53</TotalTime>
  <Pages>2</Pages>
  <Words>722</Words>
  <Characters>1155</Characters>
  <Application>Microsoft Office Word</Application>
  <DocSecurity>0</DocSecurity>
  <Lines>9</Lines>
  <Paragraphs>3</Paragraphs>
  <ScaleCrop>false</ScaleCrop>
  <Company>審計部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10</cp:revision>
  <cp:lastPrinted>2025-06-27T11:39:00Z</cp:lastPrinted>
  <dcterms:created xsi:type="dcterms:W3CDTF">2025-06-23T07:00:00Z</dcterms:created>
  <dcterms:modified xsi:type="dcterms:W3CDTF">2025-07-11T09:35:00Z</dcterms:modified>
</cp:coreProperties>
</file>