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02D60" w14:textId="01821A8B" w:rsidR="00763C16" w:rsidRPr="00F96DDB" w:rsidRDefault="00782A34" w:rsidP="00782A34">
      <w:pPr>
        <w:widowControl w:val="0"/>
        <w:overflowPunct/>
        <w:snapToGrid w:val="0"/>
        <w:spacing w:afterLines="20" w:after="72" w:line="0" w:lineRule="atLeast"/>
        <w:ind w:firstLine="641"/>
        <w:rPr>
          <w:rFonts w:cs="Times New Roman"/>
          <w:b/>
          <w:sz w:val="32"/>
          <w:szCs w:val="20"/>
        </w:rPr>
      </w:pPr>
      <w:r>
        <w:rPr>
          <w:rFonts w:cs="Times New Roman" w:hint="eastAsia"/>
          <w:b/>
          <w:sz w:val="32"/>
          <w:szCs w:val="20"/>
        </w:rPr>
        <w:t>(</w:t>
      </w:r>
      <w:r w:rsidR="00763C16" w:rsidRPr="00F96DDB">
        <w:rPr>
          <w:rFonts w:cs="Times New Roman" w:hint="eastAsia"/>
          <w:b/>
          <w:sz w:val="32"/>
          <w:szCs w:val="20"/>
        </w:rPr>
        <w:t>四</w:t>
      </w:r>
      <w:r>
        <w:rPr>
          <w:rFonts w:cs="Times New Roman" w:hint="eastAsia"/>
          <w:b/>
          <w:sz w:val="32"/>
          <w:szCs w:val="20"/>
        </w:rPr>
        <w:t>)</w:t>
      </w:r>
      <w:r w:rsidR="00763C16" w:rsidRPr="00F96DDB">
        <w:rPr>
          <w:rFonts w:cs="Times New Roman" w:hint="eastAsia"/>
          <w:b/>
          <w:sz w:val="32"/>
          <w:szCs w:val="20"/>
        </w:rPr>
        <w:t>教育部主管</w:t>
      </w:r>
    </w:p>
    <w:p w14:paraId="3A5C7801" w14:textId="7FAA327A" w:rsidR="00CF0095" w:rsidRPr="00F96DDB" w:rsidRDefault="00CF0095" w:rsidP="00782A34">
      <w:pPr>
        <w:spacing w:afterLines="20" w:after="72" w:line="0" w:lineRule="atLeast"/>
        <w:ind w:firstLineChars="300" w:firstLine="961"/>
        <w:rPr>
          <w:rFonts w:cs="Times New Roman"/>
          <w:b/>
          <w:sz w:val="32"/>
          <w:szCs w:val="20"/>
        </w:rPr>
      </w:pPr>
      <w:r w:rsidRPr="00F96DDB">
        <w:rPr>
          <w:rFonts w:cs="Times New Roman" w:hint="eastAsia"/>
          <w:b/>
          <w:sz w:val="32"/>
          <w:szCs w:val="20"/>
        </w:rPr>
        <w:t>1</w:t>
      </w:r>
      <w:r w:rsidRPr="00F96DDB">
        <w:rPr>
          <w:rFonts w:cs="Times New Roman"/>
          <w:b/>
          <w:sz w:val="32"/>
          <w:szCs w:val="20"/>
        </w:rPr>
        <w:t>.</w:t>
      </w:r>
      <w:r w:rsidRPr="00F96DDB">
        <w:rPr>
          <w:rFonts w:cs="Times New Roman" w:hint="eastAsia"/>
          <w:b/>
          <w:sz w:val="32"/>
          <w:szCs w:val="20"/>
        </w:rPr>
        <w:t>學產基金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410"/>
        <w:gridCol w:w="1410"/>
        <w:gridCol w:w="1410"/>
        <w:gridCol w:w="1410"/>
        <w:gridCol w:w="1418"/>
        <w:gridCol w:w="655"/>
      </w:tblGrid>
      <w:tr w:rsidR="004A7967" w:rsidRPr="004A7967" w14:paraId="7D398E64" w14:textId="77777777" w:rsidTr="00DB21E3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556C786E" w14:textId="41F4254B" w:rsidR="004A7967" w:rsidRDefault="004A7967" w:rsidP="00782A34">
            <w:pPr>
              <w:widowControl w:val="0"/>
              <w:overflowPunct/>
              <w:snapToGrid w:val="0"/>
              <w:spacing w:after="60"/>
              <w:ind w:leftChars="-134" w:left="-322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4A7967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學產基金</w:t>
            </w:r>
            <w:r w:rsidRPr="004A7967">
              <w:rPr>
                <w:rFonts w:cs="Times New Roman"/>
                <w:b/>
                <w:sz w:val="32"/>
                <w:szCs w:val="20"/>
                <w:u w:val="single"/>
              </w:rPr>
              <w:t>來源用途及</w:t>
            </w:r>
            <w:r w:rsidRPr="004A7967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4A7967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4A7967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3D54E748" w14:textId="11E9D288" w:rsidR="004A7967" w:rsidRPr="004A7967" w:rsidRDefault="004A7967" w:rsidP="00782A34">
            <w:pPr>
              <w:widowControl w:val="0"/>
              <w:tabs>
                <w:tab w:val="left" w:pos="4087"/>
                <w:tab w:val="left" w:pos="8520"/>
              </w:tabs>
              <w:overflowPunct/>
              <w:snapToGrid w:val="0"/>
              <w:ind w:rightChars="3" w:right="7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4A7967">
              <w:rPr>
                <w:rFonts w:cs="Times New Roman"/>
                <w:spacing w:val="60"/>
                <w:szCs w:val="20"/>
              </w:rPr>
              <w:tab/>
            </w:r>
            <w:r w:rsidRPr="004A7967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="002A07C1">
              <w:rPr>
                <w:rFonts w:cs="Times New Roman" w:hint="eastAsia"/>
                <w:szCs w:val="20"/>
              </w:rPr>
              <w:t>11</w:t>
            </w:r>
            <w:r w:rsidR="002A07C1">
              <w:rPr>
                <w:rFonts w:cs="Times New Roman"/>
                <w:szCs w:val="20"/>
              </w:rPr>
              <w:t>3</w:t>
            </w:r>
            <w:proofErr w:type="gramEnd"/>
            <w:r w:rsidRPr="004A7967">
              <w:rPr>
                <w:rFonts w:cs="Times New Roman" w:hint="eastAsia"/>
                <w:szCs w:val="20"/>
              </w:rPr>
              <w:t>年度</w:t>
            </w:r>
            <w:r w:rsidRPr="004A7967">
              <w:rPr>
                <w:rFonts w:cs="Times New Roman" w:hint="eastAsia"/>
                <w:szCs w:val="20"/>
              </w:rPr>
              <w:tab/>
            </w:r>
            <w:r w:rsidR="00DB21E3" w:rsidRPr="00B76B06">
              <w:rPr>
                <w:rFonts w:cs="Times New Roman" w:hint="eastAsia"/>
                <w:sz w:val="40"/>
                <w:szCs w:val="20"/>
              </w:rPr>
              <w:t xml:space="preserve"> </w:t>
            </w:r>
            <w:r w:rsidRPr="004A7967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4A7967" w:rsidRPr="004A7967" w14:paraId="7C60E6D0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2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4189F58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="113" w:right="57" w:firstLineChars="0" w:firstLine="0"/>
              <w:jc w:val="distribute"/>
              <w:rPr>
                <w:rFonts w:cs="Times New Roman"/>
                <w:szCs w:val="20"/>
              </w:rPr>
            </w:pPr>
            <w:r w:rsidRPr="004A7967">
              <w:rPr>
                <w:rFonts w:cs="Times New Roman" w:hint="eastAsia"/>
                <w:szCs w:val="20"/>
              </w:rPr>
              <w:t>項目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5FA5C71D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4A7967">
              <w:rPr>
                <w:rFonts w:cs="Times New Roman" w:hint="eastAsia"/>
                <w:spacing w:val="-20"/>
                <w:szCs w:val="20"/>
              </w:rPr>
              <w:t>預算數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75D47CB2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A7967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73C0BEB5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A7967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4461244F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spacing w:val="-10"/>
                <w:szCs w:val="20"/>
              </w:rPr>
            </w:pPr>
            <w:r w:rsidRPr="004A7967">
              <w:rPr>
                <w:rFonts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1017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DBABC98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4A7967">
              <w:rPr>
                <w:rFonts w:cs="Times New Roman" w:hint="eastAsia"/>
                <w:spacing w:val="-20"/>
                <w:szCs w:val="20"/>
              </w:rPr>
              <w:t>審定數與預算數</w:t>
            </w:r>
          </w:p>
          <w:p w14:paraId="5FE20183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Chars="20" w:left="48" w:rightChars="3" w:right="7" w:firstLineChars="0" w:firstLine="0"/>
              <w:jc w:val="distribute"/>
              <w:rPr>
                <w:rFonts w:cs="Times New Roman"/>
                <w:szCs w:val="20"/>
              </w:rPr>
            </w:pPr>
            <w:r w:rsidRPr="004A7967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4A7967" w:rsidRPr="004A7967" w14:paraId="2CEFDB60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22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C83ACCE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52891C66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71134C6B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0C679D22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7E03E95B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14:paraId="771C3740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A796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322" w:type="pct"/>
            <w:tcBorders>
              <w:bottom w:val="single" w:sz="8" w:space="0" w:color="auto"/>
              <w:right w:val="nil"/>
            </w:tcBorders>
            <w:vAlign w:val="center"/>
          </w:tcPr>
          <w:p w14:paraId="1080815F" w14:textId="77777777" w:rsidR="004A7967" w:rsidRPr="004A7967" w:rsidRDefault="004A7967" w:rsidP="00782A34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A7967">
              <w:rPr>
                <w:rFonts w:cs="Times New Roman" w:hint="eastAsia"/>
                <w:szCs w:val="20"/>
              </w:rPr>
              <w:t>％</w:t>
            </w:r>
          </w:p>
        </w:tc>
      </w:tr>
      <w:tr w:rsidR="002A07C1" w:rsidRPr="004A7967" w14:paraId="32746098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08BFBEC1" w14:textId="77777777" w:rsidR="002A07C1" w:rsidRPr="004A7967" w:rsidRDefault="002A07C1" w:rsidP="00782A3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F05B387" w14:textId="54C60364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859,832,000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8C50B79" w14:textId="2C0FF531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905,314,402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A55FB19" w14:textId="7777777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A7967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F8EB543" w14:textId="61FC91D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905,314,402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0CCBA9C" w14:textId="4103B4FE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45,482,402</w:t>
            </w:r>
          </w:p>
        </w:tc>
        <w:tc>
          <w:tcPr>
            <w:tcW w:w="322" w:type="pct"/>
            <w:tcBorders>
              <w:top w:val="nil"/>
              <w:bottom w:val="nil"/>
              <w:right w:val="nil"/>
            </w:tcBorders>
            <w:vAlign w:val="center"/>
          </w:tcPr>
          <w:p w14:paraId="591FC278" w14:textId="1C4700AC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5.29</w:t>
            </w:r>
          </w:p>
        </w:tc>
      </w:tr>
      <w:tr w:rsidR="002A07C1" w:rsidRPr="004A7967" w14:paraId="25ECB0C1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35AA6962" w14:textId="77777777" w:rsidR="002A07C1" w:rsidRPr="004A7967" w:rsidRDefault="002A07C1" w:rsidP="00782A3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59996FC" w14:textId="151BBFD8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0423F33" w14:textId="1A15C72E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6,437,442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87F78D2" w14:textId="7777777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A7967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D4ADC57" w14:textId="4C98C746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6,437,442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BF3DD74" w14:textId="4F7DD835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6,437,442</w:t>
            </w:r>
          </w:p>
        </w:tc>
        <w:tc>
          <w:tcPr>
            <w:tcW w:w="322" w:type="pct"/>
            <w:tcBorders>
              <w:top w:val="nil"/>
              <w:bottom w:val="nil"/>
              <w:right w:val="nil"/>
            </w:tcBorders>
            <w:vAlign w:val="center"/>
          </w:tcPr>
          <w:p w14:paraId="0583A20E" w14:textId="00FE4D4B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2A07C1" w:rsidRPr="004A7967" w14:paraId="1A62CD25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0445A266" w14:textId="77777777" w:rsidR="002A07C1" w:rsidRPr="004A7967" w:rsidRDefault="002A07C1" w:rsidP="00782A3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E73E510" w14:textId="3CED620D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853,817,000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F2797FD" w14:textId="60FD4329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895,714,319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CFEA471" w14:textId="7777777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A7967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FF77397" w14:textId="7940786A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895,714,319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31A6177" w14:textId="0ED3730C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41,897,319</w:t>
            </w:r>
          </w:p>
        </w:tc>
        <w:tc>
          <w:tcPr>
            <w:tcW w:w="322" w:type="pct"/>
            <w:tcBorders>
              <w:top w:val="nil"/>
              <w:bottom w:val="nil"/>
              <w:right w:val="nil"/>
            </w:tcBorders>
            <w:vAlign w:val="center"/>
          </w:tcPr>
          <w:p w14:paraId="3619E494" w14:textId="24AFE079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4.91</w:t>
            </w:r>
          </w:p>
        </w:tc>
      </w:tr>
      <w:tr w:rsidR="002A07C1" w:rsidRPr="004A7967" w14:paraId="2F5B69ED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5B64D3F0" w14:textId="77777777" w:rsidR="002A07C1" w:rsidRPr="004A7967" w:rsidRDefault="002A07C1" w:rsidP="00782A3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62393AD" w14:textId="544A993B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6,015,000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DE5267E" w14:textId="63FF3D58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3,162,641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B029706" w14:textId="7777777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A7967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D68A68E" w14:textId="54A9D85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3,162,641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2CA8C92" w14:textId="5487EDDD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- 2,852,359</w:t>
            </w:r>
          </w:p>
        </w:tc>
        <w:tc>
          <w:tcPr>
            <w:tcW w:w="322" w:type="pct"/>
            <w:tcBorders>
              <w:top w:val="nil"/>
              <w:bottom w:val="nil"/>
              <w:right w:val="nil"/>
            </w:tcBorders>
            <w:vAlign w:val="center"/>
          </w:tcPr>
          <w:p w14:paraId="0F7FA7F7" w14:textId="5C9C83E3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- 47.42</w:t>
            </w:r>
          </w:p>
        </w:tc>
      </w:tr>
      <w:tr w:rsidR="002A07C1" w:rsidRPr="004A7967" w14:paraId="2E2DB4EF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60FB6F9A" w14:textId="77777777" w:rsidR="002A07C1" w:rsidRPr="004A7967" w:rsidRDefault="002A07C1" w:rsidP="00782A3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8F5643A" w14:textId="125E41C3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745,103,000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912D385" w14:textId="47C2FCBC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751,112,430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24975FA" w14:textId="7777777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A7967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73FB770" w14:textId="712B7D51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751,112,430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26CFF54" w14:textId="63ADFEDC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6,009,430</w:t>
            </w:r>
          </w:p>
        </w:tc>
        <w:tc>
          <w:tcPr>
            <w:tcW w:w="322" w:type="pct"/>
            <w:tcBorders>
              <w:top w:val="nil"/>
              <w:bottom w:val="nil"/>
              <w:right w:val="nil"/>
            </w:tcBorders>
            <w:vAlign w:val="center"/>
          </w:tcPr>
          <w:p w14:paraId="3A8C29D5" w14:textId="05306066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0.81</w:t>
            </w:r>
          </w:p>
        </w:tc>
      </w:tr>
      <w:tr w:rsidR="002A07C1" w:rsidRPr="004A7967" w14:paraId="185F5D19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2A830586" w14:textId="72557CBB" w:rsidR="002A07C1" w:rsidRPr="004A7967" w:rsidRDefault="002A07C1" w:rsidP="00782A3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kern w:val="0"/>
                <w:sz w:val="22"/>
                <w:szCs w:val="20"/>
              </w:rPr>
              <w:t>學產房地管理計畫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F77B134" w14:textId="328503AB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184,548,000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DD61BB1" w14:textId="5D6BF821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219,027,497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9F11C43" w14:textId="7777777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A7967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1D5EA58" w14:textId="0677F49B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219,027,497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68BE7B2" w14:textId="7D5F2AAD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34,479,497</w:t>
            </w:r>
          </w:p>
        </w:tc>
        <w:tc>
          <w:tcPr>
            <w:tcW w:w="322" w:type="pct"/>
            <w:tcBorders>
              <w:top w:val="nil"/>
              <w:bottom w:val="nil"/>
              <w:right w:val="nil"/>
            </w:tcBorders>
            <w:vAlign w:val="center"/>
          </w:tcPr>
          <w:p w14:paraId="40445435" w14:textId="483D2A55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18.68</w:t>
            </w:r>
          </w:p>
        </w:tc>
      </w:tr>
      <w:tr w:rsidR="002A07C1" w:rsidRPr="004A7967" w14:paraId="50BA2124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1D834932" w14:textId="77777777" w:rsidR="002A07C1" w:rsidRPr="004A7967" w:rsidRDefault="002A07C1" w:rsidP="00782A3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kern w:val="0"/>
                <w:sz w:val="22"/>
                <w:szCs w:val="20"/>
              </w:rPr>
              <w:t>獎助教育支出計畫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09BD715" w14:textId="486C032D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560,495,000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5972B41" w14:textId="30A25FA6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532,025,083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363224D" w14:textId="7777777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A7967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D27949A" w14:textId="768BF355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532,025,083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27CAD5D" w14:textId="75175588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- 28,469,917</w:t>
            </w:r>
          </w:p>
        </w:tc>
        <w:tc>
          <w:tcPr>
            <w:tcW w:w="322" w:type="pct"/>
            <w:tcBorders>
              <w:top w:val="nil"/>
              <w:bottom w:val="nil"/>
              <w:right w:val="nil"/>
            </w:tcBorders>
            <w:vAlign w:val="center"/>
          </w:tcPr>
          <w:p w14:paraId="1413A553" w14:textId="7FD6DFBE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- 5.08</w:t>
            </w:r>
          </w:p>
        </w:tc>
      </w:tr>
      <w:tr w:rsidR="002A07C1" w:rsidRPr="004A7967" w14:paraId="4AA51E52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0F964091" w14:textId="77777777" w:rsidR="002A07C1" w:rsidRPr="004A7967" w:rsidRDefault="002A07C1" w:rsidP="00782A3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kern w:val="0"/>
                <w:sz w:val="22"/>
                <w:szCs w:val="20"/>
              </w:rPr>
              <w:t>一般建築及設備計畫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237B007" w14:textId="4A0DD6F0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D68BC9A" w14:textId="008CD6EE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59,850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6186BC3" w14:textId="7777777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A7967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1EAEF94" w14:textId="0266866A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59,850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CF5F582" w14:textId="3E1A8380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- 150</w:t>
            </w:r>
          </w:p>
        </w:tc>
        <w:tc>
          <w:tcPr>
            <w:tcW w:w="322" w:type="pct"/>
            <w:tcBorders>
              <w:top w:val="nil"/>
              <w:bottom w:val="nil"/>
              <w:right w:val="nil"/>
            </w:tcBorders>
            <w:vAlign w:val="center"/>
          </w:tcPr>
          <w:p w14:paraId="52D82F8D" w14:textId="49048352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- 0.25</w:t>
            </w:r>
          </w:p>
        </w:tc>
      </w:tr>
      <w:tr w:rsidR="002A07C1" w:rsidRPr="004A7967" w14:paraId="1E04E6B1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0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3B89116C" w14:textId="77777777" w:rsidR="002A07C1" w:rsidRPr="004A7967" w:rsidRDefault="002A07C1" w:rsidP="00782A34">
            <w:pPr>
              <w:widowControl w:val="0"/>
              <w:overflowPunct/>
              <w:ind w:rightChars="-7" w:right="-17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46E29B7" w14:textId="2538F072" w:rsidR="002A07C1" w:rsidRPr="002A07C1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114,729,000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142FDE9" w14:textId="3BDD9AF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154,201,972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213C8D5" w14:textId="7777777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A7967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C0C7084" w14:textId="15C01865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154,201,972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4454953" w14:textId="64B82B32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39,472,972</w:t>
            </w:r>
          </w:p>
        </w:tc>
        <w:tc>
          <w:tcPr>
            <w:tcW w:w="322" w:type="pct"/>
            <w:tcBorders>
              <w:top w:val="nil"/>
              <w:bottom w:val="nil"/>
              <w:right w:val="nil"/>
            </w:tcBorders>
            <w:vAlign w:val="center"/>
          </w:tcPr>
          <w:p w14:paraId="211AD909" w14:textId="1974C08B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34.41</w:t>
            </w:r>
          </w:p>
        </w:tc>
      </w:tr>
      <w:tr w:rsidR="002A07C1" w:rsidRPr="004A7967" w14:paraId="51F02434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2"/>
        </w:trPr>
        <w:tc>
          <w:tcPr>
            <w:tcW w:w="1220" w:type="pct"/>
            <w:tcBorders>
              <w:top w:val="nil"/>
              <w:left w:val="nil"/>
              <w:bottom w:val="nil"/>
            </w:tcBorders>
            <w:vAlign w:val="center"/>
          </w:tcPr>
          <w:p w14:paraId="3D12E586" w14:textId="77777777" w:rsidR="002A07C1" w:rsidRPr="004A7967" w:rsidRDefault="002A07C1" w:rsidP="00782A3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8FC1BA0" w14:textId="7DF45E0B" w:rsidR="002A07C1" w:rsidRPr="002A07C1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6,430,915,000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ABC89B7" w14:textId="63F78EA2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6,496,799,592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DFBFAFC" w14:textId="7777777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A7967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6D876A7" w14:textId="626FA39D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6,496,799,592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94CCE18" w14:textId="328BBC8D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65,884,592</w:t>
            </w:r>
          </w:p>
        </w:tc>
        <w:tc>
          <w:tcPr>
            <w:tcW w:w="322" w:type="pct"/>
            <w:tcBorders>
              <w:top w:val="nil"/>
              <w:bottom w:val="nil"/>
              <w:right w:val="nil"/>
            </w:tcBorders>
            <w:vAlign w:val="center"/>
          </w:tcPr>
          <w:p w14:paraId="228B3800" w14:textId="2023375D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1.02</w:t>
            </w:r>
          </w:p>
        </w:tc>
      </w:tr>
      <w:tr w:rsidR="002A07C1" w:rsidRPr="004A7967" w14:paraId="381CD42C" w14:textId="77777777" w:rsidTr="00C22F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2"/>
        </w:trPr>
        <w:tc>
          <w:tcPr>
            <w:tcW w:w="12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4A9AE52" w14:textId="77777777" w:rsidR="002A07C1" w:rsidRPr="004A7967" w:rsidRDefault="002A07C1" w:rsidP="00782A3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A7967">
              <w:rPr>
                <w:rFonts w:cs="Times New Roman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7C912194" w14:textId="0B519DA9" w:rsidR="002A07C1" w:rsidRPr="002A07C1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2A07C1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6,545,644,000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66C227E5" w14:textId="2FE5BB76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6,651,001,564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41816338" w14:textId="7777777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A7967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1BC82BD2" w14:textId="3087105A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6,651,001,564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6945CDE9" w14:textId="1BD10FC7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105,357,564</w:t>
            </w:r>
          </w:p>
        </w:tc>
        <w:tc>
          <w:tcPr>
            <w:tcW w:w="322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5F94D72" w14:textId="2A6A058A" w:rsidR="002A07C1" w:rsidRPr="004A7967" w:rsidRDefault="002A07C1" w:rsidP="00782A3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1.61</w:t>
            </w:r>
          </w:p>
        </w:tc>
      </w:tr>
    </w:tbl>
    <w:p w14:paraId="74A0AA9C" w14:textId="0FD52B88" w:rsidR="007F1A3F" w:rsidRDefault="00782A34" w:rsidP="00281A62">
      <w:pPr>
        <w:tabs>
          <w:tab w:val="left" w:pos="2478"/>
        </w:tabs>
        <w:snapToGrid w:val="0"/>
        <w:ind w:leftChars="-5" w:left="1" w:rightChars="122" w:right="293" w:hangingChars="4" w:hanging="13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  <w:u w:val="single"/>
        </w:rPr>
        <w:lastRenderedPageBreak/>
        <w:t xml:space="preserve">　</w:t>
      </w:r>
      <w:r w:rsidR="007F1A3F" w:rsidRPr="00C1050E">
        <w:rPr>
          <w:b/>
          <w:sz w:val="32"/>
          <w:szCs w:val="32"/>
          <w:u w:val="single"/>
        </w:rPr>
        <w:t>學產基金</w:t>
      </w:r>
      <w:r w:rsidR="007F1A3F" w:rsidRPr="00C1050E">
        <w:rPr>
          <w:rFonts w:hint="eastAsia"/>
          <w:b/>
          <w:sz w:val="32"/>
          <w:szCs w:val="32"/>
          <w:u w:val="single"/>
        </w:rPr>
        <w:t>餘</w:t>
      </w:r>
      <w:proofErr w:type="gramStart"/>
      <w:r w:rsidR="007F1A3F" w:rsidRPr="00C1050E">
        <w:rPr>
          <w:rFonts w:hint="eastAsia"/>
          <w:b/>
          <w:sz w:val="32"/>
          <w:szCs w:val="32"/>
          <w:u w:val="single"/>
        </w:rPr>
        <w:t>絀</w:t>
      </w:r>
      <w:proofErr w:type="gramEnd"/>
      <w:r w:rsidR="007F1A3F" w:rsidRPr="00C1050E">
        <w:rPr>
          <w:rFonts w:hint="eastAsia"/>
          <w:b/>
          <w:sz w:val="32"/>
          <w:szCs w:val="32"/>
          <w:u w:val="single"/>
        </w:rPr>
        <w:t>審定後現金流量表</w:t>
      </w:r>
      <w:r>
        <w:rPr>
          <w:rFonts w:hint="eastAsia"/>
          <w:b/>
          <w:sz w:val="32"/>
          <w:szCs w:val="32"/>
          <w:u w:val="single"/>
        </w:rPr>
        <w:t xml:space="preserve">　</w:t>
      </w:r>
    </w:p>
    <w:p w14:paraId="52BE092C" w14:textId="7088E8E8" w:rsidR="007F1A3F" w:rsidRPr="00034ACA" w:rsidRDefault="007F1A3F" w:rsidP="00782A34">
      <w:pPr>
        <w:tabs>
          <w:tab w:val="right" w:pos="10135"/>
        </w:tabs>
        <w:snapToGrid w:val="0"/>
        <w:ind w:left="3975" w:rightChars="11" w:right="26" w:firstLineChars="51" w:firstLine="122"/>
        <w:jc w:val="right"/>
        <w:rPr>
          <w:szCs w:val="20"/>
        </w:rPr>
      </w:pPr>
      <w:r w:rsidRPr="00034ACA">
        <w:rPr>
          <w:rFonts w:hint="eastAsia"/>
          <w:szCs w:val="20"/>
        </w:rPr>
        <w:t>中華民國</w:t>
      </w:r>
      <w:proofErr w:type="gramStart"/>
      <w:r w:rsidR="002A07C1">
        <w:rPr>
          <w:szCs w:val="20"/>
        </w:rPr>
        <w:t>113</w:t>
      </w:r>
      <w:proofErr w:type="gramEnd"/>
      <w:r w:rsidRPr="00034ACA">
        <w:rPr>
          <w:rFonts w:hint="eastAsia"/>
          <w:szCs w:val="20"/>
        </w:rPr>
        <w:t>年度</w:t>
      </w:r>
      <w:r w:rsidRPr="00034ACA">
        <w:rPr>
          <w:rFonts w:hint="eastAsia"/>
          <w:szCs w:val="20"/>
        </w:rPr>
        <w:tab/>
      </w:r>
      <w:r>
        <w:rPr>
          <w:szCs w:val="20"/>
        </w:rPr>
        <w:t xml:space="preserve">    </w:t>
      </w:r>
      <w:r w:rsidRPr="00B76B06">
        <w:rPr>
          <w:sz w:val="2"/>
          <w:szCs w:val="20"/>
        </w:rPr>
        <w:t xml:space="preserve"> </w:t>
      </w:r>
      <w:r w:rsidRPr="00782A34">
        <w:rPr>
          <w:rFonts w:hint="eastAsia"/>
          <w:spacing w:val="-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7F1A3F" w:rsidRPr="007307C0" w14:paraId="5283746D" w14:textId="77777777" w:rsidTr="00281A62">
        <w:trPr>
          <w:cantSplit/>
          <w:trHeight w:val="36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72C967" w14:textId="77777777" w:rsidR="007F1A3F" w:rsidRPr="007307C0" w:rsidRDefault="007F1A3F" w:rsidP="00782A34">
            <w:pPr>
              <w:ind w:left="113" w:right="57" w:firstLineChars="0" w:firstLine="0"/>
              <w:jc w:val="distribute"/>
              <w:rPr>
                <w:noProof/>
              </w:rPr>
            </w:pPr>
            <w:r w:rsidRPr="007307C0">
              <w:rPr>
                <w:rFonts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A56E40" w14:textId="77777777" w:rsidR="007F1A3F" w:rsidRPr="007307C0" w:rsidRDefault="007F1A3F" w:rsidP="00782A34">
            <w:pPr>
              <w:ind w:leftChars="20" w:left="48" w:rightChars="20" w:right="48" w:firstLineChars="0" w:firstLine="0"/>
              <w:jc w:val="distribute"/>
              <w:rPr>
                <w:noProof/>
              </w:rPr>
            </w:pPr>
            <w:r w:rsidRPr="007307C0">
              <w:rPr>
                <w:rFonts w:hint="eastAsia"/>
                <w:noProof/>
              </w:rPr>
              <w:t>決算數</w:t>
            </w:r>
          </w:p>
        </w:tc>
      </w:tr>
      <w:tr w:rsidR="007F1A3F" w:rsidRPr="007307C0" w14:paraId="724CFB24" w14:textId="77777777" w:rsidTr="00DB21E3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8165803" w14:textId="77777777" w:rsidR="007F1A3F" w:rsidRPr="007307C0" w:rsidRDefault="007F1A3F" w:rsidP="00CF0095">
            <w:pPr>
              <w:spacing w:before="120"/>
              <w:ind w:firstLine="520"/>
              <w:jc w:val="distribute"/>
              <w:rPr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C3B1979" w14:textId="77777777" w:rsidR="007F1A3F" w:rsidRPr="007307C0" w:rsidRDefault="007F1A3F" w:rsidP="00CF0095">
            <w:pPr>
              <w:spacing w:before="120"/>
              <w:ind w:firstLine="520"/>
              <w:jc w:val="distribute"/>
              <w:rPr>
                <w:noProof/>
                <w:sz w:val="26"/>
              </w:rPr>
            </w:pPr>
          </w:p>
        </w:tc>
      </w:tr>
      <w:tr w:rsidR="002A07C1" w:rsidRPr="007307C0" w14:paraId="75CE44DA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4B7929" w14:textId="4D5F8C95" w:rsidR="002A07C1" w:rsidRPr="00034ACA" w:rsidRDefault="002A07C1" w:rsidP="00281A62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3CEB9" w14:textId="77777777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2A07C1" w:rsidRPr="007307C0" w14:paraId="52ECE2DA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346180" w14:textId="77777777" w:rsidR="002A07C1" w:rsidRPr="00034ACA" w:rsidRDefault="002A07C1" w:rsidP="00281A62">
            <w:pPr>
              <w:ind w:leftChars="200" w:left="480" w:rightChars="-14" w:right="-34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D25B8" w14:textId="39D2C42C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42,635,435</w:t>
            </w:r>
          </w:p>
        </w:tc>
      </w:tr>
      <w:tr w:rsidR="002A07C1" w:rsidRPr="007307C0" w14:paraId="50CCE602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C7AB52" w14:textId="77777777" w:rsidR="002A07C1" w:rsidRPr="00034ACA" w:rsidRDefault="002A07C1" w:rsidP="00281A62">
            <w:pPr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458BB" w14:textId="7B8201ED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237,849,062</w:t>
            </w:r>
          </w:p>
        </w:tc>
      </w:tr>
      <w:tr w:rsidR="002A07C1" w:rsidRPr="007307C0" w14:paraId="0595A8FF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A0C007" w14:textId="77777777" w:rsidR="002A07C1" w:rsidRPr="00034ACA" w:rsidRDefault="002A07C1" w:rsidP="00281A62">
            <w:pPr>
              <w:ind w:leftChars="100" w:left="240" w:rightChars="9" w:right="22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3BC90" w14:textId="4F6279FE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280,484,497</w:t>
            </w:r>
          </w:p>
        </w:tc>
      </w:tr>
      <w:tr w:rsidR="002A07C1" w:rsidRPr="007307C0" w14:paraId="3A6997EE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80F974" w14:textId="77777777" w:rsidR="002A07C1" w:rsidRPr="00034ACA" w:rsidRDefault="002A07C1" w:rsidP="00281A62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EC788" w14:textId="77777777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2A07C1" w:rsidRPr="007307C0" w14:paraId="0F6502C3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F65209" w14:textId="77777777" w:rsidR="002A07C1" w:rsidRPr="00034ACA" w:rsidRDefault="002A07C1" w:rsidP="00281A62">
            <w:pPr>
              <w:ind w:leftChars="200" w:left="480" w:rightChars="38" w:right="91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pacing w:val="-24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61589" w14:textId="5AE68237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7,373,110,390</w:t>
            </w:r>
          </w:p>
        </w:tc>
      </w:tr>
      <w:tr w:rsidR="002A07C1" w:rsidRPr="007307C0" w14:paraId="0A5CC90E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27AC16" w14:textId="77777777" w:rsidR="002A07C1" w:rsidRPr="00034ACA" w:rsidRDefault="002A07C1" w:rsidP="00281A62">
            <w:pPr>
              <w:ind w:leftChars="200" w:left="480" w:rightChars="38" w:right="91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19923" w14:textId="1D63E067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- 7,361,339,443</w:t>
            </w:r>
          </w:p>
        </w:tc>
      </w:tr>
      <w:tr w:rsidR="002A07C1" w:rsidRPr="007307C0" w14:paraId="600489CA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99E2CC" w14:textId="77777777" w:rsidR="002A07C1" w:rsidRPr="00034ACA" w:rsidRDefault="002A07C1" w:rsidP="00281A62">
            <w:pPr>
              <w:ind w:leftChars="100" w:left="240" w:rightChars="9" w:right="22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E753D" w14:textId="160405E7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11,770,947</w:t>
            </w:r>
          </w:p>
        </w:tc>
      </w:tr>
      <w:tr w:rsidR="002A07C1" w:rsidRPr="007307C0" w14:paraId="4168D3CC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26E20D" w14:textId="77777777" w:rsidR="002A07C1" w:rsidRPr="00034ACA" w:rsidRDefault="002A07C1" w:rsidP="00281A62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AD421" w14:textId="77777777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2A07C1" w:rsidRPr="007307C0" w14:paraId="6A1F85A3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9222D5" w14:textId="77777777" w:rsidR="002A07C1" w:rsidRPr="00034ACA" w:rsidRDefault="002A07C1" w:rsidP="00281A62">
            <w:pPr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F2A89" w14:textId="7F16D83F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32,389,336</w:t>
            </w:r>
          </w:p>
        </w:tc>
      </w:tr>
      <w:tr w:rsidR="002A07C1" w:rsidRPr="007307C0" w14:paraId="22F3FC8B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569D13" w14:textId="77777777" w:rsidR="002A07C1" w:rsidRPr="00034ACA" w:rsidRDefault="002A07C1" w:rsidP="00281A62">
            <w:pPr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4BA18" w14:textId="13346240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- 5,523,152</w:t>
            </w:r>
          </w:p>
        </w:tc>
      </w:tr>
      <w:tr w:rsidR="002A07C1" w:rsidRPr="007307C0" w14:paraId="3D7884B3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C2176" w14:textId="77777777" w:rsidR="002A07C1" w:rsidRPr="00034ACA" w:rsidRDefault="002A07C1" w:rsidP="00281A62">
            <w:pPr>
              <w:ind w:leftChars="100" w:left="240" w:rightChars="9" w:right="22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C71DB" w14:textId="1F59A983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26,866,184</w:t>
            </w:r>
          </w:p>
        </w:tc>
      </w:tr>
      <w:tr w:rsidR="002A07C1" w:rsidRPr="007307C0" w14:paraId="39FA59AF" w14:textId="77777777" w:rsidTr="00281A62">
        <w:trPr>
          <w:cantSplit/>
          <w:trHeight w:val="7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878BF6" w14:textId="77777777" w:rsidR="002A07C1" w:rsidRPr="00034ACA" w:rsidRDefault="002A07C1" w:rsidP="00281A62">
            <w:pPr>
              <w:ind w:rightChars="9" w:right="22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13A68" w14:textId="2BA7AC8B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319,121,628</w:t>
            </w:r>
          </w:p>
        </w:tc>
      </w:tr>
      <w:tr w:rsidR="002A07C1" w:rsidRPr="007307C0" w14:paraId="197FFFA2" w14:textId="77777777" w:rsidTr="00281A62">
        <w:trPr>
          <w:cantSplit/>
          <w:trHeight w:val="765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4F675D" w14:textId="77777777" w:rsidR="002A07C1" w:rsidRPr="00034ACA" w:rsidRDefault="002A07C1" w:rsidP="00281A62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D3DFE" w14:textId="58DAAD49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6,477,017,374</w:t>
            </w:r>
          </w:p>
        </w:tc>
      </w:tr>
      <w:tr w:rsidR="002A07C1" w:rsidRPr="007307C0" w14:paraId="2801CE73" w14:textId="77777777" w:rsidTr="00281A62">
        <w:trPr>
          <w:cantSplit/>
          <w:trHeight w:val="765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7EB2D5" w14:textId="77777777" w:rsidR="002A07C1" w:rsidRPr="00034ACA" w:rsidRDefault="002A07C1" w:rsidP="00281A62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034ACA">
              <w:rPr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D9F6C12" w14:textId="46700C33" w:rsidR="002A07C1" w:rsidRPr="00034ACA" w:rsidRDefault="002A07C1" w:rsidP="00782A34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6,796,139,002</w:t>
            </w:r>
          </w:p>
        </w:tc>
      </w:tr>
    </w:tbl>
    <w:p w14:paraId="22F1214F" w14:textId="77777777" w:rsidR="00FB0E32" w:rsidRDefault="007F1A3F" w:rsidP="00621E28">
      <w:pPr>
        <w:snapToGrid w:val="0"/>
        <w:spacing w:line="240" w:lineRule="exact"/>
        <w:ind w:left="140" w:rightChars="192" w:right="461" w:hangingChars="78" w:hanging="140"/>
        <w:rPr>
          <w:bCs/>
          <w:sz w:val="18"/>
          <w:szCs w:val="18"/>
        </w:rPr>
      </w:pPr>
      <w:proofErr w:type="gramStart"/>
      <w:r w:rsidRPr="00034ACA">
        <w:rPr>
          <w:bCs/>
          <w:sz w:val="18"/>
          <w:szCs w:val="18"/>
        </w:rPr>
        <w:t>註</w:t>
      </w:r>
      <w:proofErr w:type="gramEnd"/>
      <w:r w:rsidRPr="00034ACA">
        <w:rPr>
          <w:bCs/>
          <w:sz w:val="18"/>
          <w:szCs w:val="18"/>
        </w:rPr>
        <w:t>：1.本表係</w:t>
      </w:r>
      <w:proofErr w:type="gramStart"/>
      <w:r w:rsidRPr="00034ACA">
        <w:rPr>
          <w:bCs/>
          <w:sz w:val="18"/>
          <w:szCs w:val="18"/>
        </w:rPr>
        <w:t>採</w:t>
      </w:r>
      <w:proofErr w:type="gramEnd"/>
      <w:r w:rsidRPr="00034ACA">
        <w:rPr>
          <w:bCs/>
          <w:sz w:val="18"/>
          <w:szCs w:val="18"/>
        </w:rPr>
        <w:t>現金及約當現金基礎，包括現金及自投資日起3個月內到期或清償之債權證券。</w:t>
      </w:r>
    </w:p>
    <w:p w14:paraId="62959C57" w14:textId="57120640" w:rsidR="00FB0E32" w:rsidRDefault="007F1A3F" w:rsidP="00621E28">
      <w:pPr>
        <w:snapToGrid w:val="0"/>
        <w:spacing w:line="240" w:lineRule="exact"/>
        <w:ind w:leftChars="150" w:left="540" w:hangingChars="100" w:hanging="180"/>
        <w:rPr>
          <w:bCs/>
          <w:sz w:val="18"/>
          <w:szCs w:val="18"/>
        </w:rPr>
      </w:pPr>
      <w:r w:rsidRPr="00034ACA">
        <w:rPr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034ACA">
        <w:rPr>
          <w:bCs/>
          <w:sz w:val="18"/>
          <w:szCs w:val="18"/>
        </w:rPr>
        <w:t>折耗及攤</w:t>
      </w:r>
      <w:proofErr w:type="gramEnd"/>
      <w:r w:rsidRPr="00034ACA">
        <w:rPr>
          <w:bCs/>
          <w:sz w:val="18"/>
          <w:szCs w:val="18"/>
        </w:rPr>
        <w:t>銷、處理資產損失（利益）、其他、</w:t>
      </w:r>
      <w:proofErr w:type="gramStart"/>
      <w:r w:rsidRPr="00034ACA">
        <w:rPr>
          <w:bCs/>
          <w:sz w:val="18"/>
          <w:szCs w:val="18"/>
        </w:rPr>
        <w:t>流動資產淨減</w:t>
      </w:r>
      <w:proofErr w:type="gramEnd"/>
      <w:r w:rsidRPr="00034ACA">
        <w:rPr>
          <w:bCs/>
          <w:sz w:val="18"/>
          <w:szCs w:val="18"/>
        </w:rPr>
        <w:t>（淨增）及流動負債淨增（淨減）。</w:t>
      </w:r>
    </w:p>
    <w:p w14:paraId="11AEA6A8" w14:textId="1DDFEDDD" w:rsidR="007F1A3F" w:rsidRDefault="007F1A3F" w:rsidP="00621E28">
      <w:pPr>
        <w:snapToGrid w:val="0"/>
        <w:spacing w:line="240" w:lineRule="exact"/>
        <w:ind w:leftChars="150" w:left="540" w:hangingChars="100" w:hanging="180"/>
        <w:rPr>
          <w:rFonts w:cs="Times New Roman"/>
          <w:sz w:val="18"/>
          <w:szCs w:val="18"/>
        </w:rPr>
      </w:pPr>
      <w:r w:rsidRPr="00034ACA">
        <w:rPr>
          <w:bCs/>
          <w:sz w:val="18"/>
          <w:szCs w:val="18"/>
        </w:rPr>
        <w:t>3.</w:t>
      </w:r>
      <w:proofErr w:type="gramStart"/>
      <w:r w:rsidRPr="00034ACA">
        <w:rPr>
          <w:bCs/>
          <w:sz w:val="18"/>
          <w:szCs w:val="18"/>
        </w:rPr>
        <w:t>本表編製</w:t>
      </w:r>
      <w:proofErr w:type="gramEnd"/>
      <w:r w:rsidRPr="00034ACA">
        <w:rPr>
          <w:bCs/>
          <w:sz w:val="18"/>
          <w:szCs w:val="18"/>
        </w:rPr>
        <w:t>基礎係依會計法刪除第29條後，平衡表已納入固定資產及長期負債等科目，與預算編列基礎不同。</w:t>
      </w:r>
      <w:r>
        <w:rPr>
          <w:rFonts w:cs="Times New Roman"/>
          <w:sz w:val="18"/>
          <w:szCs w:val="18"/>
        </w:rPr>
        <w:br w:type="page"/>
      </w:r>
    </w:p>
    <w:tbl>
      <w:tblPr>
        <w:tblW w:w="1020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8"/>
        <w:gridCol w:w="1568"/>
        <w:gridCol w:w="751"/>
        <w:gridCol w:w="1572"/>
        <w:gridCol w:w="747"/>
        <w:gridCol w:w="1563"/>
        <w:gridCol w:w="756"/>
      </w:tblGrid>
      <w:tr w:rsidR="007F1A3F" w:rsidRPr="007F1A3F" w14:paraId="54D1AA18" w14:textId="77777777" w:rsidTr="0065311B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04FB5CD" w14:textId="0FA1CC70" w:rsidR="007F1A3F" w:rsidRDefault="007F1A3F" w:rsidP="00281A62">
            <w:pPr>
              <w:widowControl w:val="0"/>
              <w:overflowPunct/>
              <w:snapToGrid w:val="0"/>
              <w:ind w:rightChars="139" w:right="334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7F1A3F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7F1A3F">
              <w:rPr>
                <w:rFonts w:cs="Times New Roman"/>
                <w:b/>
                <w:sz w:val="32"/>
                <w:szCs w:val="20"/>
                <w:u w:val="single"/>
              </w:rPr>
              <w:t>學產基金</w:t>
            </w:r>
            <w:r w:rsidRPr="007F1A3F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7F1A3F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7F1A3F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4CFE5A0E" w14:textId="3240FE3E" w:rsidR="007F1A3F" w:rsidRPr="007F1A3F" w:rsidRDefault="007F1A3F" w:rsidP="00F13975">
            <w:pPr>
              <w:widowControl w:val="0"/>
              <w:tabs>
                <w:tab w:val="left" w:pos="3050"/>
                <w:tab w:val="left" w:pos="8160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7F1A3F">
              <w:rPr>
                <w:rFonts w:cs="Times New Roman"/>
                <w:spacing w:val="60"/>
                <w:szCs w:val="20"/>
              </w:rPr>
              <w:tab/>
            </w:r>
            <w:r w:rsidRPr="007F1A3F">
              <w:rPr>
                <w:rFonts w:cs="Times New Roman" w:hint="eastAsia"/>
                <w:szCs w:val="20"/>
              </w:rPr>
              <w:t>中華民國</w:t>
            </w:r>
            <w:r w:rsidR="00A507D9">
              <w:rPr>
                <w:rFonts w:cs="Times New Roman"/>
                <w:szCs w:val="20"/>
              </w:rPr>
              <w:t>113</w:t>
            </w:r>
            <w:r w:rsidRPr="007F1A3F">
              <w:rPr>
                <w:rFonts w:cs="Times New Roman" w:hint="eastAsia"/>
                <w:szCs w:val="20"/>
              </w:rPr>
              <w:t>年12月31日</w:t>
            </w:r>
            <w:r w:rsidRPr="007F1A3F">
              <w:rPr>
                <w:rFonts w:cs="Times New Roman" w:hint="eastAsia"/>
                <w:szCs w:val="20"/>
              </w:rPr>
              <w:tab/>
            </w:r>
            <w:r w:rsidR="00520C76" w:rsidRPr="00F13975">
              <w:rPr>
                <w:rFonts w:cs="Times New Roman" w:hint="eastAsia"/>
                <w:spacing w:val="-20"/>
                <w:szCs w:val="20"/>
              </w:rPr>
              <w:t>單</w:t>
            </w:r>
            <w:r w:rsidRPr="00F13975">
              <w:rPr>
                <w:rFonts w:cs="Times New Roman" w:hint="eastAsia"/>
                <w:spacing w:val="-20"/>
                <w:kern w:val="0"/>
                <w:szCs w:val="20"/>
              </w:rPr>
              <w:t>位：新臺幣元</w:t>
            </w:r>
          </w:p>
        </w:tc>
      </w:tr>
      <w:tr w:rsidR="0065311B" w:rsidRPr="008A71CB" w14:paraId="2A56A8E4" w14:textId="77777777" w:rsidTr="0065311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324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5511A56" w14:textId="77777777" w:rsidR="008F73AB" w:rsidRPr="008A71CB" w:rsidRDefault="008F73AB" w:rsidP="00782A34">
            <w:pPr>
              <w:ind w:left="113" w:right="57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31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36C20FE" w14:textId="6629A313" w:rsidR="008F73AB" w:rsidRPr="008A71CB" w:rsidRDefault="008F73AB" w:rsidP="00782A3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8A71CB">
              <w:t>11</w:t>
            </w:r>
            <w:r w:rsidR="00A507D9">
              <w:t>3</w:t>
            </w:r>
            <w:r w:rsidRPr="008A71CB">
              <w:rPr>
                <w:rFonts w:hint="eastAsia"/>
                <w:spacing w:val="-20"/>
              </w:rPr>
              <w:t>年12月31日</w:t>
            </w:r>
          </w:p>
        </w:tc>
        <w:tc>
          <w:tcPr>
            <w:tcW w:w="231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63AA29D" w14:textId="441D4012" w:rsidR="008F73AB" w:rsidRPr="008A71CB" w:rsidRDefault="008F73AB" w:rsidP="00782A3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8A71CB">
              <w:t>11</w:t>
            </w:r>
            <w:r w:rsidR="00A507D9">
              <w:t>2</w:t>
            </w:r>
            <w:r w:rsidRPr="008A71CB">
              <w:rPr>
                <w:rFonts w:hint="eastAsia"/>
                <w:spacing w:val="-20"/>
              </w:rPr>
              <w:t>年12月31日</w:t>
            </w:r>
          </w:p>
        </w:tc>
        <w:tc>
          <w:tcPr>
            <w:tcW w:w="231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27D41EB" w14:textId="77777777" w:rsidR="008F73AB" w:rsidRPr="008A71CB" w:rsidRDefault="008F73AB" w:rsidP="00782A34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65311B" w:rsidRPr="008A71CB" w14:paraId="0A8E28BE" w14:textId="77777777" w:rsidTr="0065311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  <w:tblHeader/>
        </w:trPr>
        <w:tc>
          <w:tcPr>
            <w:tcW w:w="324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99A0878" w14:textId="77777777" w:rsidR="008F73AB" w:rsidRPr="008A71CB" w:rsidRDefault="008F73AB" w:rsidP="002405E3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568" w:type="dxa"/>
            <w:tcBorders>
              <w:bottom w:val="single" w:sz="8" w:space="0" w:color="auto"/>
            </w:tcBorders>
            <w:vAlign w:val="center"/>
          </w:tcPr>
          <w:p w14:paraId="0543D50A" w14:textId="77777777" w:rsidR="008F73AB" w:rsidRPr="008A71CB" w:rsidRDefault="008F73AB" w:rsidP="00782A3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51" w:type="dxa"/>
            <w:tcBorders>
              <w:bottom w:val="single" w:sz="8" w:space="0" w:color="auto"/>
            </w:tcBorders>
            <w:vAlign w:val="center"/>
          </w:tcPr>
          <w:p w14:paraId="16509443" w14:textId="77777777" w:rsidR="008F73AB" w:rsidRPr="008A71CB" w:rsidRDefault="008F73AB" w:rsidP="00782A3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572" w:type="dxa"/>
            <w:tcBorders>
              <w:bottom w:val="single" w:sz="8" w:space="0" w:color="auto"/>
            </w:tcBorders>
            <w:vAlign w:val="center"/>
          </w:tcPr>
          <w:p w14:paraId="2C548796" w14:textId="77777777" w:rsidR="008F73AB" w:rsidRPr="008A71CB" w:rsidRDefault="008F73AB" w:rsidP="00782A3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47" w:type="dxa"/>
            <w:tcBorders>
              <w:bottom w:val="single" w:sz="8" w:space="0" w:color="auto"/>
            </w:tcBorders>
            <w:vAlign w:val="center"/>
          </w:tcPr>
          <w:p w14:paraId="41E256A4" w14:textId="77777777" w:rsidR="008F73AB" w:rsidRPr="008A71CB" w:rsidRDefault="008F73AB" w:rsidP="00782A3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563" w:type="dxa"/>
            <w:tcBorders>
              <w:bottom w:val="single" w:sz="8" w:space="0" w:color="auto"/>
            </w:tcBorders>
            <w:vAlign w:val="center"/>
          </w:tcPr>
          <w:p w14:paraId="2322A08E" w14:textId="77777777" w:rsidR="008F73AB" w:rsidRPr="008A71CB" w:rsidRDefault="008F73AB" w:rsidP="00782A3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02762C4D" w14:textId="77777777" w:rsidR="008F73AB" w:rsidRPr="008A71CB" w:rsidRDefault="008F73AB" w:rsidP="00782A3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％</w:t>
            </w:r>
          </w:p>
        </w:tc>
      </w:tr>
      <w:tr w:rsidR="0065311B" w:rsidRPr="007F1A3F" w14:paraId="284F9547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20543955" w14:textId="77777777" w:rsidR="00A507D9" w:rsidRPr="007F1A3F" w:rsidRDefault="00A507D9" w:rsidP="00484986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A28401A" w14:textId="78606A17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33,340,446,782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5530178F" w14:textId="255F4D57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3104BB4B" w14:textId="708242FE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32,527,941,852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1D91E6C4" w14:textId="4B741109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14EC1BA" w14:textId="2A2070D6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812,504,930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56AABDA" w14:textId="36E109F4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2.50</w:t>
            </w:r>
          </w:p>
        </w:tc>
      </w:tr>
      <w:tr w:rsidR="0065311B" w:rsidRPr="007F1A3F" w14:paraId="358B0926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101E83E3" w14:textId="77777777" w:rsidR="00A507D9" w:rsidRPr="007F1A3F" w:rsidRDefault="00A507D9" w:rsidP="0048498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DB64CB0" w14:textId="43EFEA2C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6,846,961,020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55A9091A" w14:textId="6339DF45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20.54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0CF0C60" w14:textId="66DA9C6F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6,532,811,886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321AA83A" w14:textId="6337BFF1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20.08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43B47B62" w14:textId="51DE6E69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314,149,134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DEE2EEC" w14:textId="45C07ADF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4.81</w:t>
            </w:r>
          </w:p>
        </w:tc>
      </w:tr>
      <w:tr w:rsidR="0065311B" w:rsidRPr="007F1A3F" w14:paraId="08933867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31EAC28F" w14:textId="77777777" w:rsidR="00A507D9" w:rsidRPr="007F1A3F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636B3EE" w14:textId="3CE43F44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6,796,139,002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4BA16BFB" w14:textId="2EA3D6F7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20.38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0AB850B5" w14:textId="1F44D202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6,477,017,374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5BFCDF08" w14:textId="69E2DBE7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19.91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F05275A" w14:textId="0C0444F6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319,121,628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3C35B52" w14:textId="2949E213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4.93</w:t>
            </w:r>
          </w:p>
        </w:tc>
      </w:tr>
      <w:tr w:rsidR="0065311B" w:rsidRPr="007F1A3F" w14:paraId="724551D9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12E77235" w14:textId="77777777" w:rsidR="00A507D9" w:rsidRPr="007F1A3F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41503DD" w14:textId="54F25710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31,357,018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4542205C" w14:textId="397C7F7A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14E0328E" w14:textId="61C309A2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31,008,512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78002FD9" w14:textId="754159E5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A3895DD" w14:textId="36AF89F1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348,506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7DA06D8" w14:textId="7C14A1B3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1.12</w:t>
            </w:r>
          </w:p>
        </w:tc>
      </w:tr>
      <w:tr w:rsidR="0065311B" w:rsidRPr="007F1A3F" w14:paraId="7C7D7574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6861F9AD" w14:textId="77777777" w:rsidR="00A507D9" w:rsidRPr="007F1A3F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1B447D4" w14:textId="27BDDB75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19,465,000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4C344BA8" w14:textId="36B56516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0D475C5A" w14:textId="11BECCF5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24,786,000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05AEA6E4" w14:textId="52D3FBDC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845232A" w14:textId="192EC100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- 5,321,000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F62CDC9" w14:textId="1D692880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- 21.47</w:t>
            </w:r>
          </w:p>
        </w:tc>
      </w:tr>
      <w:tr w:rsidR="0065311B" w:rsidRPr="007F1A3F" w14:paraId="1A77D94C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740FD062" w14:textId="77777777" w:rsidR="00A507D9" w:rsidRPr="007F1A3F" w:rsidRDefault="00A507D9" w:rsidP="0048498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長期投資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DBA3983" w14:textId="4439C280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150,061,430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0C3D1E73" w14:textId="29AE3EB8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1FC5DCAC" w14:textId="177BC05F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128,088,263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04AF837C" w14:textId="01ACBF96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0.39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5C53ED15" w14:textId="0794B691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21,973,167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ABB31F2" w14:textId="19B3753B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17.15</w:t>
            </w:r>
          </w:p>
        </w:tc>
      </w:tr>
      <w:tr w:rsidR="0065311B" w:rsidRPr="007F1A3F" w14:paraId="03F65F32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02D7FDEC" w14:textId="77777777" w:rsidR="00A507D9" w:rsidRPr="007F1A3F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其他長期投資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334FAE3" w14:textId="1F39081B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150,061,430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12899A21" w14:textId="05CB8F73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43EAAF4B" w14:textId="6E7496A9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128,088,263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1D5398C7" w14:textId="5BEC4BE2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0.39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2B18DD8A" w14:textId="0169D402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21,973,167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3F7C967" w14:textId="46A56DD9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17.15</w:t>
            </w:r>
          </w:p>
        </w:tc>
      </w:tr>
      <w:tr w:rsidR="0065311B" w:rsidRPr="007F1A3F" w14:paraId="2C44A10F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1DAEAE80" w14:textId="77777777" w:rsidR="00A507D9" w:rsidRPr="007F1A3F" w:rsidRDefault="00A507D9" w:rsidP="0048498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固定資產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16913DB" w14:textId="231F5117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26,226,100,509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472B8A9B" w14:textId="78787533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78.66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6C71322D" w14:textId="52E6BDD1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25,720,088,322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4D9EC855" w14:textId="7D22CB2C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79.07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5F783294" w14:textId="3E90E295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506,012,187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1393F78" w14:textId="633D3288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1.97</w:t>
            </w:r>
          </w:p>
        </w:tc>
      </w:tr>
      <w:tr w:rsidR="0065311B" w:rsidRPr="007F1A3F" w14:paraId="1F3F5950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5FE37458" w14:textId="77777777" w:rsidR="00A507D9" w:rsidRPr="007F1A3F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土地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3F34124" w14:textId="5044E0FE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25,935,029,851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1616CE82" w14:textId="0AABED1E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77.79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03FD0F32" w14:textId="1E41049F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25,295,951,569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1E3CACF6" w14:textId="215C6537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77.77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8C40AE6" w14:textId="515CCB83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639,078,282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3E2CF81" w14:textId="1FB5AD58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2.53</w:t>
            </w:r>
          </w:p>
        </w:tc>
      </w:tr>
      <w:tr w:rsidR="0065311B" w:rsidRPr="007F1A3F" w14:paraId="2D92DD7A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5C52168C" w14:textId="77777777" w:rsidR="00A507D9" w:rsidRPr="007F1A3F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房屋建築及設備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437D372" w14:textId="66BD1A41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290,401,068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7CB7AD67" w14:textId="7B7F20C1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0.87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2D844553" w14:textId="63D750A7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423,180,446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46645333" w14:textId="2581EBE3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1.30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11D8A166" w14:textId="1E693AFD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- 132,779,378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EB47FAD" w14:textId="5B1422E5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- 31.38</w:t>
            </w:r>
          </w:p>
        </w:tc>
      </w:tr>
      <w:tr w:rsidR="0065311B" w:rsidRPr="007F1A3F" w14:paraId="287270E1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76474BB0" w14:textId="77777777" w:rsidR="00A507D9" w:rsidRPr="007F1A3F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82F8BE3" w14:textId="3D7207ED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504,815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43163B23" w14:textId="50A7AC55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46E785FB" w14:textId="32AA3F63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624,786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3B0BC6F9" w14:textId="060D00EC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4DDD21A9" w14:textId="76A7FD66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- 119,971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7613D1E" w14:textId="194986A8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- 19.20</w:t>
            </w:r>
          </w:p>
        </w:tc>
      </w:tr>
      <w:tr w:rsidR="0065311B" w:rsidRPr="007F1A3F" w14:paraId="16333C00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49613E6E" w14:textId="77777777" w:rsidR="00A507D9" w:rsidRPr="007F1A3F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2A4E1DF" w14:textId="340CFFED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23,211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7A79EEAA" w14:textId="5E41C8CD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32C5FAFA" w14:textId="3EE93E13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43,881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703A0F2D" w14:textId="1F55D582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7E6520B0" w14:textId="207FBBFF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- 20,670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8A3FD25" w14:textId="6331AD5C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- 47.10</w:t>
            </w:r>
          </w:p>
        </w:tc>
      </w:tr>
      <w:tr w:rsidR="0065311B" w:rsidRPr="007F1A3F" w14:paraId="64D8B909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46919162" w14:textId="77777777" w:rsidR="00A507D9" w:rsidRPr="007F1A3F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雜項設備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9833E15" w14:textId="0AA15D27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141,564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1AF19189" w14:textId="0EAB51F2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4068E972" w14:textId="2E6C272D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287,640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13D0887E" w14:textId="3A5BC971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42110797" w14:textId="6EE6E153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- 146,076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25D0014" w14:textId="1BF50081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- 50.78</w:t>
            </w:r>
          </w:p>
        </w:tc>
      </w:tr>
      <w:tr w:rsidR="0065311B" w:rsidRPr="007F1A3F" w14:paraId="55ACE4EF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693F69D4" w14:textId="77777777" w:rsidR="00A507D9" w:rsidRPr="007F1A3F" w:rsidRDefault="00A507D9" w:rsidP="0048498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0CBE8DF" w14:textId="0CE4D0CA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81,529,741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69B17A57" w14:textId="15AC2A4C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8AF58CF" w14:textId="7E51F12A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81,608,941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59EEEB0B" w14:textId="4B7A4D8C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3DBBE9C6" w14:textId="7BF74723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- 79,200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D043688" w14:textId="029C394C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- 0.10</w:t>
            </w:r>
          </w:p>
        </w:tc>
      </w:tr>
      <w:tr w:rsidR="0065311B" w:rsidRPr="007F1A3F" w14:paraId="729F426D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63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64D78375" w14:textId="77777777" w:rsidR="00A507D9" w:rsidRPr="007F1A3F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ADB0927" w14:textId="71E3C38D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81,529,741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7FFAFB59" w14:textId="12B67314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5A8991E5" w14:textId="763C5683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81,608,941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6AAEF51A" w14:textId="55202AA7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54FDCA66" w14:textId="037C7A5C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- 79,200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74A90BC" w14:textId="0888DBD0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- 0.10</w:t>
            </w:r>
          </w:p>
        </w:tc>
      </w:tr>
      <w:tr w:rsidR="0065311B" w:rsidRPr="007F1A3F" w14:paraId="17BD23C4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63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62C45066" w14:textId="77777777" w:rsidR="00A507D9" w:rsidRPr="007F1A3F" w:rsidRDefault="00A507D9" w:rsidP="0048498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04D3C30" w14:textId="1DABB949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35,794,082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4E0ABCD4" w14:textId="0EEEA59D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0CFADE1F" w14:textId="5E57D844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65,344,440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0F27FB38" w14:textId="75B745C8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0BDD506A" w14:textId="10E30980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- 29,550,358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462A768" w14:textId="47593EE6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- 45.22</w:t>
            </w:r>
          </w:p>
        </w:tc>
      </w:tr>
      <w:tr w:rsidR="0065311B" w:rsidRPr="007F1A3F" w14:paraId="71107706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63"/>
        </w:trPr>
        <w:tc>
          <w:tcPr>
            <w:tcW w:w="3248" w:type="dxa"/>
            <w:tcBorders>
              <w:top w:val="nil"/>
              <w:left w:val="nil"/>
              <w:bottom w:val="nil"/>
            </w:tcBorders>
            <w:vAlign w:val="center"/>
          </w:tcPr>
          <w:p w14:paraId="4E11C7A8" w14:textId="77777777" w:rsidR="00A507D9" w:rsidRPr="007F1A3F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B254D61" w14:textId="2B01D12D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35,794,082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01163173" w14:textId="6190F5BB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14:paraId="4B73A686" w14:textId="7A1BA08E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65,344,440</w:t>
            </w:r>
          </w:p>
        </w:tc>
        <w:tc>
          <w:tcPr>
            <w:tcW w:w="747" w:type="dxa"/>
            <w:tcBorders>
              <w:top w:val="nil"/>
              <w:bottom w:val="nil"/>
            </w:tcBorders>
            <w:vAlign w:val="center"/>
          </w:tcPr>
          <w:p w14:paraId="2EC840CB" w14:textId="339D2F40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1563" w:type="dxa"/>
            <w:tcBorders>
              <w:top w:val="nil"/>
              <w:bottom w:val="nil"/>
            </w:tcBorders>
            <w:vAlign w:val="center"/>
          </w:tcPr>
          <w:p w14:paraId="536A7014" w14:textId="67263A0A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- 29,550,358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55AA248" w14:textId="0DC262BA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- 45.22</w:t>
            </w:r>
          </w:p>
        </w:tc>
      </w:tr>
      <w:tr w:rsidR="0065311B" w:rsidRPr="007F1A3F" w14:paraId="43B56EC0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324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FB31D57" w14:textId="77777777" w:rsidR="00A507D9" w:rsidRPr="007F1A3F" w:rsidRDefault="00A507D9" w:rsidP="00484986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F1A3F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568" w:type="dxa"/>
            <w:tcBorders>
              <w:top w:val="nil"/>
              <w:bottom w:val="single" w:sz="8" w:space="0" w:color="auto"/>
            </w:tcBorders>
            <w:vAlign w:val="center"/>
          </w:tcPr>
          <w:p w14:paraId="35794555" w14:textId="6B4C65E7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33,340,446,782</w:t>
            </w:r>
          </w:p>
        </w:tc>
        <w:tc>
          <w:tcPr>
            <w:tcW w:w="751" w:type="dxa"/>
            <w:tcBorders>
              <w:top w:val="nil"/>
              <w:bottom w:val="single" w:sz="8" w:space="0" w:color="auto"/>
            </w:tcBorders>
            <w:vAlign w:val="center"/>
          </w:tcPr>
          <w:p w14:paraId="0865A699" w14:textId="09985577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2" w:type="dxa"/>
            <w:tcBorders>
              <w:top w:val="nil"/>
              <w:bottom w:val="single" w:sz="8" w:space="0" w:color="auto"/>
            </w:tcBorders>
            <w:vAlign w:val="center"/>
          </w:tcPr>
          <w:p w14:paraId="3EB4F175" w14:textId="695204D6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32,527,941,852</w:t>
            </w:r>
          </w:p>
        </w:tc>
        <w:tc>
          <w:tcPr>
            <w:tcW w:w="747" w:type="dxa"/>
            <w:tcBorders>
              <w:top w:val="nil"/>
              <w:bottom w:val="single" w:sz="8" w:space="0" w:color="auto"/>
            </w:tcBorders>
            <w:vAlign w:val="center"/>
          </w:tcPr>
          <w:p w14:paraId="3E9FDFFC" w14:textId="61DD4FB6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3" w:type="dxa"/>
            <w:tcBorders>
              <w:top w:val="nil"/>
              <w:bottom w:val="single" w:sz="8" w:space="0" w:color="auto"/>
            </w:tcBorders>
            <w:vAlign w:val="center"/>
          </w:tcPr>
          <w:p w14:paraId="16608F28" w14:textId="194F48DA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812,504,930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160A563" w14:textId="54FAA8CC" w:rsidR="00A507D9" w:rsidRPr="007F1A3F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2.50</w:t>
            </w:r>
          </w:p>
        </w:tc>
      </w:tr>
    </w:tbl>
    <w:p w14:paraId="06A1E313" w14:textId="77777777" w:rsidR="0065311B" w:rsidRDefault="007F1A3F" w:rsidP="002405E3">
      <w:pPr>
        <w:widowControl w:val="0"/>
        <w:overflowPunct/>
        <w:adjustRightInd w:val="0"/>
        <w:snapToGrid w:val="0"/>
        <w:spacing w:line="240" w:lineRule="exact"/>
        <w:ind w:left="364" w:hangingChars="202" w:hanging="364"/>
        <w:jc w:val="left"/>
        <w:rPr>
          <w:rFonts w:cs="Times New Roman"/>
          <w:sz w:val="18"/>
          <w:szCs w:val="18"/>
        </w:rPr>
      </w:pPr>
      <w:proofErr w:type="gramStart"/>
      <w:r w:rsidRPr="007F1A3F">
        <w:rPr>
          <w:rFonts w:cs="Times New Roman"/>
          <w:sz w:val="18"/>
          <w:szCs w:val="18"/>
        </w:rPr>
        <w:t>註</w:t>
      </w:r>
      <w:proofErr w:type="gramEnd"/>
      <w:r w:rsidRPr="007F1A3F">
        <w:rPr>
          <w:rFonts w:cs="Times New Roman"/>
          <w:sz w:val="18"/>
          <w:szCs w:val="18"/>
        </w:rPr>
        <w:t>：1.信託代理與保證資產（負債），</w:t>
      </w:r>
      <w:r w:rsidR="00A507D9">
        <w:rPr>
          <w:rFonts w:cs="Times New Roman"/>
          <w:sz w:val="18"/>
          <w:szCs w:val="18"/>
        </w:rPr>
        <w:t>113</w:t>
      </w:r>
      <w:r w:rsidRPr="007F1A3F">
        <w:rPr>
          <w:rFonts w:cs="Times New Roman"/>
          <w:sz w:val="18"/>
          <w:szCs w:val="18"/>
        </w:rPr>
        <w:t>年底及</w:t>
      </w:r>
      <w:r w:rsidR="00A507D9">
        <w:rPr>
          <w:rFonts w:cs="Times New Roman"/>
          <w:sz w:val="18"/>
          <w:szCs w:val="18"/>
        </w:rPr>
        <w:t>112</w:t>
      </w:r>
      <w:r w:rsidRPr="007F1A3F">
        <w:rPr>
          <w:rFonts w:cs="Times New Roman"/>
          <w:sz w:val="18"/>
          <w:szCs w:val="18"/>
        </w:rPr>
        <w:t>年底各有</w:t>
      </w:r>
      <w:r w:rsidR="00A507D9" w:rsidRPr="009C22C9">
        <w:rPr>
          <w:sz w:val="18"/>
          <w:szCs w:val="18"/>
        </w:rPr>
        <w:t>1,028,944,399元及963,091,461元</w:t>
      </w:r>
      <w:r w:rsidRPr="007F1A3F">
        <w:rPr>
          <w:rFonts w:cs="Times New Roman"/>
          <w:sz w:val="18"/>
          <w:szCs w:val="18"/>
        </w:rPr>
        <w:t>。</w:t>
      </w:r>
    </w:p>
    <w:p w14:paraId="571D95A7" w14:textId="0B911165" w:rsidR="007F1A3F" w:rsidRPr="007F1A3F" w:rsidRDefault="007F1A3F" w:rsidP="0065311B">
      <w:pPr>
        <w:widowControl w:val="0"/>
        <w:overflowPunct/>
        <w:adjustRightInd w:val="0"/>
        <w:snapToGrid w:val="0"/>
        <w:spacing w:line="240" w:lineRule="exact"/>
        <w:ind w:leftChars="150" w:left="724" w:hangingChars="202" w:hanging="364"/>
        <w:jc w:val="left"/>
        <w:rPr>
          <w:rFonts w:ascii="Times New Roman" w:eastAsia="新細明體" w:hAnsi="Times New Roman" w:cs="Times New Roman"/>
          <w:szCs w:val="20"/>
        </w:rPr>
      </w:pPr>
      <w:r w:rsidRPr="007F1A3F">
        <w:rPr>
          <w:rFonts w:cs="Times New Roman"/>
          <w:sz w:val="18"/>
          <w:szCs w:val="18"/>
        </w:rPr>
        <w:t>2.</w:t>
      </w:r>
      <w:proofErr w:type="gramStart"/>
      <w:r w:rsidRPr="007F1A3F">
        <w:rPr>
          <w:rFonts w:cs="Times New Roman"/>
          <w:sz w:val="18"/>
          <w:szCs w:val="18"/>
        </w:rPr>
        <w:t>本表編製</w:t>
      </w:r>
      <w:proofErr w:type="gramEnd"/>
      <w:r w:rsidRPr="007F1A3F">
        <w:rPr>
          <w:rFonts w:cs="Times New Roman"/>
          <w:sz w:val="18"/>
          <w:szCs w:val="18"/>
        </w:rPr>
        <w:t>基礎係依會計法刪除第29條後，納入固定資產及長期負債等科目，與預算編列基礎不同。</w:t>
      </w:r>
      <w:r w:rsidRPr="007F1A3F">
        <w:rPr>
          <w:rFonts w:ascii="Times New Roman" w:eastAsia="新細明體" w:hAnsi="Times New Roman" w:cs="Times New Roman"/>
          <w:szCs w:val="20"/>
        </w:rPr>
        <w:br w:type="page"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1"/>
        <w:gridCol w:w="1561"/>
        <w:gridCol w:w="806"/>
        <w:gridCol w:w="1547"/>
        <w:gridCol w:w="714"/>
        <w:gridCol w:w="1596"/>
        <w:gridCol w:w="739"/>
      </w:tblGrid>
      <w:tr w:rsidR="00FB0E32" w:rsidRPr="00FB0E32" w14:paraId="5ACF708D" w14:textId="77777777" w:rsidTr="00484986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3A2716F9" w14:textId="3A69E2C3" w:rsidR="00FB0E32" w:rsidRDefault="00FB0E32" w:rsidP="00532A5D">
            <w:pPr>
              <w:widowControl w:val="0"/>
              <w:overflowPunct/>
              <w:snapToGrid w:val="0"/>
              <w:ind w:leftChars="126" w:left="302" w:rightChars="-278" w:right="-667" w:firstLineChars="0" w:firstLine="0"/>
              <w:jc w:val="center"/>
              <w:rPr>
                <w:rStyle w:val="afe"/>
                <w:sz w:val="32"/>
                <w:szCs w:val="32"/>
              </w:rPr>
            </w:pPr>
            <w:r w:rsidRPr="00FB0E32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FB0E32">
              <w:rPr>
                <w:rFonts w:cs="Times New Roman"/>
                <w:b/>
                <w:sz w:val="32"/>
                <w:szCs w:val="20"/>
                <w:u w:val="single"/>
              </w:rPr>
              <w:t>學產基金</w:t>
            </w:r>
            <w:r w:rsidRPr="00FB0E32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FB0E32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FB0E32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  <w:r w:rsidR="00532A5D" w:rsidRPr="00532A5D">
              <w:rPr>
                <w:rStyle w:val="afe"/>
                <w:rFonts w:hint="eastAsia"/>
                <w:sz w:val="32"/>
                <w:szCs w:val="32"/>
              </w:rPr>
              <w:t>（</w:t>
            </w:r>
            <w:r w:rsidR="00532A5D" w:rsidRPr="00532A5D">
              <w:rPr>
                <w:rStyle w:val="afe"/>
                <w:sz w:val="32"/>
                <w:szCs w:val="32"/>
              </w:rPr>
              <w:t>續</w:t>
            </w:r>
            <w:r w:rsidR="00532A5D" w:rsidRPr="00532A5D">
              <w:rPr>
                <w:rStyle w:val="afe"/>
                <w:rFonts w:hint="eastAsia"/>
                <w:sz w:val="32"/>
                <w:szCs w:val="32"/>
              </w:rPr>
              <w:t>）</w:t>
            </w:r>
          </w:p>
          <w:p w14:paraId="08A91D23" w14:textId="1181A61A" w:rsidR="00FB0E32" w:rsidRPr="00FB0E32" w:rsidRDefault="00FB0E32" w:rsidP="00281A62">
            <w:pPr>
              <w:widowControl w:val="0"/>
              <w:tabs>
                <w:tab w:val="left" w:pos="3600"/>
                <w:tab w:val="left" w:pos="8160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FB0E32">
              <w:rPr>
                <w:rFonts w:cs="Times New Roman"/>
                <w:spacing w:val="60"/>
                <w:szCs w:val="20"/>
              </w:rPr>
              <w:tab/>
            </w:r>
            <w:r w:rsidRPr="00FB0E32">
              <w:rPr>
                <w:rFonts w:cs="Times New Roman" w:hint="eastAsia"/>
                <w:szCs w:val="20"/>
              </w:rPr>
              <w:t>中華民國</w:t>
            </w:r>
            <w:r w:rsidR="00A507D9">
              <w:rPr>
                <w:rFonts w:cs="Times New Roman"/>
                <w:szCs w:val="20"/>
              </w:rPr>
              <w:t>113</w:t>
            </w:r>
            <w:r w:rsidRPr="00FB0E32">
              <w:rPr>
                <w:rFonts w:cs="Times New Roman" w:hint="eastAsia"/>
                <w:szCs w:val="20"/>
              </w:rPr>
              <w:t>年12月31日</w:t>
            </w:r>
            <w:r w:rsidRPr="00FB0E32">
              <w:rPr>
                <w:rFonts w:cs="Times New Roman" w:hint="eastAsia"/>
                <w:szCs w:val="20"/>
              </w:rPr>
              <w:tab/>
            </w:r>
            <w:r w:rsidR="00DB21E3">
              <w:rPr>
                <w:rFonts w:cs="Times New Roman" w:hint="eastAsia"/>
                <w:szCs w:val="20"/>
              </w:rPr>
              <w:t xml:space="preserve">   </w:t>
            </w:r>
            <w:r w:rsidR="00DB21E3" w:rsidRPr="00B76B06">
              <w:rPr>
                <w:rFonts w:cs="Times New Roman" w:hint="eastAsia"/>
                <w:sz w:val="40"/>
                <w:szCs w:val="40"/>
              </w:rPr>
              <w:t xml:space="preserve"> </w:t>
            </w:r>
            <w:r w:rsidRPr="00FB0E32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2405E3" w:rsidRPr="008A71CB" w14:paraId="2A2FB573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158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C43BA11" w14:textId="77777777" w:rsidR="002405E3" w:rsidRPr="008A71CB" w:rsidRDefault="002405E3" w:rsidP="0065311B">
            <w:pPr>
              <w:ind w:left="113" w:right="57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116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D46104B" w14:textId="3542541A" w:rsidR="002405E3" w:rsidRPr="008A71CB" w:rsidRDefault="002405E3" w:rsidP="00484986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8A71CB">
              <w:t>11</w:t>
            </w:r>
            <w:r w:rsidR="00A507D9">
              <w:t>3</w:t>
            </w:r>
            <w:r w:rsidRPr="008A71CB">
              <w:rPr>
                <w:rFonts w:hint="eastAsia"/>
                <w:spacing w:val="-20"/>
              </w:rPr>
              <w:t>年12月31日</w:t>
            </w:r>
          </w:p>
        </w:tc>
        <w:tc>
          <w:tcPr>
            <w:tcW w:w="1108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3EBD938" w14:textId="125D69F3" w:rsidR="002405E3" w:rsidRPr="008A71CB" w:rsidRDefault="002405E3" w:rsidP="00484986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8A71CB">
              <w:t>11</w:t>
            </w:r>
            <w:r w:rsidR="00A507D9">
              <w:t>2</w:t>
            </w:r>
            <w:r w:rsidRPr="008A71CB">
              <w:rPr>
                <w:rFonts w:hint="eastAsia"/>
                <w:spacing w:val="-20"/>
              </w:rPr>
              <w:t>年12月31日</w:t>
            </w:r>
          </w:p>
        </w:tc>
        <w:tc>
          <w:tcPr>
            <w:tcW w:w="114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9F94097" w14:textId="77777777" w:rsidR="002405E3" w:rsidRPr="008A71CB" w:rsidRDefault="002405E3" w:rsidP="00484986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2405E3" w:rsidRPr="008A71CB" w14:paraId="7AF2CEE0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2"/>
          <w:tblHeader/>
        </w:trPr>
        <w:tc>
          <w:tcPr>
            <w:tcW w:w="158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50D965" w14:textId="77777777" w:rsidR="002405E3" w:rsidRPr="008A71CB" w:rsidRDefault="002405E3" w:rsidP="002405E3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765" w:type="pct"/>
            <w:tcBorders>
              <w:bottom w:val="single" w:sz="8" w:space="0" w:color="auto"/>
            </w:tcBorders>
            <w:vAlign w:val="center"/>
          </w:tcPr>
          <w:p w14:paraId="4FB09849" w14:textId="77777777" w:rsidR="002405E3" w:rsidRPr="008A71CB" w:rsidRDefault="002405E3" w:rsidP="00484986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95" w:type="pct"/>
            <w:tcBorders>
              <w:bottom w:val="single" w:sz="8" w:space="0" w:color="auto"/>
            </w:tcBorders>
            <w:vAlign w:val="center"/>
          </w:tcPr>
          <w:p w14:paraId="44CF02E3" w14:textId="77777777" w:rsidR="002405E3" w:rsidRPr="008A71CB" w:rsidRDefault="002405E3" w:rsidP="00484986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758" w:type="pct"/>
            <w:tcBorders>
              <w:bottom w:val="single" w:sz="8" w:space="0" w:color="auto"/>
            </w:tcBorders>
            <w:vAlign w:val="center"/>
          </w:tcPr>
          <w:p w14:paraId="54AE8B31" w14:textId="77777777" w:rsidR="002405E3" w:rsidRPr="008A71CB" w:rsidRDefault="002405E3" w:rsidP="00484986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50" w:type="pct"/>
            <w:tcBorders>
              <w:bottom w:val="single" w:sz="8" w:space="0" w:color="auto"/>
            </w:tcBorders>
            <w:vAlign w:val="center"/>
          </w:tcPr>
          <w:p w14:paraId="471EB0A4" w14:textId="77777777" w:rsidR="002405E3" w:rsidRPr="008A71CB" w:rsidRDefault="002405E3" w:rsidP="00484986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782" w:type="pct"/>
            <w:tcBorders>
              <w:bottom w:val="single" w:sz="8" w:space="0" w:color="auto"/>
            </w:tcBorders>
            <w:vAlign w:val="center"/>
          </w:tcPr>
          <w:p w14:paraId="7F6B553F" w14:textId="77777777" w:rsidR="002405E3" w:rsidRPr="008A71CB" w:rsidRDefault="002405E3" w:rsidP="00484986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62" w:type="pct"/>
            <w:tcBorders>
              <w:bottom w:val="single" w:sz="8" w:space="0" w:color="auto"/>
              <w:right w:val="nil"/>
            </w:tcBorders>
            <w:vAlign w:val="center"/>
          </w:tcPr>
          <w:p w14:paraId="53B251A3" w14:textId="77777777" w:rsidR="002405E3" w:rsidRPr="008A71CB" w:rsidRDefault="002405E3" w:rsidP="00484986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8A71CB">
              <w:rPr>
                <w:rFonts w:hint="eastAsia"/>
                <w:color w:val="000000" w:themeColor="text1"/>
              </w:rPr>
              <w:t>％</w:t>
            </w:r>
          </w:p>
        </w:tc>
      </w:tr>
      <w:tr w:rsidR="00A507D9" w:rsidRPr="00FB0E32" w14:paraId="6485CD76" w14:textId="77777777" w:rsidTr="004849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08F8A667" w14:textId="77777777" w:rsidR="00A507D9" w:rsidRPr="00FB0E32" w:rsidRDefault="00A507D9" w:rsidP="00484986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FB0E32">
              <w:rPr>
                <w:rFonts w:cs="Times New Roman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765" w:type="pct"/>
            <w:tcBorders>
              <w:top w:val="nil"/>
              <w:bottom w:val="nil"/>
            </w:tcBorders>
            <w:vAlign w:val="center"/>
          </w:tcPr>
          <w:p w14:paraId="46146894" w14:textId="5ECE09FF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231,753,538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17FCC139" w14:textId="5525531A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0.70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center"/>
          </w:tcPr>
          <w:p w14:paraId="568D57CF" w14:textId="449D535A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101,356,734</w:t>
            </w: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076E9192" w14:textId="4F74A03E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0.31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37D33AB2" w14:textId="191E0ABA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130,396,804</w:t>
            </w:r>
          </w:p>
        </w:tc>
        <w:tc>
          <w:tcPr>
            <w:tcW w:w="362" w:type="pct"/>
            <w:tcBorders>
              <w:top w:val="nil"/>
              <w:bottom w:val="nil"/>
              <w:right w:val="nil"/>
            </w:tcBorders>
            <w:vAlign w:val="center"/>
          </w:tcPr>
          <w:p w14:paraId="3D7FA265" w14:textId="5B003A3F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128.65</w:t>
            </w:r>
          </w:p>
        </w:tc>
      </w:tr>
      <w:tr w:rsidR="00A507D9" w:rsidRPr="00FB0E32" w14:paraId="233172D3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0"/>
        </w:trPr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7C2820B9" w14:textId="77777777" w:rsidR="00A507D9" w:rsidRPr="00FB0E32" w:rsidRDefault="00A507D9" w:rsidP="0048498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FB0E32">
              <w:rPr>
                <w:rFonts w:cs="Times New Roman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765" w:type="pct"/>
            <w:tcBorders>
              <w:top w:val="nil"/>
              <w:bottom w:val="nil"/>
            </w:tcBorders>
            <w:vAlign w:val="center"/>
          </w:tcPr>
          <w:p w14:paraId="2A7C58E3" w14:textId="25513C57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115,496,111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F6AC3B8" w14:textId="50E78CA7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center"/>
          </w:tcPr>
          <w:p w14:paraId="3DE36015" w14:textId="033D398D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11,965,491</w:t>
            </w: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56E9D161" w14:textId="3E55E921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63126894" w14:textId="48781B1F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103,530,620</w:t>
            </w:r>
          </w:p>
        </w:tc>
        <w:tc>
          <w:tcPr>
            <w:tcW w:w="362" w:type="pct"/>
            <w:tcBorders>
              <w:top w:val="nil"/>
              <w:bottom w:val="nil"/>
              <w:right w:val="nil"/>
            </w:tcBorders>
            <w:vAlign w:val="center"/>
          </w:tcPr>
          <w:p w14:paraId="5442D6A6" w14:textId="40489B2B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865.24</w:t>
            </w:r>
          </w:p>
        </w:tc>
      </w:tr>
      <w:tr w:rsidR="00A507D9" w:rsidRPr="00FB0E32" w14:paraId="39E639F0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0"/>
        </w:trPr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3B0EDE4C" w14:textId="77777777" w:rsidR="00A507D9" w:rsidRPr="00FB0E32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FB0E32">
              <w:rPr>
                <w:rFonts w:cs="Times New Roman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765" w:type="pct"/>
            <w:tcBorders>
              <w:top w:val="nil"/>
              <w:bottom w:val="nil"/>
            </w:tcBorders>
            <w:vAlign w:val="center"/>
          </w:tcPr>
          <w:p w14:paraId="4472D4B0" w14:textId="06491754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8,627,110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4563DEE" w14:textId="425FD867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center"/>
          </w:tcPr>
          <w:p w14:paraId="7B928CB4" w14:textId="2F16F0B6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2,825,383</w:t>
            </w: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402CCCE7" w14:textId="61FF24CD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11BD88F8" w14:textId="1D5A92E8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5,801,727</w:t>
            </w:r>
          </w:p>
        </w:tc>
        <w:tc>
          <w:tcPr>
            <w:tcW w:w="362" w:type="pct"/>
            <w:tcBorders>
              <w:top w:val="nil"/>
              <w:bottom w:val="nil"/>
              <w:right w:val="nil"/>
            </w:tcBorders>
            <w:vAlign w:val="center"/>
          </w:tcPr>
          <w:p w14:paraId="2F3C5DC6" w14:textId="63B5CA92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205.34</w:t>
            </w:r>
          </w:p>
        </w:tc>
      </w:tr>
      <w:tr w:rsidR="00A507D9" w:rsidRPr="00FB0E32" w14:paraId="76404AB9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0"/>
        </w:trPr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50499131" w14:textId="77777777" w:rsidR="00A507D9" w:rsidRPr="00FB0E32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FB0E32">
              <w:rPr>
                <w:rFonts w:cs="Times New Roman"/>
                <w:spacing w:val="-6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765" w:type="pct"/>
            <w:tcBorders>
              <w:top w:val="nil"/>
              <w:bottom w:val="nil"/>
            </w:tcBorders>
            <w:vAlign w:val="center"/>
          </w:tcPr>
          <w:p w14:paraId="3153D8F2" w14:textId="580B89F5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106,869,001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8B69513" w14:textId="3326D820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0.32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center"/>
          </w:tcPr>
          <w:p w14:paraId="0F81FFF4" w14:textId="0CC6BDDF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9,140,108</w:t>
            </w: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0944E579" w14:textId="1B51B0C5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3323FE6B" w14:textId="51D706AF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97,728,893</w:t>
            </w:r>
          </w:p>
        </w:tc>
        <w:tc>
          <w:tcPr>
            <w:tcW w:w="362" w:type="pct"/>
            <w:tcBorders>
              <w:top w:val="nil"/>
              <w:bottom w:val="nil"/>
              <w:right w:val="nil"/>
            </w:tcBorders>
            <w:vAlign w:val="center"/>
          </w:tcPr>
          <w:p w14:paraId="06E40FD6" w14:textId="3ECFE349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1,069.23</w:t>
            </w:r>
          </w:p>
        </w:tc>
      </w:tr>
      <w:tr w:rsidR="00A507D9" w:rsidRPr="00FB0E32" w14:paraId="4F582811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0"/>
        </w:trPr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1B7F8E13" w14:textId="77777777" w:rsidR="00A507D9" w:rsidRPr="00FB0E32" w:rsidRDefault="00A507D9" w:rsidP="0048498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FB0E32">
              <w:rPr>
                <w:rFonts w:cs="Times New Roman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765" w:type="pct"/>
            <w:tcBorders>
              <w:top w:val="nil"/>
              <w:bottom w:val="nil"/>
            </w:tcBorders>
            <w:vAlign w:val="center"/>
          </w:tcPr>
          <w:p w14:paraId="077A33EA" w14:textId="23B37649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116,257,427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62656A5" w14:textId="07C9C53D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center"/>
          </w:tcPr>
          <w:p w14:paraId="37D6F273" w14:textId="40DAAFDE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89,391,243</w:t>
            </w: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4C1FFF04" w14:textId="427762E0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0287231C" w14:textId="51990D41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26,866,184</w:t>
            </w:r>
          </w:p>
        </w:tc>
        <w:tc>
          <w:tcPr>
            <w:tcW w:w="362" w:type="pct"/>
            <w:tcBorders>
              <w:top w:val="nil"/>
              <w:bottom w:val="nil"/>
              <w:right w:val="nil"/>
            </w:tcBorders>
            <w:vAlign w:val="center"/>
          </w:tcPr>
          <w:p w14:paraId="155A96CE" w14:textId="0EC94C18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30.05</w:t>
            </w:r>
          </w:p>
        </w:tc>
      </w:tr>
      <w:tr w:rsidR="00A507D9" w:rsidRPr="00FB0E32" w14:paraId="2CD853FD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0"/>
        </w:trPr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0405ECBF" w14:textId="77777777" w:rsidR="00A507D9" w:rsidRPr="00FB0E32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FB0E32">
              <w:rPr>
                <w:rFonts w:cs="Times New Roman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765" w:type="pct"/>
            <w:tcBorders>
              <w:top w:val="nil"/>
              <w:bottom w:val="nil"/>
            </w:tcBorders>
            <w:vAlign w:val="center"/>
          </w:tcPr>
          <w:p w14:paraId="72580352" w14:textId="47AD20A1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116,257,427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358459E0" w14:textId="6DE186C9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center"/>
          </w:tcPr>
          <w:p w14:paraId="3178AE3C" w14:textId="1FA1DDBC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89,391,243</w:t>
            </w: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7DC0EEB0" w14:textId="43A2027F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6D91CD4C" w14:textId="67363C55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26,866,184</w:t>
            </w:r>
          </w:p>
        </w:tc>
        <w:tc>
          <w:tcPr>
            <w:tcW w:w="362" w:type="pct"/>
            <w:tcBorders>
              <w:top w:val="nil"/>
              <w:bottom w:val="nil"/>
              <w:right w:val="nil"/>
            </w:tcBorders>
            <w:vAlign w:val="center"/>
          </w:tcPr>
          <w:p w14:paraId="0D7DC417" w14:textId="1A116211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30.05</w:t>
            </w:r>
          </w:p>
        </w:tc>
      </w:tr>
      <w:tr w:rsidR="00A507D9" w:rsidRPr="00FB0E32" w14:paraId="3A883D82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0"/>
        </w:trPr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021ADC24" w14:textId="77777777" w:rsidR="00A507D9" w:rsidRPr="00FB0E32" w:rsidRDefault="00A507D9" w:rsidP="00484986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FB0E32">
              <w:rPr>
                <w:rFonts w:cs="Times New Roman"/>
                <w:b/>
                <w:spacing w:val="-6"/>
                <w:kern w:val="0"/>
                <w:szCs w:val="20"/>
              </w:rPr>
              <w:t>淨資產</w:t>
            </w:r>
          </w:p>
        </w:tc>
        <w:tc>
          <w:tcPr>
            <w:tcW w:w="765" w:type="pct"/>
            <w:tcBorders>
              <w:top w:val="nil"/>
              <w:bottom w:val="nil"/>
            </w:tcBorders>
            <w:vAlign w:val="center"/>
          </w:tcPr>
          <w:p w14:paraId="5B7C12A4" w14:textId="2014D5CE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33,108,693,244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41E3F4F2" w14:textId="70B8F8C3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99.30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center"/>
          </w:tcPr>
          <w:p w14:paraId="6138D0D0" w14:textId="55C0A9A8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32,426,585,118</w:t>
            </w: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5BAFA0CA" w14:textId="465F0201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99.69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7BB84E6E" w14:textId="3F44F58C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682,108,126</w:t>
            </w:r>
          </w:p>
        </w:tc>
        <w:tc>
          <w:tcPr>
            <w:tcW w:w="362" w:type="pct"/>
            <w:tcBorders>
              <w:top w:val="nil"/>
              <w:bottom w:val="nil"/>
              <w:right w:val="nil"/>
            </w:tcBorders>
            <w:vAlign w:val="center"/>
          </w:tcPr>
          <w:p w14:paraId="68A5C520" w14:textId="5BB893AA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2.10</w:t>
            </w:r>
          </w:p>
        </w:tc>
      </w:tr>
      <w:tr w:rsidR="00A507D9" w:rsidRPr="00FB0E32" w14:paraId="7624CE42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0"/>
        </w:trPr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17AC78C0" w14:textId="77777777" w:rsidR="00A507D9" w:rsidRPr="00FB0E32" w:rsidRDefault="00A507D9" w:rsidP="0048498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FB0E32">
              <w:rPr>
                <w:rFonts w:cs="Times New Roman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765" w:type="pct"/>
            <w:tcBorders>
              <w:top w:val="nil"/>
              <w:bottom w:val="nil"/>
            </w:tcBorders>
            <w:vAlign w:val="center"/>
          </w:tcPr>
          <w:p w14:paraId="4EA10D07" w14:textId="21386A33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33,108,693,244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137DB6FD" w14:textId="4B3305D3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99.30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center"/>
          </w:tcPr>
          <w:p w14:paraId="58E1BB89" w14:textId="0452FE66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32,426,585,118</w:t>
            </w: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66E45660" w14:textId="47FBB1BC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99.69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60D29862" w14:textId="745940B2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682,108,126</w:t>
            </w:r>
          </w:p>
        </w:tc>
        <w:tc>
          <w:tcPr>
            <w:tcW w:w="362" w:type="pct"/>
            <w:tcBorders>
              <w:top w:val="nil"/>
              <w:bottom w:val="nil"/>
              <w:right w:val="nil"/>
            </w:tcBorders>
            <w:vAlign w:val="center"/>
          </w:tcPr>
          <w:p w14:paraId="0A2CDCF1" w14:textId="58DAA4C2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2.10</w:t>
            </w:r>
          </w:p>
        </w:tc>
      </w:tr>
      <w:tr w:rsidR="00A507D9" w:rsidRPr="00FB0E32" w14:paraId="00E22D8D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5"/>
        </w:trPr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7D09A977" w14:textId="77777777" w:rsidR="00A507D9" w:rsidRPr="00FB0E32" w:rsidRDefault="00A507D9" w:rsidP="00484986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FB0E32">
              <w:rPr>
                <w:rFonts w:cs="Times New Roman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765" w:type="pct"/>
            <w:tcBorders>
              <w:top w:val="nil"/>
              <w:bottom w:val="nil"/>
            </w:tcBorders>
            <w:vAlign w:val="center"/>
          </w:tcPr>
          <w:p w14:paraId="76B74538" w14:textId="3F8A3909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33,108,693,244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FE77372" w14:textId="7F8D012E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99.30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center"/>
          </w:tcPr>
          <w:p w14:paraId="1D44D13B" w14:textId="620DF2B0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32,426,585,118</w:t>
            </w: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741B7ECD" w14:textId="25F8475E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99.69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5DDC6B6B" w14:textId="03CB6765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682,108,126</w:t>
            </w:r>
          </w:p>
        </w:tc>
        <w:tc>
          <w:tcPr>
            <w:tcW w:w="362" w:type="pct"/>
            <w:tcBorders>
              <w:top w:val="nil"/>
              <w:bottom w:val="nil"/>
              <w:right w:val="nil"/>
            </w:tcBorders>
            <w:vAlign w:val="center"/>
          </w:tcPr>
          <w:p w14:paraId="6C11C5E7" w14:textId="14BB7FE8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2.10</w:t>
            </w:r>
          </w:p>
        </w:tc>
      </w:tr>
      <w:tr w:rsidR="00A507D9" w:rsidRPr="00FB0E32" w14:paraId="2170EF03" w14:textId="77777777" w:rsidTr="00281A6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1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FFA2CCC" w14:textId="77777777" w:rsidR="00A507D9" w:rsidRPr="00FB0E32" w:rsidRDefault="00A507D9" w:rsidP="00484986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FB0E32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765" w:type="pct"/>
            <w:tcBorders>
              <w:top w:val="nil"/>
              <w:bottom w:val="single" w:sz="8" w:space="0" w:color="auto"/>
            </w:tcBorders>
            <w:vAlign w:val="center"/>
          </w:tcPr>
          <w:p w14:paraId="3B957F41" w14:textId="7FE00A0B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33,340,446,782</w:t>
            </w:r>
          </w:p>
        </w:tc>
        <w:tc>
          <w:tcPr>
            <w:tcW w:w="395" w:type="pct"/>
            <w:tcBorders>
              <w:top w:val="nil"/>
              <w:bottom w:val="single" w:sz="8" w:space="0" w:color="auto"/>
            </w:tcBorders>
            <w:vAlign w:val="center"/>
          </w:tcPr>
          <w:p w14:paraId="713FAA44" w14:textId="6265867A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58" w:type="pct"/>
            <w:tcBorders>
              <w:top w:val="nil"/>
              <w:bottom w:val="single" w:sz="8" w:space="0" w:color="auto"/>
            </w:tcBorders>
            <w:vAlign w:val="center"/>
          </w:tcPr>
          <w:p w14:paraId="3273E1BF" w14:textId="46658BCC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32,527,941,852</w:t>
            </w:r>
          </w:p>
        </w:tc>
        <w:tc>
          <w:tcPr>
            <w:tcW w:w="350" w:type="pct"/>
            <w:tcBorders>
              <w:top w:val="nil"/>
              <w:bottom w:val="single" w:sz="8" w:space="0" w:color="auto"/>
            </w:tcBorders>
            <w:vAlign w:val="center"/>
          </w:tcPr>
          <w:p w14:paraId="22A83DB8" w14:textId="5CC80E3E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82" w:type="pct"/>
            <w:tcBorders>
              <w:top w:val="nil"/>
              <w:bottom w:val="single" w:sz="8" w:space="0" w:color="auto"/>
            </w:tcBorders>
            <w:vAlign w:val="center"/>
          </w:tcPr>
          <w:p w14:paraId="2B5493D0" w14:textId="3BE930CC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812,504,930</w:t>
            </w:r>
          </w:p>
        </w:tc>
        <w:tc>
          <w:tcPr>
            <w:tcW w:w="362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6B74F7A" w14:textId="6F8514C2" w:rsidR="00A507D9" w:rsidRPr="00FB0E32" w:rsidRDefault="00A507D9" w:rsidP="00484986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2.50</w:t>
            </w:r>
          </w:p>
        </w:tc>
      </w:tr>
    </w:tbl>
    <w:p w14:paraId="0F4FF3D7" w14:textId="77777777" w:rsidR="00E736A7" w:rsidRPr="00CC5755" w:rsidRDefault="00E736A7" w:rsidP="00944A48">
      <w:pPr>
        <w:tabs>
          <w:tab w:val="left" w:pos="408"/>
        </w:tabs>
        <w:adjustRightInd w:val="0"/>
        <w:snapToGrid w:val="0"/>
        <w:spacing w:line="20" w:lineRule="exact"/>
        <w:ind w:firstLineChars="0" w:firstLine="0"/>
        <w:rPr>
          <w:sz w:val="18"/>
          <w:szCs w:val="18"/>
        </w:rPr>
      </w:pPr>
    </w:p>
    <w:sectPr w:rsidR="00E736A7" w:rsidRPr="00CC5755" w:rsidSect="00C022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9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F000C" w14:textId="77777777" w:rsidR="00165B1D" w:rsidRDefault="00165B1D" w:rsidP="0001579B">
      <w:pPr>
        <w:ind w:firstLine="480"/>
      </w:pPr>
      <w:r>
        <w:separator/>
      </w:r>
    </w:p>
  </w:endnote>
  <w:endnote w:type="continuationSeparator" w:id="0">
    <w:p w14:paraId="040A2380" w14:textId="77777777" w:rsidR="00165B1D" w:rsidRDefault="00165B1D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E9733" w14:textId="77777777" w:rsidR="00240CC9" w:rsidRPr="009713B2" w:rsidRDefault="00240CC9" w:rsidP="009713B2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5FBD3" w14:textId="77777777" w:rsidR="00240CC9" w:rsidRPr="009713B2" w:rsidRDefault="00240CC9" w:rsidP="009713B2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F601" w14:textId="77777777" w:rsidR="00240CC9" w:rsidRDefault="00240CC9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6BAD7" w14:textId="77777777" w:rsidR="00165B1D" w:rsidRDefault="00165B1D" w:rsidP="0001579B">
      <w:pPr>
        <w:ind w:firstLine="480"/>
      </w:pPr>
      <w:r>
        <w:separator/>
      </w:r>
    </w:p>
  </w:footnote>
  <w:footnote w:type="continuationSeparator" w:id="0">
    <w:p w14:paraId="54FC5F27" w14:textId="77777777" w:rsidR="00165B1D" w:rsidRDefault="00165B1D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6ED17" w14:textId="77777777" w:rsidR="00240CC9" w:rsidRDefault="00240CC9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2C296" w14:textId="77777777" w:rsidR="00240CC9" w:rsidRDefault="00240CC9" w:rsidP="004626DB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19B93" w14:textId="77777777" w:rsidR="00240CC9" w:rsidRDefault="00240CC9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49B2FA0"/>
    <w:multiLevelType w:val="hybridMultilevel"/>
    <w:tmpl w:val="358E0BE8"/>
    <w:lvl w:ilvl="0" w:tplc="6E481B1A">
      <w:start w:val="100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5DC67CE"/>
    <w:multiLevelType w:val="hybridMultilevel"/>
    <w:tmpl w:val="50B80610"/>
    <w:lvl w:ilvl="0" w:tplc="E50C8518">
      <w:start w:val="7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08F5CCE"/>
    <w:multiLevelType w:val="hybridMultilevel"/>
    <w:tmpl w:val="B510CC00"/>
    <w:lvl w:ilvl="0" w:tplc="61DEF280">
      <w:start w:val="419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8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FFE7C57"/>
    <w:multiLevelType w:val="hybridMultilevel"/>
    <w:tmpl w:val="DCE02078"/>
    <w:lvl w:ilvl="0" w:tplc="49ACD054">
      <w:start w:val="419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"/>
  </w:num>
  <w:num w:numId="7">
    <w:abstractNumId w:val="4"/>
  </w:num>
  <w:num w:numId="8">
    <w:abstractNumId w:val="19"/>
  </w:num>
  <w:num w:numId="9">
    <w:abstractNumId w:val="6"/>
  </w:num>
  <w:num w:numId="10">
    <w:abstractNumId w:val="13"/>
  </w:num>
  <w:num w:numId="11">
    <w:abstractNumId w:val="12"/>
  </w:num>
  <w:num w:numId="12">
    <w:abstractNumId w:val="18"/>
  </w:num>
  <w:num w:numId="13">
    <w:abstractNumId w:val="7"/>
  </w:num>
  <w:num w:numId="14">
    <w:abstractNumId w:val="5"/>
  </w:num>
  <w:num w:numId="15">
    <w:abstractNumId w:val="3"/>
  </w:num>
  <w:num w:numId="16">
    <w:abstractNumId w:val="15"/>
  </w:num>
  <w:num w:numId="17">
    <w:abstractNumId w:val="16"/>
  </w:num>
  <w:num w:numId="18">
    <w:abstractNumId w:val="2"/>
  </w:num>
  <w:num w:numId="19">
    <w:abstractNumId w:val="10"/>
  </w:num>
  <w:num w:numId="20">
    <w:abstractNumId w:val="20"/>
  </w:num>
  <w:num w:numId="2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isplayHorizontalDrawingGridEvery w:val="0"/>
  <w:displayVerticalDrawingGridEvery w:val="2"/>
  <w:characterSpacingControl w:val="doNotCompress"/>
  <w:hdrShapeDefaults>
    <o:shapedefaults v:ext="edit" spidmax="2457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602"/>
    <w:rsid w:val="000017FF"/>
    <w:rsid w:val="0000290C"/>
    <w:rsid w:val="00003453"/>
    <w:rsid w:val="000047A6"/>
    <w:rsid w:val="0000711D"/>
    <w:rsid w:val="00015737"/>
    <w:rsid w:val="0001579B"/>
    <w:rsid w:val="0001689E"/>
    <w:rsid w:val="00020567"/>
    <w:rsid w:val="00025EDB"/>
    <w:rsid w:val="00026016"/>
    <w:rsid w:val="00027920"/>
    <w:rsid w:val="000373E2"/>
    <w:rsid w:val="00040088"/>
    <w:rsid w:val="000406D0"/>
    <w:rsid w:val="000469E6"/>
    <w:rsid w:val="00046B16"/>
    <w:rsid w:val="000474F6"/>
    <w:rsid w:val="000476E1"/>
    <w:rsid w:val="0005121B"/>
    <w:rsid w:val="00053451"/>
    <w:rsid w:val="000545C4"/>
    <w:rsid w:val="00056B73"/>
    <w:rsid w:val="00060E0A"/>
    <w:rsid w:val="00063D2D"/>
    <w:rsid w:val="000666CA"/>
    <w:rsid w:val="00067800"/>
    <w:rsid w:val="000710EC"/>
    <w:rsid w:val="00072CA8"/>
    <w:rsid w:val="0008733E"/>
    <w:rsid w:val="000909CF"/>
    <w:rsid w:val="000A7338"/>
    <w:rsid w:val="000B44D4"/>
    <w:rsid w:val="000B6E4C"/>
    <w:rsid w:val="000B7897"/>
    <w:rsid w:val="000C1E98"/>
    <w:rsid w:val="000C3059"/>
    <w:rsid w:val="000C5A0C"/>
    <w:rsid w:val="000E4604"/>
    <w:rsid w:val="000E5112"/>
    <w:rsid w:val="000E6FBB"/>
    <w:rsid w:val="000F4825"/>
    <w:rsid w:val="001131C0"/>
    <w:rsid w:val="00117A9B"/>
    <w:rsid w:val="00121356"/>
    <w:rsid w:val="001226FE"/>
    <w:rsid w:val="0012775A"/>
    <w:rsid w:val="00132DB4"/>
    <w:rsid w:val="0013414D"/>
    <w:rsid w:val="00145B1B"/>
    <w:rsid w:val="00160D66"/>
    <w:rsid w:val="00165B1D"/>
    <w:rsid w:val="00166320"/>
    <w:rsid w:val="00171036"/>
    <w:rsid w:val="0017397A"/>
    <w:rsid w:val="00191D1B"/>
    <w:rsid w:val="00197E96"/>
    <w:rsid w:val="001A0ADB"/>
    <w:rsid w:val="001A31B6"/>
    <w:rsid w:val="001A3673"/>
    <w:rsid w:val="001A4CFE"/>
    <w:rsid w:val="001A5A1C"/>
    <w:rsid w:val="001B0D8D"/>
    <w:rsid w:val="001B11E8"/>
    <w:rsid w:val="001B2BC3"/>
    <w:rsid w:val="001B5641"/>
    <w:rsid w:val="001B6125"/>
    <w:rsid w:val="001C761B"/>
    <w:rsid w:val="001D1B7C"/>
    <w:rsid w:val="001D2C23"/>
    <w:rsid w:val="001D451F"/>
    <w:rsid w:val="001D69F3"/>
    <w:rsid w:val="001D781E"/>
    <w:rsid w:val="001E00CC"/>
    <w:rsid w:val="001E1622"/>
    <w:rsid w:val="001E2AB8"/>
    <w:rsid w:val="001F6A5B"/>
    <w:rsid w:val="00202512"/>
    <w:rsid w:val="00206A02"/>
    <w:rsid w:val="00211FD5"/>
    <w:rsid w:val="002131FC"/>
    <w:rsid w:val="00215164"/>
    <w:rsid w:val="002153E1"/>
    <w:rsid w:val="0021628F"/>
    <w:rsid w:val="00225597"/>
    <w:rsid w:val="002315EC"/>
    <w:rsid w:val="0023228A"/>
    <w:rsid w:val="00234977"/>
    <w:rsid w:val="002403B5"/>
    <w:rsid w:val="002405E3"/>
    <w:rsid w:val="00240CC9"/>
    <w:rsid w:val="00240D57"/>
    <w:rsid w:val="00243539"/>
    <w:rsid w:val="00245F49"/>
    <w:rsid w:val="00257A5C"/>
    <w:rsid w:val="00262381"/>
    <w:rsid w:val="00270BDB"/>
    <w:rsid w:val="0027317A"/>
    <w:rsid w:val="002757BF"/>
    <w:rsid w:val="0028067F"/>
    <w:rsid w:val="00280F44"/>
    <w:rsid w:val="00281A62"/>
    <w:rsid w:val="00290CB3"/>
    <w:rsid w:val="002A07C1"/>
    <w:rsid w:val="002A4DB3"/>
    <w:rsid w:val="002B4A73"/>
    <w:rsid w:val="002C1E2B"/>
    <w:rsid w:val="002C50F3"/>
    <w:rsid w:val="002D3946"/>
    <w:rsid w:val="002F0540"/>
    <w:rsid w:val="00301543"/>
    <w:rsid w:val="0030368B"/>
    <w:rsid w:val="00306988"/>
    <w:rsid w:val="00307CCB"/>
    <w:rsid w:val="003113C0"/>
    <w:rsid w:val="00314405"/>
    <w:rsid w:val="00314579"/>
    <w:rsid w:val="00323344"/>
    <w:rsid w:val="0032556A"/>
    <w:rsid w:val="00325FB7"/>
    <w:rsid w:val="00327D6F"/>
    <w:rsid w:val="00332ADD"/>
    <w:rsid w:val="003405D6"/>
    <w:rsid w:val="00340A99"/>
    <w:rsid w:val="00342643"/>
    <w:rsid w:val="003508FB"/>
    <w:rsid w:val="00352473"/>
    <w:rsid w:val="003549DA"/>
    <w:rsid w:val="00356112"/>
    <w:rsid w:val="003602A2"/>
    <w:rsid w:val="003719A7"/>
    <w:rsid w:val="00373DF2"/>
    <w:rsid w:val="00377A2B"/>
    <w:rsid w:val="0038444C"/>
    <w:rsid w:val="00386A4E"/>
    <w:rsid w:val="003901EE"/>
    <w:rsid w:val="003909A2"/>
    <w:rsid w:val="003971C1"/>
    <w:rsid w:val="003B23AA"/>
    <w:rsid w:val="003C3CE6"/>
    <w:rsid w:val="003C5731"/>
    <w:rsid w:val="003C57B8"/>
    <w:rsid w:val="003D126D"/>
    <w:rsid w:val="003D2442"/>
    <w:rsid w:val="003D48E0"/>
    <w:rsid w:val="003E27AF"/>
    <w:rsid w:val="003F0A6E"/>
    <w:rsid w:val="003F1598"/>
    <w:rsid w:val="003F3FFD"/>
    <w:rsid w:val="004004E3"/>
    <w:rsid w:val="00401A72"/>
    <w:rsid w:val="00406C63"/>
    <w:rsid w:val="00406F89"/>
    <w:rsid w:val="00412EE9"/>
    <w:rsid w:val="00412F9A"/>
    <w:rsid w:val="004153FE"/>
    <w:rsid w:val="0041571C"/>
    <w:rsid w:val="0041697D"/>
    <w:rsid w:val="00420C8E"/>
    <w:rsid w:val="004211E8"/>
    <w:rsid w:val="0042163C"/>
    <w:rsid w:val="00422476"/>
    <w:rsid w:val="00424F6B"/>
    <w:rsid w:val="00431D4D"/>
    <w:rsid w:val="00441B67"/>
    <w:rsid w:val="00445799"/>
    <w:rsid w:val="00446EB1"/>
    <w:rsid w:val="00447973"/>
    <w:rsid w:val="00454FA9"/>
    <w:rsid w:val="00455D78"/>
    <w:rsid w:val="00460BEB"/>
    <w:rsid w:val="0046158C"/>
    <w:rsid w:val="00461A8B"/>
    <w:rsid w:val="004626DB"/>
    <w:rsid w:val="00463E44"/>
    <w:rsid w:val="00463EF3"/>
    <w:rsid w:val="00466282"/>
    <w:rsid w:val="00467DA2"/>
    <w:rsid w:val="00474965"/>
    <w:rsid w:val="00474A26"/>
    <w:rsid w:val="00477E7E"/>
    <w:rsid w:val="00484986"/>
    <w:rsid w:val="00484990"/>
    <w:rsid w:val="004A1360"/>
    <w:rsid w:val="004A7967"/>
    <w:rsid w:val="004B5496"/>
    <w:rsid w:val="004B7BB7"/>
    <w:rsid w:val="004C4815"/>
    <w:rsid w:val="004D1446"/>
    <w:rsid w:val="004D2879"/>
    <w:rsid w:val="004D53E7"/>
    <w:rsid w:val="004E250A"/>
    <w:rsid w:val="004E3ECE"/>
    <w:rsid w:val="004E42B5"/>
    <w:rsid w:val="004F1285"/>
    <w:rsid w:val="004F2A32"/>
    <w:rsid w:val="004F6D07"/>
    <w:rsid w:val="005023AE"/>
    <w:rsid w:val="00504BA4"/>
    <w:rsid w:val="00507280"/>
    <w:rsid w:val="00520C76"/>
    <w:rsid w:val="00524BE5"/>
    <w:rsid w:val="005269EB"/>
    <w:rsid w:val="0053089C"/>
    <w:rsid w:val="00532441"/>
    <w:rsid w:val="00532A5D"/>
    <w:rsid w:val="0053378E"/>
    <w:rsid w:val="00533F0A"/>
    <w:rsid w:val="00535471"/>
    <w:rsid w:val="00540737"/>
    <w:rsid w:val="00547C57"/>
    <w:rsid w:val="00550E24"/>
    <w:rsid w:val="00550FE6"/>
    <w:rsid w:val="00554B56"/>
    <w:rsid w:val="00555965"/>
    <w:rsid w:val="005602FB"/>
    <w:rsid w:val="00561182"/>
    <w:rsid w:val="00566888"/>
    <w:rsid w:val="005709CC"/>
    <w:rsid w:val="0057596C"/>
    <w:rsid w:val="00582A09"/>
    <w:rsid w:val="00585987"/>
    <w:rsid w:val="00585AB1"/>
    <w:rsid w:val="005A35E8"/>
    <w:rsid w:val="005B08A1"/>
    <w:rsid w:val="005B1827"/>
    <w:rsid w:val="005B2AF0"/>
    <w:rsid w:val="005B44C0"/>
    <w:rsid w:val="005B5754"/>
    <w:rsid w:val="005B7C74"/>
    <w:rsid w:val="005C58D6"/>
    <w:rsid w:val="005D0403"/>
    <w:rsid w:val="005D65C8"/>
    <w:rsid w:val="005D78E3"/>
    <w:rsid w:val="005E0512"/>
    <w:rsid w:val="005E1A0B"/>
    <w:rsid w:val="005E2615"/>
    <w:rsid w:val="005F2317"/>
    <w:rsid w:val="006011C0"/>
    <w:rsid w:val="00601A20"/>
    <w:rsid w:val="00602994"/>
    <w:rsid w:val="006076EE"/>
    <w:rsid w:val="00616A4A"/>
    <w:rsid w:val="00621E28"/>
    <w:rsid w:val="006223BA"/>
    <w:rsid w:val="00623178"/>
    <w:rsid w:val="00624703"/>
    <w:rsid w:val="00624776"/>
    <w:rsid w:val="006268E8"/>
    <w:rsid w:val="00636134"/>
    <w:rsid w:val="0065311B"/>
    <w:rsid w:val="006558FF"/>
    <w:rsid w:val="00671A1E"/>
    <w:rsid w:val="00677B03"/>
    <w:rsid w:val="00690113"/>
    <w:rsid w:val="006955EB"/>
    <w:rsid w:val="006962E7"/>
    <w:rsid w:val="006A00A8"/>
    <w:rsid w:val="006A1729"/>
    <w:rsid w:val="006A33A7"/>
    <w:rsid w:val="006B31CA"/>
    <w:rsid w:val="006B7247"/>
    <w:rsid w:val="006C1765"/>
    <w:rsid w:val="006C2629"/>
    <w:rsid w:val="006D2EDC"/>
    <w:rsid w:val="006D471C"/>
    <w:rsid w:val="006D5544"/>
    <w:rsid w:val="006E6940"/>
    <w:rsid w:val="006F0929"/>
    <w:rsid w:val="006F0DE9"/>
    <w:rsid w:val="006F7050"/>
    <w:rsid w:val="00701103"/>
    <w:rsid w:val="00701DC8"/>
    <w:rsid w:val="0070265C"/>
    <w:rsid w:val="00702C9C"/>
    <w:rsid w:val="007113EC"/>
    <w:rsid w:val="0071224B"/>
    <w:rsid w:val="00714A3E"/>
    <w:rsid w:val="0071616F"/>
    <w:rsid w:val="00716839"/>
    <w:rsid w:val="007221EB"/>
    <w:rsid w:val="0072258A"/>
    <w:rsid w:val="00723324"/>
    <w:rsid w:val="00723F9B"/>
    <w:rsid w:val="007321CB"/>
    <w:rsid w:val="00740D3A"/>
    <w:rsid w:val="00740F67"/>
    <w:rsid w:val="00744ED3"/>
    <w:rsid w:val="0074590F"/>
    <w:rsid w:val="007464CA"/>
    <w:rsid w:val="00763C16"/>
    <w:rsid w:val="00764314"/>
    <w:rsid w:val="0076544F"/>
    <w:rsid w:val="00771E12"/>
    <w:rsid w:val="00782A34"/>
    <w:rsid w:val="00787C21"/>
    <w:rsid w:val="0079117F"/>
    <w:rsid w:val="007A36DC"/>
    <w:rsid w:val="007A3B3D"/>
    <w:rsid w:val="007A6DC1"/>
    <w:rsid w:val="007B7053"/>
    <w:rsid w:val="007C28CF"/>
    <w:rsid w:val="007C75EE"/>
    <w:rsid w:val="007D0C7A"/>
    <w:rsid w:val="007D20AF"/>
    <w:rsid w:val="007D2666"/>
    <w:rsid w:val="007E09C1"/>
    <w:rsid w:val="007E284C"/>
    <w:rsid w:val="007E5C86"/>
    <w:rsid w:val="007E6816"/>
    <w:rsid w:val="007F0CD0"/>
    <w:rsid w:val="007F129F"/>
    <w:rsid w:val="007F1A3F"/>
    <w:rsid w:val="007F3865"/>
    <w:rsid w:val="007F444F"/>
    <w:rsid w:val="007F5577"/>
    <w:rsid w:val="007F5F95"/>
    <w:rsid w:val="008020DA"/>
    <w:rsid w:val="0081001C"/>
    <w:rsid w:val="008147CE"/>
    <w:rsid w:val="00816B3C"/>
    <w:rsid w:val="00821020"/>
    <w:rsid w:val="00821E58"/>
    <w:rsid w:val="0082312F"/>
    <w:rsid w:val="00823C9E"/>
    <w:rsid w:val="008267CD"/>
    <w:rsid w:val="008362B6"/>
    <w:rsid w:val="00840BDF"/>
    <w:rsid w:val="00847885"/>
    <w:rsid w:val="008507B1"/>
    <w:rsid w:val="0085364D"/>
    <w:rsid w:val="008564A8"/>
    <w:rsid w:val="008646B8"/>
    <w:rsid w:val="00872587"/>
    <w:rsid w:val="00874B2A"/>
    <w:rsid w:val="008757D6"/>
    <w:rsid w:val="00894993"/>
    <w:rsid w:val="00895762"/>
    <w:rsid w:val="0089730C"/>
    <w:rsid w:val="008978B2"/>
    <w:rsid w:val="008A4C53"/>
    <w:rsid w:val="008A5061"/>
    <w:rsid w:val="008A62A1"/>
    <w:rsid w:val="008B036F"/>
    <w:rsid w:val="008B1812"/>
    <w:rsid w:val="008B7E9C"/>
    <w:rsid w:val="008C4D52"/>
    <w:rsid w:val="008D1AF1"/>
    <w:rsid w:val="008D2C67"/>
    <w:rsid w:val="008D3513"/>
    <w:rsid w:val="008D6228"/>
    <w:rsid w:val="008D6F7A"/>
    <w:rsid w:val="008E7105"/>
    <w:rsid w:val="008E75E9"/>
    <w:rsid w:val="008F73AB"/>
    <w:rsid w:val="00905387"/>
    <w:rsid w:val="00910A2D"/>
    <w:rsid w:val="00911C24"/>
    <w:rsid w:val="009135BF"/>
    <w:rsid w:val="009135EF"/>
    <w:rsid w:val="0091664E"/>
    <w:rsid w:val="009235B4"/>
    <w:rsid w:val="00924EA2"/>
    <w:rsid w:val="00925A25"/>
    <w:rsid w:val="00925D0F"/>
    <w:rsid w:val="009264B1"/>
    <w:rsid w:val="00931F1A"/>
    <w:rsid w:val="009355E9"/>
    <w:rsid w:val="009402DE"/>
    <w:rsid w:val="00942AAF"/>
    <w:rsid w:val="00944A16"/>
    <w:rsid w:val="00944A48"/>
    <w:rsid w:val="00951846"/>
    <w:rsid w:val="0095200F"/>
    <w:rsid w:val="009618F0"/>
    <w:rsid w:val="0096571D"/>
    <w:rsid w:val="009713B2"/>
    <w:rsid w:val="00974D9B"/>
    <w:rsid w:val="00976424"/>
    <w:rsid w:val="00981071"/>
    <w:rsid w:val="009853FF"/>
    <w:rsid w:val="009858A3"/>
    <w:rsid w:val="00985E58"/>
    <w:rsid w:val="00986699"/>
    <w:rsid w:val="00997339"/>
    <w:rsid w:val="009A180E"/>
    <w:rsid w:val="009A420B"/>
    <w:rsid w:val="009B1C89"/>
    <w:rsid w:val="009C0E7D"/>
    <w:rsid w:val="009C36FF"/>
    <w:rsid w:val="009C7A3D"/>
    <w:rsid w:val="009D108D"/>
    <w:rsid w:val="009E5FB4"/>
    <w:rsid w:val="009E77E4"/>
    <w:rsid w:val="009F4E63"/>
    <w:rsid w:val="009F5A3D"/>
    <w:rsid w:val="009F5D90"/>
    <w:rsid w:val="009F6BF3"/>
    <w:rsid w:val="00A029D0"/>
    <w:rsid w:val="00A0548A"/>
    <w:rsid w:val="00A07673"/>
    <w:rsid w:val="00A1270F"/>
    <w:rsid w:val="00A13AC9"/>
    <w:rsid w:val="00A264CC"/>
    <w:rsid w:val="00A32E76"/>
    <w:rsid w:val="00A422D5"/>
    <w:rsid w:val="00A507D9"/>
    <w:rsid w:val="00A5110A"/>
    <w:rsid w:val="00A517A8"/>
    <w:rsid w:val="00A51E32"/>
    <w:rsid w:val="00A57002"/>
    <w:rsid w:val="00A61FF5"/>
    <w:rsid w:val="00A62281"/>
    <w:rsid w:val="00A628F4"/>
    <w:rsid w:val="00A65288"/>
    <w:rsid w:val="00A731FA"/>
    <w:rsid w:val="00A7776F"/>
    <w:rsid w:val="00A80D66"/>
    <w:rsid w:val="00A82181"/>
    <w:rsid w:val="00A868ED"/>
    <w:rsid w:val="00A93474"/>
    <w:rsid w:val="00A95B9C"/>
    <w:rsid w:val="00AA32B3"/>
    <w:rsid w:val="00AA4807"/>
    <w:rsid w:val="00AA5949"/>
    <w:rsid w:val="00AA5963"/>
    <w:rsid w:val="00AB0C7E"/>
    <w:rsid w:val="00AB1690"/>
    <w:rsid w:val="00AB27A7"/>
    <w:rsid w:val="00AB4FCE"/>
    <w:rsid w:val="00AC5341"/>
    <w:rsid w:val="00AD1A15"/>
    <w:rsid w:val="00AD61C7"/>
    <w:rsid w:val="00AE0394"/>
    <w:rsid w:val="00AF037D"/>
    <w:rsid w:val="00AF0AFF"/>
    <w:rsid w:val="00AF12F7"/>
    <w:rsid w:val="00AF4A98"/>
    <w:rsid w:val="00AF50C9"/>
    <w:rsid w:val="00AF56B4"/>
    <w:rsid w:val="00B0492E"/>
    <w:rsid w:val="00B04C59"/>
    <w:rsid w:val="00B07C6A"/>
    <w:rsid w:val="00B11757"/>
    <w:rsid w:val="00B11D8D"/>
    <w:rsid w:val="00B22F74"/>
    <w:rsid w:val="00B26F4D"/>
    <w:rsid w:val="00B2767B"/>
    <w:rsid w:val="00B31D07"/>
    <w:rsid w:val="00B345CC"/>
    <w:rsid w:val="00B37FAC"/>
    <w:rsid w:val="00B40124"/>
    <w:rsid w:val="00B40D25"/>
    <w:rsid w:val="00B422D7"/>
    <w:rsid w:val="00B43B97"/>
    <w:rsid w:val="00B43C6B"/>
    <w:rsid w:val="00B45A65"/>
    <w:rsid w:val="00B553CC"/>
    <w:rsid w:val="00B65209"/>
    <w:rsid w:val="00B7689B"/>
    <w:rsid w:val="00B76B06"/>
    <w:rsid w:val="00B76E8F"/>
    <w:rsid w:val="00B76F73"/>
    <w:rsid w:val="00B919B5"/>
    <w:rsid w:val="00BA628A"/>
    <w:rsid w:val="00BA78BC"/>
    <w:rsid w:val="00BB444C"/>
    <w:rsid w:val="00BB7B25"/>
    <w:rsid w:val="00BC385B"/>
    <w:rsid w:val="00BC4C0A"/>
    <w:rsid w:val="00BC5282"/>
    <w:rsid w:val="00BC722F"/>
    <w:rsid w:val="00BD22AE"/>
    <w:rsid w:val="00BD3B83"/>
    <w:rsid w:val="00BE1A60"/>
    <w:rsid w:val="00BE3A8F"/>
    <w:rsid w:val="00BE4F01"/>
    <w:rsid w:val="00BE6A1E"/>
    <w:rsid w:val="00BF0B23"/>
    <w:rsid w:val="00BF50DB"/>
    <w:rsid w:val="00BF5321"/>
    <w:rsid w:val="00BF6FA7"/>
    <w:rsid w:val="00C022CB"/>
    <w:rsid w:val="00C13BE0"/>
    <w:rsid w:val="00C1699A"/>
    <w:rsid w:val="00C22085"/>
    <w:rsid w:val="00C22F44"/>
    <w:rsid w:val="00C230CC"/>
    <w:rsid w:val="00C26FBD"/>
    <w:rsid w:val="00C32B0B"/>
    <w:rsid w:val="00C35AF2"/>
    <w:rsid w:val="00C419D9"/>
    <w:rsid w:val="00C44BA8"/>
    <w:rsid w:val="00C601CD"/>
    <w:rsid w:val="00C64186"/>
    <w:rsid w:val="00C65E09"/>
    <w:rsid w:val="00C72DB3"/>
    <w:rsid w:val="00C817EE"/>
    <w:rsid w:val="00C82E01"/>
    <w:rsid w:val="00C9013B"/>
    <w:rsid w:val="00CA163B"/>
    <w:rsid w:val="00CA16D3"/>
    <w:rsid w:val="00CA7CDC"/>
    <w:rsid w:val="00CB3220"/>
    <w:rsid w:val="00CB4877"/>
    <w:rsid w:val="00CB6EB6"/>
    <w:rsid w:val="00CB73FE"/>
    <w:rsid w:val="00CC093A"/>
    <w:rsid w:val="00CC5755"/>
    <w:rsid w:val="00CC62B6"/>
    <w:rsid w:val="00CD548C"/>
    <w:rsid w:val="00CD7E83"/>
    <w:rsid w:val="00CE1CDA"/>
    <w:rsid w:val="00CE1DEF"/>
    <w:rsid w:val="00CF0095"/>
    <w:rsid w:val="00CF125B"/>
    <w:rsid w:val="00CF3E52"/>
    <w:rsid w:val="00D005CE"/>
    <w:rsid w:val="00D02773"/>
    <w:rsid w:val="00D03DF1"/>
    <w:rsid w:val="00D118BE"/>
    <w:rsid w:val="00D13C57"/>
    <w:rsid w:val="00D177CF"/>
    <w:rsid w:val="00D22E21"/>
    <w:rsid w:val="00D32FA9"/>
    <w:rsid w:val="00D367EA"/>
    <w:rsid w:val="00D44860"/>
    <w:rsid w:val="00D449AC"/>
    <w:rsid w:val="00D46A0D"/>
    <w:rsid w:val="00D47383"/>
    <w:rsid w:val="00D50770"/>
    <w:rsid w:val="00D53E7E"/>
    <w:rsid w:val="00D547FB"/>
    <w:rsid w:val="00D64277"/>
    <w:rsid w:val="00D711D6"/>
    <w:rsid w:val="00D7465E"/>
    <w:rsid w:val="00D7667A"/>
    <w:rsid w:val="00D76B5A"/>
    <w:rsid w:val="00D824B9"/>
    <w:rsid w:val="00D830F7"/>
    <w:rsid w:val="00D84B6C"/>
    <w:rsid w:val="00D854EE"/>
    <w:rsid w:val="00D92DA7"/>
    <w:rsid w:val="00D92F53"/>
    <w:rsid w:val="00D93B47"/>
    <w:rsid w:val="00D9428C"/>
    <w:rsid w:val="00D94E3B"/>
    <w:rsid w:val="00D94F6E"/>
    <w:rsid w:val="00D95F94"/>
    <w:rsid w:val="00DA557C"/>
    <w:rsid w:val="00DA5BC1"/>
    <w:rsid w:val="00DA7388"/>
    <w:rsid w:val="00DA7461"/>
    <w:rsid w:val="00DB21E3"/>
    <w:rsid w:val="00DB2B90"/>
    <w:rsid w:val="00DB38B1"/>
    <w:rsid w:val="00DC041D"/>
    <w:rsid w:val="00DC2C8C"/>
    <w:rsid w:val="00DC3DA6"/>
    <w:rsid w:val="00DC43F5"/>
    <w:rsid w:val="00DC47DE"/>
    <w:rsid w:val="00DC48A1"/>
    <w:rsid w:val="00DC575D"/>
    <w:rsid w:val="00DC652E"/>
    <w:rsid w:val="00DC6FE9"/>
    <w:rsid w:val="00DD00FD"/>
    <w:rsid w:val="00DD09F8"/>
    <w:rsid w:val="00DD10DA"/>
    <w:rsid w:val="00DD2DF4"/>
    <w:rsid w:val="00DD6111"/>
    <w:rsid w:val="00DE26E7"/>
    <w:rsid w:val="00DE3A7E"/>
    <w:rsid w:val="00DE51B0"/>
    <w:rsid w:val="00DE62AB"/>
    <w:rsid w:val="00DF129C"/>
    <w:rsid w:val="00DF3713"/>
    <w:rsid w:val="00E0057E"/>
    <w:rsid w:val="00E00A9A"/>
    <w:rsid w:val="00E05413"/>
    <w:rsid w:val="00E14DEE"/>
    <w:rsid w:val="00E16F24"/>
    <w:rsid w:val="00E34B2A"/>
    <w:rsid w:val="00E34D31"/>
    <w:rsid w:val="00E37CD2"/>
    <w:rsid w:val="00E42D03"/>
    <w:rsid w:val="00E46B6C"/>
    <w:rsid w:val="00E57764"/>
    <w:rsid w:val="00E6273D"/>
    <w:rsid w:val="00E736A7"/>
    <w:rsid w:val="00E817DF"/>
    <w:rsid w:val="00E84B35"/>
    <w:rsid w:val="00E905E3"/>
    <w:rsid w:val="00E91244"/>
    <w:rsid w:val="00E91A35"/>
    <w:rsid w:val="00E91C78"/>
    <w:rsid w:val="00E9204D"/>
    <w:rsid w:val="00E922ED"/>
    <w:rsid w:val="00E97E53"/>
    <w:rsid w:val="00EA3F64"/>
    <w:rsid w:val="00EA576B"/>
    <w:rsid w:val="00EA7B2B"/>
    <w:rsid w:val="00EB0058"/>
    <w:rsid w:val="00EB45E1"/>
    <w:rsid w:val="00EB4B3B"/>
    <w:rsid w:val="00EB4EA3"/>
    <w:rsid w:val="00EC0B22"/>
    <w:rsid w:val="00EC3CC0"/>
    <w:rsid w:val="00EC53C5"/>
    <w:rsid w:val="00EC755B"/>
    <w:rsid w:val="00ED4F86"/>
    <w:rsid w:val="00EE051A"/>
    <w:rsid w:val="00EF1AC0"/>
    <w:rsid w:val="00EF539A"/>
    <w:rsid w:val="00F02B3E"/>
    <w:rsid w:val="00F068AA"/>
    <w:rsid w:val="00F07ECC"/>
    <w:rsid w:val="00F13975"/>
    <w:rsid w:val="00F14A55"/>
    <w:rsid w:val="00F14EB7"/>
    <w:rsid w:val="00F15D72"/>
    <w:rsid w:val="00F172A7"/>
    <w:rsid w:val="00F2023E"/>
    <w:rsid w:val="00F21BC6"/>
    <w:rsid w:val="00F23C49"/>
    <w:rsid w:val="00F35050"/>
    <w:rsid w:val="00F353A3"/>
    <w:rsid w:val="00F35A72"/>
    <w:rsid w:val="00F37F0B"/>
    <w:rsid w:val="00F43AE6"/>
    <w:rsid w:val="00F44081"/>
    <w:rsid w:val="00F50737"/>
    <w:rsid w:val="00F5644F"/>
    <w:rsid w:val="00F613F8"/>
    <w:rsid w:val="00F70FD0"/>
    <w:rsid w:val="00F72208"/>
    <w:rsid w:val="00F72739"/>
    <w:rsid w:val="00F73AC6"/>
    <w:rsid w:val="00F76B23"/>
    <w:rsid w:val="00F81C4D"/>
    <w:rsid w:val="00F92C2E"/>
    <w:rsid w:val="00F96DDB"/>
    <w:rsid w:val="00F97BD0"/>
    <w:rsid w:val="00FA0FA6"/>
    <w:rsid w:val="00FA14A2"/>
    <w:rsid w:val="00FA1E77"/>
    <w:rsid w:val="00FA41EC"/>
    <w:rsid w:val="00FA4B85"/>
    <w:rsid w:val="00FB0E32"/>
    <w:rsid w:val="00FB246E"/>
    <w:rsid w:val="00FE1927"/>
    <w:rsid w:val="00FE2110"/>
    <w:rsid w:val="00FE5CC9"/>
    <w:rsid w:val="00FE69F2"/>
    <w:rsid w:val="00FE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enu v:ext="edit" fillcolor="none"/>
    </o:shapedefaults>
    <o:shapelayout v:ext="edit">
      <o:idmap v:ext="edit" data="1"/>
    </o:shapelayout>
  </w:shapeDefaults>
  <w:decimalSymbol w:val="."/>
  <w:listSeparator w:val=","/>
  <w14:docId w14:val="4D6BA834"/>
  <w15:docId w15:val="{37BF91C1-A7F9-421F-AD73-1A9938ED9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44F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qFormat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link w:val="afd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690113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690113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690113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690113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690113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690113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690113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690113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690113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690113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690113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690113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690113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690113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690113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690113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690113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690113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690113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690113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690113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690113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690113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character" w:styleId="afe">
    <w:name w:val="page number"/>
    <w:basedOn w:val="a0"/>
    <w:semiHidden/>
    <w:rsid w:val="001D2C23"/>
  </w:style>
  <w:style w:type="paragraph" w:customStyle="1" w:styleId="aff">
    <w:name w:val="新標題三"/>
    <w:basedOn w:val="a"/>
    <w:uiPriority w:val="99"/>
    <w:qFormat/>
    <w:rsid w:val="00DD2DF4"/>
    <w:pPr>
      <w:widowControl w:val="0"/>
      <w:overflowPunct/>
      <w:spacing w:line="600" w:lineRule="exact"/>
      <w:ind w:leftChars="300" w:left="500" w:hangingChars="200" w:hanging="200"/>
      <w:outlineLvl w:val="2"/>
    </w:pPr>
    <w:rPr>
      <w:bCs/>
      <w:kern w:val="0"/>
      <w:sz w:val="32"/>
      <w:szCs w:val="32"/>
    </w:rPr>
  </w:style>
  <w:style w:type="paragraph" w:customStyle="1" w:styleId="aff0">
    <w:name w:val="新標題二內文"/>
    <w:basedOn w:val="ab"/>
    <w:uiPriority w:val="99"/>
    <w:qFormat/>
    <w:rsid w:val="00DD2DF4"/>
    <w:pPr>
      <w:widowControl w:val="0"/>
      <w:overflowPunct/>
      <w:snapToGrid w:val="0"/>
      <w:spacing w:after="0" w:line="600" w:lineRule="exact"/>
      <w:ind w:leftChars="450" w:left="450"/>
    </w:pPr>
    <w:rPr>
      <w:rFonts w:cs="Times New Roman"/>
      <w:color w:val="000000"/>
      <w:kern w:val="0"/>
      <w:sz w:val="32"/>
    </w:rPr>
  </w:style>
  <w:style w:type="paragraph" w:styleId="aff1">
    <w:name w:val="No Spacing"/>
    <w:uiPriority w:val="1"/>
    <w:qFormat/>
    <w:rsid w:val="00BD3B83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character" w:customStyle="1" w:styleId="afd">
    <w:name w:val="清單段落 字元"/>
    <w:link w:val="afc"/>
    <w:uiPriority w:val="34"/>
    <w:locked/>
    <w:rsid w:val="00D76B5A"/>
    <w:rPr>
      <w:rFonts w:ascii="Times New Roman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9F8B5-7171-420F-A678-C2B6DB562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35</TotalTime>
  <Pages>4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10</cp:revision>
  <cp:lastPrinted>2025-06-30T14:08:00Z</cp:lastPrinted>
  <dcterms:created xsi:type="dcterms:W3CDTF">2025-06-23T08:23:00Z</dcterms:created>
  <dcterms:modified xsi:type="dcterms:W3CDTF">2025-07-11T09:34:00Z</dcterms:modified>
</cp:coreProperties>
</file>