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935A" w14:textId="77777777" w:rsidR="00AD3C9C" w:rsidRPr="00D33A0C" w:rsidRDefault="00AD3C9C" w:rsidP="003D445C">
      <w:pPr>
        <w:adjustRightInd w:val="0"/>
        <w:snapToGrid w:val="0"/>
        <w:spacing w:afterLines="20" w:after="72" w:line="0" w:lineRule="atLeast"/>
        <w:ind w:firstLineChars="100" w:firstLine="360"/>
        <w:jc w:val="both"/>
        <w:textAlignment w:val="baseline"/>
        <w:rPr>
          <w:rFonts w:ascii="標楷體" w:eastAsia="標楷體" w:hAnsi="標楷體"/>
          <w:b/>
          <w:kern w:val="0"/>
          <w:sz w:val="36"/>
          <w:szCs w:val="32"/>
        </w:rPr>
      </w:pPr>
      <w:r w:rsidRPr="00D33A0C">
        <w:rPr>
          <w:rFonts w:ascii="標楷體" w:eastAsia="標楷體" w:hAnsi="標楷體" w:hint="eastAsia"/>
          <w:b/>
          <w:kern w:val="0"/>
          <w:sz w:val="36"/>
          <w:szCs w:val="32"/>
        </w:rPr>
        <w:t>二、債務基金</w:t>
      </w:r>
    </w:p>
    <w:p w14:paraId="0440D66A" w14:textId="77777777" w:rsidR="00AD3C9C" w:rsidRPr="00D33A0C" w:rsidRDefault="00AD3C9C" w:rsidP="003D445C">
      <w:pPr>
        <w:adjustRightInd w:val="0"/>
        <w:snapToGrid w:val="0"/>
        <w:spacing w:afterLines="20" w:after="72" w:line="0" w:lineRule="atLeast"/>
        <w:ind w:firstLineChars="200" w:firstLine="641"/>
        <w:jc w:val="both"/>
        <w:textAlignment w:val="baseline"/>
        <w:rPr>
          <w:rFonts w:ascii="標楷體" w:eastAsia="標楷體" w:hAnsi="標楷體"/>
          <w:b/>
          <w:kern w:val="0"/>
          <w:sz w:val="32"/>
          <w:szCs w:val="32"/>
        </w:rPr>
      </w:pPr>
      <w:r w:rsidRPr="00D33A0C">
        <w:rPr>
          <w:rFonts w:ascii="標楷體" w:eastAsia="標楷體" w:hAnsi="標楷體" w:hint="eastAsia"/>
          <w:b/>
          <w:kern w:val="0"/>
          <w:sz w:val="32"/>
          <w:szCs w:val="32"/>
        </w:rPr>
        <w:t>財政部主管</w:t>
      </w:r>
    </w:p>
    <w:p w14:paraId="466E5781" w14:textId="77777777" w:rsidR="00AD3C9C" w:rsidRPr="00D33A0C" w:rsidRDefault="00AD3C9C" w:rsidP="003D445C">
      <w:pPr>
        <w:adjustRightInd w:val="0"/>
        <w:snapToGrid w:val="0"/>
        <w:spacing w:afterLines="20" w:after="72" w:line="0" w:lineRule="atLeast"/>
        <w:ind w:firstLineChars="300" w:firstLine="961"/>
        <w:jc w:val="both"/>
        <w:textAlignment w:val="baseline"/>
        <w:rPr>
          <w:rFonts w:ascii="標楷體" w:eastAsia="標楷體" w:hAnsi="標楷體"/>
          <w:b/>
          <w:kern w:val="0"/>
          <w:sz w:val="32"/>
          <w:szCs w:val="32"/>
        </w:rPr>
      </w:pPr>
      <w:r w:rsidRPr="00D33A0C">
        <w:rPr>
          <w:rFonts w:ascii="標楷體" w:eastAsia="標楷體" w:hAnsi="標楷體" w:hint="eastAsia"/>
          <w:b/>
          <w:kern w:val="0"/>
          <w:sz w:val="32"/>
          <w:szCs w:val="32"/>
        </w:rPr>
        <w:t>中央政府債務基金</w:t>
      </w: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4"/>
        <w:gridCol w:w="1422"/>
        <w:gridCol w:w="1423"/>
        <w:gridCol w:w="1423"/>
        <w:gridCol w:w="1423"/>
        <w:gridCol w:w="1386"/>
        <w:gridCol w:w="700"/>
      </w:tblGrid>
      <w:tr w:rsidR="00D33A0C" w:rsidRPr="00D33A0C" w14:paraId="0BA8790E" w14:textId="77777777" w:rsidTr="00546CBA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121FD625" w14:textId="6A5995F9" w:rsidR="00E866AB" w:rsidRDefault="00E866AB" w:rsidP="00D44457">
            <w:pPr>
              <w:snapToGrid w:val="0"/>
              <w:spacing w:after="6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中央政府債務基金</w:t>
            </w:r>
            <w:r w:rsidRPr="00D33A0C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6A66FA98" w14:textId="207FDBA6" w:rsidR="00B579D6" w:rsidRPr="00D33A0C" w:rsidRDefault="00E866AB" w:rsidP="00D44457">
            <w:pPr>
              <w:tabs>
                <w:tab w:val="left" w:pos="4085"/>
                <w:tab w:val="left" w:pos="8717"/>
              </w:tabs>
              <w:snapToGrid w:val="0"/>
              <w:ind w:right="1"/>
              <w:jc w:val="right"/>
              <w:rPr>
                <w:rFonts w:ascii="標楷體" w:eastAsia="標楷體" w:hAnsi="標楷體"/>
                <w:sz w:val="32"/>
              </w:rPr>
            </w:pPr>
            <w:r w:rsidRPr="00D33A0C">
              <w:rPr>
                <w:rFonts w:ascii="標楷體" w:eastAsia="標楷體" w:hAnsi="標楷體"/>
                <w:spacing w:val="60"/>
              </w:rPr>
              <w:tab/>
            </w:r>
            <w:r w:rsidRPr="00D33A0C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D33A0C">
              <w:rPr>
                <w:rFonts w:ascii="標楷體" w:eastAsia="標楷體" w:hAnsi="標楷體" w:hint="eastAsia"/>
              </w:rPr>
              <w:t>11</w:t>
            </w:r>
            <w:r w:rsidR="006F2179" w:rsidRPr="00D33A0C">
              <w:rPr>
                <w:rFonts w:ascii="標楷體" w:eastAsia="標楷體" w:hAnsi="標楷體" w:hint="eastAsia"/>
              </w:rPr>
              <w:t>3</w:t>
            </w:r>
            <w:proofErr w:type="gramEnd"/>
            <w:r w:rsidRPr="00D33A0C">
              <w:rPr>
                <w:rFonts w:ascii="標楷體" w:eastAsia="標楷體" w:hAnsi="標楷體" w:hint="eastAsia"/>
              </w:rPr>
              <w:t>年度</w:t>
            </w:r>
            <w:r w:rsidRPr="00D33A0C">
              <w:rPr>
                <w:rFonts w:ascii="標楷體" w:eastAsia="標楷體" w:hAnsi="標楷體" w:hint="eastAsia"/>
              </w:rPr>
              <w:tab/>
            </w:r>
            <w:r w:rsidRPr="00D33A0C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33A0C" w:rsidRPr="00D33A0C" w14:paraId="5251788E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938CDC6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</w:tcBorders>
            <w:vAlign w:val="center"/>
          </w:tcPr>
          <w:p w14:paraId="733B0DE7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</w:tcBorders>
            <w:vAlign w:val="center"/>
          </w:tcPr>
          <w:p w14:paraId="3B91431D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</w:tcBorders>
            <w:vAlign w:val="center"/>
          </w:tcPr>
          <w:p w14:paraId="4EC89477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</w:tcBorders>
            <w:vAlign w:val="center"/>
          </w:tcPr>
          <w:p w14:paraId="7FF46667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E098111" w14:textId="77777777" w:rsidR="00E866AB" w:rsidRPr="00D33A0C" w:rsidRDefault="00E866AB" w:rsidP="00C7466A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審定數與預算數</w:t>
            </w:r>
          </w:p>
          <w:p w14:paraId="2DA94890" w14:textId="77777777" w:rsidR="00E866AB" w:rsidRPr="00D33A0C" w:rsidRDefault="00E866AB" w:rsidP="00C7466A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33A0C" w:rsidRPr="00D33A0C" w14:paraId="4D89F2B3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8ABAED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  <w:vMerge/>
            <w:tcBorders>
              <w:bottom w:val="single" w:sz="8" w:space="0" w:color="auto"/>
            </w:tcBorders>
            <w:vAlign w:val="center"/>
          </w:tcPr>
          <w:p w14:paraId="5731D9AF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</w:tcBorders>
            <w:vAlign w:val="center"/>
          </w:tcPr>
          <w:p w14:paraId="2E78E245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</w:tcBorders>
            <w:vAlign w:val="center"/>
          </w:tcPr>
          <w:p w14:paraId="6E8D46C8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</w:tcBorders>
            <w:vAlign w:val="center"/>
          </w:tcPr>
          <w:p w14:paraId="3CE15F11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14:paraId="2D08E51F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0" w:type="dxa"/>
            <w:tcBorders>
              <w:bottom w:val="single" w:sz="8" w:space="0" w:color="auto"/>
              <w:right w:val="nil"/>
            </w:tcBorders>
            <w:vAlign w:val="center"/>
          </w:tcPr>
          <w:p w14:paraId="494A96DA" w14:textId="77777777" w:rsidR="00E866AB" w:rsidRPr="00D33A0C" w:rsidRDefault="00E866AB" w:rsidP="00C7466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％</w:t>
            </w:r>
          </w:p>
        </w:tc>
      </w:tr>
      <w:tr w:rsidR="00D33A0C" w:rsidRPr="00B1574A" w14:paraId="0A6B9529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40309E22" w14:textId="77777777" w:rsidR="006F2179" w:rsidRPr="00B1574A" w:rsidRDefault="006F2179" w:rsidP="003310EC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242F67C7" w14:textId="08C8A9FF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892,966,201,000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49AD0693" w14:textId="2D6FB3C5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984,755,113,939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DE2019C" w14:textId="77777777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326466BC" w14:textId="73891AA8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984,755,113,939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0C60274" w14:textId="7703B7EB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91,788,912,939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5758F2E8" w14:textId="5B72132F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10.28</w:t>
            </w:r>
          </w:p>
        </w:tc>
      </w:tr>
      <w:tr w:rsidR="00D33A0C" w:rsidRPr="00D33A0C" w14:paraId="5CBD08F2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5C46086E" w14:textId="77777777" w:rsidR="006F2179" w:rsidRPr="00D33A0C" w:rsidRDefault="006F2179" w:rsidP="006F217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33A0C">
              <w:rPr>
                <w:rFonts w:ascii="標楷體" w:eastAsia="標楷體" w:hAnsi="標楷體" w:hint="eastAsia"/>
                <w:kern w:val="0"/>
                <w:sz w:val="22"/>
              </w:rPr>
              <w:t>債務收入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05BE4931" w14:textId="6F8D4DF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892,965,176,000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00A9F7C" w14:textId="43339306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984,751,285,630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2954B36" w14:textId="7777777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4733781" w14:textId="19AB2139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984,751,285,630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324FE05" w14:textId="36DEAA11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noProof/>
                <w:sz w:val="18"/>
                <w:szCs w:val="18"/>
              </w:rPr>
              <w:t>91,786,109,630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5D31DB75" w14:textId="04C62E28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kern w:val="0"/>
                <w:sz w:val="18"/>
                <w:szCs w:val="18"/>
              </w:rPr>
              <w:t>10.28</w:t>
            </w:r>
          </w:p>
        </w:tc>
      </w:tr>
      <w:tr w:rsidR="00D33A0C" w:rsidRPr="00D33A0C" w14:paraId="36678F16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5B0D05E7" w14:textId="77777777" w:rsidR="006F2179" w:rsidRPr="00D33A0C" w:rsidRDefault="006F2179" w:rsidP="006F217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33A0C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1DA84E87" w14:textId="7C1EED2B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1,025,000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5CD96230" w14:textId="6F607C8A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3,828,309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A98C0C7" w14:textId="7777777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1285700" w14:textId="1B5AA94D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3,828,309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39E8A7F" w14:textId="10A25144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noProof/>
                <w:sz w:val="18"/>
                <w:szCs w:val="18"/>
              </w:rPr>
              <w:t>2,803,309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433E866" w14:textId="2C5B932D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kern w:val="0"/>
                <w:sz w:val="18"/>
                <w:szCs w:val="18"/>
              </w:rPr>
              <w:t>273.49</w:t>
            </w:r>
          </w:p>
        </w:tc>
      </w:tr>
      <w:tr w:rsidR="00D33A0C" w:rsidRPr="00B1574A" w14:paraId="316F30B0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3DE90666" w14:textId="77777777" w:rsidR="006F2179" w:rsidRPr="00B1574A" w:rsidRDefault="006F2179" w:rsidP="003310EC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2FA754DE" w14:textId="257209DB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892,965,251,000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416F8C02" w14:textId="0BF09C85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984,751,344,662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F5B0DE1" w14:textId="77777777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33052D3" w14:textId="71DFD7C5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984,751,344,662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FE61349" w14:textId="587469C0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91,786,093,662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787EBEEB" w14:textId="63268242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10.28</w:t>
            </w:r>
          </w:p>
        </w:tc>
      </w:tr>
      <w:tr w:rsidR="00D33A0C" w:rsidRPr="00D33A0C" w14:paraId="0955A4F1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11AB9865" w14:textId="77777777" w:rsidR="006F2179" w:rsidRPr="00D33A0C" w:rsidRDefault="006F2179" w:rsidP="006F217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33A0C">
              <w:rPr>
                <w:rFonts w:ascii="標楷體" w:eastAsia="標楷體" w:hAnsi="標楷體" w:hint="eastAsia"/>
                <w:kern w:val="0"/>
                <w:sz w:val="22"/>
              </w:rPr>
              <w:t>還本付息計畫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7F0226F7" w14:textId="36FEFF8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892,965,176,000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09DCE7D" w14:textId="107ECC75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984,751,285,630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1075586" w14:textId="7777777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168AD6D" w14:textId="1A3F613E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984,751,285,630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7D20DD6" w14:textId="7E9678B5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noProof/>
                <w:sz w:val="18"/>
                <w:szCs w:val="18"/>
              </w:rPr>
              <w:t>91,786,109,630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069790D" w14:textId="6EED316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kern w:val="0"/>
                <w:sz w:val="18"/>
                <w:szCs w:val="18"/>
              </w:rPr>
              <w:t>10.28</w:t>
            </w:r>
          </w:p>
        </w:tc>
      </w:tr>
      <w:tr w:rsidR="00D33A0C" w:rsidRPr="00D33A0C" w14:paraId="08BC1938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35A57463" w14:textId="77777777" w:rsidR="006F2179" w:rsidRPr="00D33A0C" w:rsidRDefault="006F2179" w:rsidP="006F217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33A0C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276ED4B4" w14:textId="38533040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75,000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61E2D5F4" w14:textId="392013A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59,032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5636E64E" w14:textId="77777777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32E110F" w14:textId="6F3F09D2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sz w:val="18"/>
                <w:szCs w:val="18"/>
              </w:rPr>
              <w:t>59,032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6951344E" w14:textId="299426A1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noProof/>
                <w:sz w:val="18"/>
                <w:szCs w:val="18"/>
              </w:rPr>
              <w:t>- 15,968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B507597" w14:textId="4FC860F1" w:rsidR="006F2179" w:rsidRPr="00C7466A" w:rsidRDefault="006F2179" w:rsidP="006F217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7466A">
              <w:rPr>
                <w:rFonts w:ascii="新細明體" w:hAnsi="新細明體" w:hint="eastAsia"/>
                <w:kern w:val="0"/>
                <w:sz w:val="18"/>
                <w:szCs w:val="18"/>
              </w:rPr>
              <w:t>- 21.29</w:t>
            </w:r>
          </w:p>
        </w:tc>
      </w:tr>
      <w:tr w:rsidR="00D33A0C" w:rsidRPr="00B1574A" w14:paraId="682E7002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33203A75" w14:textId="77777777" w:rsidR="006F2179" w:rsidRPr="00B1574A" w:rsidRDefault="006F2179" w:rsidP="003310EC">
            <w:pPr>
              <w:ind w:rightChars="-9" w:right="-2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766F6E6C" w14:textId="49397BDA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950,000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2BEC0FDC" w14:textId="6E6B98C5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3,769,277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1A2930AF" w14:textId="77777777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393D612C" w14:textId="768EA8CB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3,769,277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2C5A649" w14:textId="2D449332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2,819,277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7388F511" w14:textId="49EBB411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296.77</w:t>
            </w:r>
          </w:p>
        </w:tc>
      </w:tr>
      <w:tr w:rsidR="00D33A0C" w:rsidRPr="00B1574A" w14:paraId="14520182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nil"/>
            </w:tcBorders>
            <w:vAlign w:val="center"/>
          </w:tcPr>
          <w:p w14:paraId="588BDD9C" w14:textId="77777777" w:rsidR="006F2179" w:rsidRPr="00B1574A" w:rsidRDefault="006F2179" w:rsidP="003310EC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22" w:type="dxa"/>
            <w:tcBorders>
              <w:top w:val="nil"/>
              <w:bottom w:val="nil"/>
            </w:tcBorders>
            <w:vAlign w:val="center"/>
          </w:tcPr>
          <w:p w14:paraId="08C17E32" w14:textId="4E2D7871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78,586,000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212F373" w14:textId="5AC84A56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80,853,543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2C12277E" w14:textId="77777777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4F81E6C4" w14:textId="14D19534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80,853,543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457EBD74" w14:textId="3B7C2310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2,267,543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A36D339" w14:textId="27B7949B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2.89</w:t>
            </w:r>
          </w:p>
        </w:tc>
      </w:tr>
      <w:tr w:rsidR="00CA1320" w:rsidRPr="00B1574A" w14:paraId="33B26D2C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0"/>
        </w:trPr>
        <w:tc>
          <w:tcPr>
            <w:tcW w:w="241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109CDD" w14:textId="77777777" w:rsidR="006F2179" w:rsidRPr="00B1574A" w:rsidRDefault="006F2179" w:rsidP="003310EC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B1574A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22" w:type="dxa"/>
            <w:tcBorders>
              <w:top w:val="nil"/>
              <w:bottom w:val="single" w:sz="8" w:space="0" w:color="auto"/>
            </w:tcBorders>
            <w:vAlign w:val="center"/>
          </w:tcPr>
          <w:p w14:paraId="7D5E8C72" w14:textId="2421BA5C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79,536,000</w:t>
            </w:r>
          </w:p>
        </w:tc>
        <w:tc>
          <w:tcPr>
            <w:tcW w:w="1423" w:type="dxa"/>
            <w:tcBorders>
              <w:top w:val="nil"/>
              <w:bottom w:val="single" w:sz="8" w:space="0" w:color="auto"/>
            </w:tcBorders>
            <w:vAlign w:val="center"/>
          </w:tcPr>
          <w:p w14:paraId="2F3EDA2A" w14:textId="6FA12117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84,622,820</w:t>
            </w:r>
          </w:p>
        </w:tc>
        <w:tc>
          <w:tcPr>
            <w:tcW w:w="1423" w:type="dxa"/>
            <w:tcBorders>
              <w:top w:val="nil"/>
              <w:bottom w:val="single" w:sz="8" w:space="0" w:color="auto"/>
            </w:tcBorders>
            <w:vAlign w:val="center"/>
          </w:tcPr>
          <w:p w14:paraId="194454B4" w14:textId="77777777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bottom w:val="single" w:sz="8" w:space="0" w:color="auto"/>
            </w:tcBorders>
            <w:vAlign w:val="center"/>
          </w:tcPr>
          <w:p w14:paraId="6D722FE4" w14:textId="70853569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sz w:val="18"/>
                <w:szCs w:val="18"/>
              </w:rPr>
              <w:t>84,622,820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14:paraId="50A42800" w14:textId="74D0C993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5,086,820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49F70AD" w14:textId="7CE14BFC" w:rsidR="006F2179" w:rsidRPr="00B1574A" w:rsidRDefault="006F2179" w:rsidP="006F217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B1574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6.40</w:t>
            </w:r>
          </w:p>
        </w:tc>
      </w:tr>
    </w:tbl>
    <w:p w14:paraId="5F130008" w14:textId="77777777" w:rsidR="000449CB" w:rsidRPr="00D33A0C" w:rsidRDefault="000449CB" w:rsidP="00890129">
      <w:pPr>
        <w:snapToGrid w:val="0"/>
        <w:spacing w:line="300" w:lineRule="auto"/>
        <w:ind w:left="357" w:rightChars="235" w:right="564"/>
        <w:jc w:val="center"/>
        <w:rPr>
          <w:rFonts w:ascii="標楷體" w:eastAsia="標楷體"/>
          <w:b/>
          <w:sz w:val="20"/>
          <w:szCs w:val="32"/>
          <w:u w:val="single"/>
        </w:rPr>
      </w:pPr>
    </w:p>
    <w:p w14:paraId="76F524F2" w14:textId="640E05D7" w:rsidR="00E238C3" w:rsidRDefault="00546CBA" w:rsidP="00D44457">
      <w:pPr>
        <w:snapToGrid w:val="0"/>
        <w:spacing w:after="60"/>
        <w:ind w:left="266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D33A0C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E238C3" w:rsidRPr="00D33A0C">
        <w:rPr>
          <w:rFonts w:ascii="標楷體" w:eastAsia="標楷體"/>
          <w:b/>
          <w:sz w:val="32"/>
          <w:szCs w:val="32"/>
          <w:u w:val="single"/>
        </w:rPr>
        <w:t>中央政府債務基金</w:t>
      </w:r>
      <w:r w:rsidR="00E238C3" w:rsidRPr="00D33A0C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E238C3" w:rsidRPr="00D33A0C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E238C3" w:rsidRPr="00D33A0C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D33A0C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3597434A" w14:textId="26864D64" w:rsidR="00E238C3" w:rsidRPr="00D33A0C" w:rsidRDefault="00E238C3" w:rsidP="00D44457">
      <w:pPr>
        <w:snapToGrid w:val="0"/>
        <w:ind w:left="3864" w:rightChars="11" w:right="26"/>
        <w:jc w:val="right"/>
        <w:rPr>
          <w:rFonts w:ascii="標楷體" w:eastAsia="標楷體" w:hAnsi="標楷體"/>
        </w:rPr>
      </w:pPr>
      <w:r w:rsidRPr="00D33A0C">
        <w:rPr>
          <w:rFonts w:ascii="標楷體" w:eastAsia="標楷體" w:hAnsi="標楷體" w:hint="eastAsia"/>
        </w:rPr>
        <w:t>中華民國</w:t>
      </w:r>
      <w:proofErr w:type="gramStart"/>
      <w:r w:rsidRPr="00D33A0C">
        <w:rPr>
          <w:rFonts w:ascii="標楷體" w:eastAsia="標楷體" w:hAnsi="標楷體"/>
        </w:rPr>
        <w:t>11</w:t>
      </w:r>
      <w:r w:rsidR="00CA1320" w:rsidRPr="00D33A0C">
        <w:rPr>
          <w:rFonts w:ascii="標楷體" w:eastAsia="標楷體" w:hAnsi="標楷體" w:hint="eastAsia"/>
        </w:rPr>
        <w:t>3</w:t>
      </w:r>
      <w:proofErr w:type="gramEnd"/>
      <w:r w:rsidRPr="00D33A0C">
        <w:rPr>
          <w:rFonts w:ascii="標楷體" w:eastAsia="標楷體" w:hAnsi="標楷體" w:hint="eastAsia"/>
        </w:rPr>
        <w:t>年度</w:t>
      </w:r>
      <w:r w:rsidRPr="00D33A0C">
        <w:rPr>
          <w:rFonts w:ascii="標楷體" w:eastAsia="標楷體" w:hAnsi="標楷體" w:hint="eastAsia"/>
        </w:rPr>
        <w:tab/>
      </w:r>
      <w:r w:rsidRPr="00D33A0C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8"/>
        <w:gridCol w:w="4926"/>
      </w:tblGrid>
      <w:tr w:rsidR="00D33A0C" w:rsidRPr="00D33A0C" w14:paraId="011AB5B6" w14:textId="77777777" w:rsidTr="00D44457">
        <w:trPr>
          <w:cantSplit/>
          <w:trHeight w:val="380"/>
          <w:jc w:val="center"/>
        </w:trPr>
        <w:tc>
          <w:tcPr>
            <w:tcW w:w="258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FD2C9A" w14:textId="77777777" w:rsidR="00E866AB" w:rsidRPr="00D33A0C" w:rsidRDefault="00E866AB" w:rsidP="00DB5C83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D33A0C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14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A4C4B2" w14:textId="77777777" w:rsidR="00E866AB" w:rsidRPr="00D33A0C" w:rsidRDefault="00E866AB" w:rsidP="00DB5C83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D33A0C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D33A0C" w:rsidRPr="00D33A0C" w14:paraId="2EA6A6C2" w14:textId="77777777" w:rsidTr="00D44457">
        <w:trPr>
          <w:cantSplit/>
          <w:trHeight w:val="480"/>
          <w:jc w:val="center"/>
        </w:trPr>
        <w:tc>
          <w:tcPr>
            <w:tcW w:w="2586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B9C0CF" w14:textId="77777777" w:rsidR="00E866AB" w:rsidRPr="00D33A0C" w:rsidRDefault="00E866AB" w:rsidP="00802B38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414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26C029" w14:textId="77777777" w:rsidR="00E866AB" w:rsidRPr="00D33A0C" w:rsidRDefault="00E866AB" w:rsidP="00802B38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D33A0C" w:rsidRPr="00D33A0C" w14:paraId="6A019462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582D5A" w14:textId="77777777" w:rsidR="00CA1320" w:rsidRPr="00D33A0C" w:rsidRDefault="00CA1320" w:rsidP="00F033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0BD79" w14:textId="77777777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D33A0C" w:rsidRPr="00D33A0C" w14:paraId="42D0372E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A6741A" w14:textId="77777777" w:rsidR="00CA1320" w:rsidRPr="00D33A0C" w:rsidRDefault="00CA1320" w:rsidP="00CA1320">
            <w:pPr>
              <w:ind w:leftChars="200" w:left="480" w:rightChars="-8" w:right="-19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0F6FD" w14:textId="20A166F6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33A0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3,769,277</w:t>
            </w:r>
          </w:p>
        </w:tc>
      </w:tr>
      <w:tr w:rsidR="00D33A0C" w:rsidRPr="00D33A0C" w14:paraId="3F1D7E57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E1AF6F" w14:textId="77777777" w:rsidR="00CA1320" w:rsidRPr="00D33A0C" w:rsidRDefault="00CA1320" w:rsidP="00BE7CA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195B" w14:textId="3A394342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33A0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132,258,537</w:t>
            </w:r>
          </w:p>
        </w:tc>
      </w:tr>
      <w:tr w:rsidR="00D33A0C" w:rsidRPr="00D33A0C" w14:paraId="5781002B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4B7FA" w14:textId="77777777" w:rsidR="00CA1320" w:rsidRPr="00D33A0C" w:rsidRDefault="00CA1320" w:rsidP="00CA1320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2F300" w14:textId="4EA9D36C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33A0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136,027,814</w:t>
            </w:r>
          </w:p>
        </w:tc>
      </w:tr>
      <w:tr w:rsidR="00D33A0C" w:rsidRPr="00D33A0C" w14:paraId="74973F64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F0622B" w14:textId="77777777" w:rsidR="00CA1320" w:rsidRPr="00D33A0C" w:rsidRDefault="00CA1320" w:rsidP="00F03349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2B85A" w14:textId="5662CB50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33A0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136,027,814</w:t>
            </w:r>
          </w:p>
        </w:tc>
      </w:tr>
      <w:tr w:rsidR="00D33A0C" w:rsidRPr="00D33A0C" w14:paraId="667C89C4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67D257" w14:textId="77777777" w:rsidR="00CA1320" w:rsidRPr="00D33A0C" w:rsidRDefault="00CA1320" w:rsidP="00F033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D4CEA" w14:textId="5D357BE5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33A0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377,207,847</w:t>
            </w:r>
          </w:p>
        </w:tc>
      </w:tr>
      <w:tr w:rsidR="00D33A0C" w:rsidRPr="00D33A0C" w14:paraId="71709DBE" w14:textId="77777777" w:rsidTr="00D44457">
        <w:trPr>
          <w:cantSplit/>
          <w:trHeight w:val="488"/>
          <w:jc w:val="center"/>
        </w:trPr>
        <w:tc>
          <w:tcPr>
            <w:tcW w:w="25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BE1F76" w14:textId="77777777" w:rsidR="00CA1320" w:rsidRPr="00D33A0C" w:rsidRDefault="00CA1320" w:rsidP="00F033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3A0C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2C9C3FD" w14:textId="6FF9C18D" w:rsidR="00CA1320" w:rsidRPr="00D33A0C" w:rsidRDefault="00CA1320" w:rsidP="00CA132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33A0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513,235,661</w:t>
            </w:r>
          </w:p>
        </w:tc>
      </w:tr>
    </w:tbl>
    <w:p w14:paraId="08608441" w14:textId="77777777" w:rsidR="00D87008" w:rsidRPr="00D44457" w:rsidRDefault="00B82094" w:rsidP="00AD7F50">
      <w:pPr>
        <w:snapToGrid w:val="0"/>
        <w:spacing w:line="240" w:lineRule="exact"/>
        <w:ind w:left="336" w:rightChars="57" w:right="137" w:hanging="35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D33A0C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D33A0C">
        <w:rPr>
          <w:rFonts w:ascii="標楷體" w:eastAsia="標楷體" w:hAnsi="標楷體"/>
          <w:bCs/>
          <w:sz w:val="18"/>
          <w:szCs w:val="18"/>
        </w:rPr>
        <w:t>：1.</w:t>
      </w:r>
      <w:r w:rsidRPr="00D44457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79BE5966" w14:textId="77777777" w:rsidR="00D87008" w:rsidRPr="00D44457" w:rsidRDefault="00B82094" w:rsidP="00982C36">
      <w:pPr>
        <w:snapToGrid w:val="0"/>
        <w:spacing w:line="240" w:lineRule="exact"/>
        <w:ind w:leftChars="145" w:left="532" w:right="-1" w:hangingChars="102" w:hanging="184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D33A0C">
        <w:rPr>
          <w:rFonts w:ascii="標楷體" w:eastAsia="標楷體" w:hAnsi="標楷體"/>
          <w:bCs/>
          <w:sz w:val="18"/>
          <w:szCs w:val="18"/>
        </w:rPr>
        <w:t>2.</w:t>
      </w:r>
      <w:r w:rsidRPr="00D44457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16788934" w14:textId="77777777" w:rsidR="00E866AB" w:rsidRPr="00D33A0C" w:rsidRDefault="00B82094" w:rsidP="00982C36">
      <w:pPr>
        <w:snapToGrid w:val="0"/>
        <w:spacing w:line="240" w:lineRule="exact"/>
        <w:ind w:leftChars="145" w:left="517" w:rightChars="57" w:right="137" w:hangingChars="94" w:hanging="169"/>
        <w:jc w:val="both"/>
        <w:rPr>
          <w:rFonts w:ascii="標楷體" w:eastAsia="標楷體" w:hAnsi="標楷體"/>
          <w:sz w:val="18"/>
          <w:szCs w:val="18"/>
        </w:rPr>
      </w:pPr>
      <w:r w:rsidRPr="00D33A0C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D44457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  <w:r w:rsidR="00F96309" w:rsidRPr="00D33A0C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2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571"/>
        <w:gridCol w:w="794"/>
        <w:gridCol w:w="1571"/>
        <w:gridCol w:w="794"/>
        <w:gridCol w:w="1572"/>
        <w:gridCol w:w="794"/>
      </w:tblGrid>
      <w:tr w:rsidR="00D33A0C" w:rsidRPr="00D33A0C" w14:paraId="485AADB1" w14:textId="77777777" w:rsidTr="00D44457">
        <w:trPr>
          <w:trHeight w:val="737"/>
          <w:tblHeader/>
        </w:trPr>
        <w:tc>
          <w:tcPr>
            <w:tcW w:w="10215" w:type="dxa"/>
            <w:gridSpan w:val="7"/>
            <w:tcBorders>
              <w:bottom w:val="single" w:sz="8" w:space="0" w:color="auto"/>
            </w:tcBorders>
          </w:tcPr>
          <w:p w14:paraId="29346024" w14:textId="14DB1C98" w:rsidR="00E866AB" w:rsidRDefault="00E866AB" w:rsidP="00D44457">
            <w:pPr>
              <w:snapToGrid w:val="0"/>
              <w:spacing w:after="60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D33A0C">
              <w:rPr>
                <w:rFonts w:ascii="標楷體" w:eastAsia="標楷體" w:hAnsi="標楷體"/>
                <w:b/>
                <w:sz w:val="32"/>
                <w:u w:val="single"/>
              </w:rPr>
              <w:t>中央政府債務基金</w:t>
            </w:r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D33A0C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59590D28" w14:textId="0F35334A" w:rsidR="00D04CCF" w:rsidRPr="00D33A0C" w:rsidRDefault="00E866AB" w:rsidP="00D44457">
            <w:pPr>
              <w:tabs>
                <w:tab w:val="left" w:pos="3573"/>
                <w:tab w:val="left" w:pos="8689"/>
              </w:tabs>
              <w:snapToGrid w:val="0"/>
              <w:spacing w:line="0" w:lineRule="atLeast"/>
              <w:ind w:rightChars="-2" w:right="-5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33A0C">
              <w:rPr>
                <w:rFonts w:ascii="標楷體" w:eastAsia="標楷體" w:hAnsi="標楷體"/>
                <w:spacing w:val="60"/>
              </w:rPr>
              <w:tab/>
            </w:r>
            <w:r w:rsidRPr="00D33A0C">
              <w:rPr>
                <w:rFonts w:ascii="標楷體" w:eastAsia="標楷體" w:hAnsi="標楷體" w:hint="eastAsia"/>
              </w:rPr>
              <w:t>中華民國</w:t>
            </w:r>
            <w:r w:rsidRPr="00D33A0C">
              <w:rPr>
                <w:rFonts w:ascii="標楷體" w:eastAsia="標楷體" w:hAnsi="標楷體"/>
              </w:rPr>
              <w:t>11</w:t>
            </w:r>
            <w:r w:rsidR="00CA1320" w:rsidRPr="00D33A0C">
              <w:rPr>
                <w:rFonts w:ascii="標楷體" w:eastAsia="標楷體" w:hAnsi="標楷體"/>
              </w:rPr>
              <w:t>3</w:t>
            </w:r>
            <w:r w:rsidRPr="00D33A0C">
              <w:rPr>
                <w:rFonts w:ascii="標楷體" w:eastAsia="標楷體" w:hAnsi="標楷體" w:hint="eastAsia"/>
              </w:rPr>
              <w:t>年12月31日</w:t>
            </w:r>
            <w:r w:rsidRPr="00D33A0C">
              <w:rPr>
                <w:rFonts w:ascii="標楷體" w:eastAsia="標楷體" w:hAnsi="標楷體" w:hint="eastAsia"/>
              </w:rPr>
              <w:tab/>
            </w:r>
            <w:r w:rsidRPr="00D33A0C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33A0C" w:rsidRPr="00D33A0C" w14:paraId="30871897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0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9C64A4C" w14:textId="77777777" w:rsidR="00E866AB" w:rsidRPr="00D33A0C" w:rsidRDefault="00E866AB" w:rsidP="00EE5F5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  <w:noProof/>
              </w:rPr>
              <w:t>科目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71D2E23" w14:textId="72306A5A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/>
              </w:rPr>
              <w:t>11</w:t>
            </w:r>
            <w:r w:rsidR="00CA1320" w:rsidRPr="00D33A0C">
              <w:rPr>
                <w:rFonts w:ascii="標楷體" w:eastAsia="標楷體" w:hAnsi="標楷體"/>
              </w:rPr>
              <w:t>3</w:t>
            </w:r>
            <w:r w:rsidRPr="00D33A0C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57FB71A" w14:textId="5A56DF19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/>
              </w:rPr>
              <w:t>11</w:t>
            </w:r>
            <w:r w:rsidR="00CA1320" w:rsidRPr="00D33A0C">
              <w:rPr>
                <w:rFonts w:ascii="標楷體" w:eastAsia="標楷體" w:hAnsi="標楷體"/>
              </w:rPr>
              <w:t>2</w:t>
            </w:r>
            <w:r w:rsidRPr="00D33A0C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FA037BD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33A0C" w:rsidRPr="00D33A0C" w14:paraId="4E48D1AD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0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C724E8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8" w:space="0" w:color="auto"/>
            </w:tcBorders>
            <w:vAlign w:val="center"/>
          </w:tcPr>
          <w:p w14:paraId="77DFC021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vAlign w:val="center"/>
          </w:tcPr>
          <w:p w14:paraId="5DDAA8C0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1" w:type="dxa"/>
            <w:tcBorders>
              <w:bottom w:val="single" w:sz="8" w:space="0" w:color="auto"/>
            </w:tcBorders>
            <w:vAlign w:val="center"/>
          </w:tcPr>
          <w:p w14:paraId="2888A3D8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vAlign w:val="center"/>
          </w:tcPr>
          <w:p w14:paraId="1D0263FF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vAlign w:val="center"/>
          </w:tcPr>
          <w:p w14:paraId="7FC2EEE5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  <w:right w:val="nil"/>
            </w:tcBorders>
            <w:vAlign w:val="center"/>
          </w:tcPr>
          <w:p w14:paraId="7453CF68" w14:textId="77777777" w:rsidR="00E866AB" w:rsidRPr="00D33A0C" w:rsidRDefault="00E866AB" w:rsidP="008C537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33A0C">
              <w:rPr>
                <w:rFonts w:ascii="標楷體" w:eastAsia="標楷體" w:hAnsi="標楷體" w:hint="eastAsia"/>
              </w:rPr>
              <w:t>％</w:t>
            </w:r>
          </w:p>
        </w:tc>
      </w:tr>
      <w:tr w:rsidR="00D33A0C" w:rsidRPr="00D33A0C" w14:paraId="4C299861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AA0AE4A" w14:textId="77777777" w:rsidR="00CA1320" w:rsidRPr="00D33A0C" w:rsidRDefault="00CA1320" w:rsidP="00CA132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14B41EB" w14:textId="2C63378F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F2CC9F0" w14:textId="2B9C5FBE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44BAF71" w14:textId="2AF32038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380,775,025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6963ED2" w14:textId="2E9518FE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CF4BDAE" w14:textId="160067A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b/>
                <w:noProof/>
                <w:sz w:val="18"/>
              </w:rPr>
              <w:t>137,310,887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141D8951" w14:textId="73AC369B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b/>
                <w:kern w:val="0"/>
                <w:sz w:val="18"/>
              </w:rPr>
              <w:t>36.06</w:t>
            </w:r>
          </w:p>
        </w:tc>
      </w:tr>
      <w:tr w:rsidR="00D33A0C" w:rsidRPr="00D33A0C" w14:paraId="16FBB92B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2C7A4AA" w14:textId="77777777" w:rsidR="00CA1320" w:rsidRPr="00D33A0C" w:rsidRDefault="00CA1320" w:rsidP="00CA132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0050F62" w14:textId="16BDB991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D2C05BC" w14:textId="065FC1C0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CE4BCC2" w14:textId="5149B1F1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380,775,025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E2A58E9" w14:textId="0BADCFC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9A1B4FD" w14:textId="2B3CDE2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137,310,887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2BA93FA7" w14:textId="2EAB8F64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36.06</w:t>
            </w:r>
          </w:p>
        </w:tc>
      </w:tr>
      <w:tr w:rsidR="00D33A0C" w:rsidRPr="00D33A0C" w14:paraId="5507432D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1FB75BF" w14:textId="77777777" w:rsidR="00CA1320" w:rsidRPr="00D33A0C" w:rsidRDefault="00CA1320" w:rsidP="00CA13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6E0F309" w14:textId="149EE3C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513,235,661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ED86128" w14:textId="1A82B88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99.06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E1420E8" w14:textId="078EEB8B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377,207,847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53F5B57" w14:textId="3781973E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99.06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AA00A92" w14:textId="25200B50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136,027,814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78C26771" w14:textId="246C512C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36.06</w:t>
            </w:r>
          </w:p>
        </w:tc>
      </w:tr>
      <w:tr w:rsidR="00D33A0C" w:rsidRPr="00D33A0C" w14:paraId="5D5669DD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2A8E932" w14:textId="77777777" w:rsidR="00CA1320" w:rsidRPr="00D33A0C" w:rsidRDefault="00CA1320" w:rsidP="00CA13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506E074" w14:textId="532BBE36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4,850,251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3DDB24F" w14:textId="6B3A515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B0E5765" w14:textId="0B634134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3,567,178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03B773D" w14:textId="36703130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45A25D1" w14:textId="0AB83F51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1,283,073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5169A7C7" w14:textId="1411B102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35.97</w:t>
            </w:r>
          </w:p>
        </w:tc>
      </w:tr>
      <w:tr w:rsidR="00D33A0C" w:rsidRPr="00D33A0C" w14:paraId="2E66AA6A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72824B1" w14:textId="77777777" w:rsidR="00CA1320" w:rsidRPr="00D33A0C" w:rsidRDefault="00CA1320" w:rsidP="00CA132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A14793C" w14:textId="3F1941A6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E7BD1F5" w14:textId="3D039CD8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F3271B5" w14:textId="23F1DDBD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380,775,025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D40EE18" w14:textId="3FF794D4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7EFAD12D" w14:textId="094FE849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b/>
                <w:noProof/>
                <w:sz w:val="18"/>
              </w:rPr>
              <w:t>137,310,887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7737AFF8" w14:textId="589F02B9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b/>
                <w:kern w:val="0"/>
                <w:sz w:val="18"/>
              </w:rPr>
              <w:t>36.06</w:t>
            </w:r>
          </w:p>
        </w:tc>
      </w:tr>
      <w:tr w:rsidR="00D33A0C" w:rsidRPr="00D33A0C" w14:paraId="1F6F28D6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3A47EF3" w14:textId="77777777" w:rsidR="00CA1320" w:rsidRPr="00D33A0C" w:rsidRDefault="00CA1320" w:rsidP="00CA132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8A6ECF8" w14:textId="7A51A497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433,463,092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6DDC4E1" w14:textId="6D9E4BFC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83.67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4D6BCF6" w14:textId="694870A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299,921,482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D1BFF4E" w14:textId="60672E6B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78.77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61E60A7" w14:textId="735B540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b/>
                <w:noProof/>
                <w:sz w:val="18"/>
              </w:rPr>
              <w:t>133,541,610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466EB053" w14:textId="3E5524E9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b/>
                <w:kern w:val="0"/>
                <w:sz w:val="18"/>
              </w:rPr>
              <w:t>44.53</w:t>
            </w:r>
          </w:p>
        </w:tc>
      </w:tr>
      <w:tr w:rsidR="00D33A0C" w:rsidRPr="00D33A0C" w14:paraId="2C20FD77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67E5491" w14:textId="77777777" w:rsidR="00CA1320" w:rsidRPr="00D33A0C" w:rsidRDefault="00CA1320" w:rsidP="00CA132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77EE258" w14:textId="3792262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433,463,092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9BE0F21" w14:textId="28E3C82E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83.67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B573191" w14:textId="5AE5993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299,921,482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B155394" w14:textId="10087E3D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78.77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C342EAF" w14:textId="0D0E4F22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133,541,610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48EFA1DA" w14:textId="565A1C6E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44.53</w:t>
            </w:r>
          </w:p>
        </w:tc>
      </w:tr>
      <w:tr w:rsidR="00D33A0C" w:rsidRPr="00D33A0C" w14:paraId="74C94C4E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8A88CD5" w14:textId="77777777" w:rsidR="00CA1320" w:rsidRPr="00D33A0C" w:rsidRDefault="00CA1320" w:rsidP="00CA13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52F8F9C" w14:textId="058FF626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433,463,092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CA53168" w14:textId="5EFF951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83.67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8654589" w14:textId="44135AA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299,921,482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029820B" w14:textId="6B83BB24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78.77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36EC1C7" w14:textId="58E2C6B3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133,541,610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3B0CCAB5" w14:textId="4EA28E11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44.53</w:t>
            </w:r>
          </w:p>
        </w:tc>
      </w:tr>
      <w:tr w:rsidR="00D33A0C" w:rsidRPr="00D33A0C" w14:paraId="153C50C7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9814245" w14:textId="77777777" w:rsidR="00CA1320" w:rsidRPr="00D33A0C" w:rsidRDefault="00CA1320" w:rsidP="00CA132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ED84DAD" w14:textId="6C4C4B18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84,622,820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B289BF2" w14:textId="370A6AB0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16.33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FF3724D" w14:textId="453356C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80,853,543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974B04B" w14:textId="44AD9652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21.23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C9BE930" w14:textId="2CDA8B27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b/>
                <w:noProof/>
                <w:sz w:val="18"/>
              </w:rPr>
              <w:t>3,769,277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644DBC43" w14:textId="7A82E207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b/>
                <w:kern w:val="0"/>
                <w:sz w:val="18"/>
              </w:rPr>
              <w:t>4.66</w:t>
            </w:r>
          </w:p>
        </w:tc>
      </w:tr>
      <w:tr w:rsidR="00D33A0C" w:rsidRPr="00D33A0C" w14:paraId="49645B7C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5F38E20" w14:textId="77777777" w:rsidR="00CA1320" w:rsidRPr="00D33A0C" w:rsidRDefault="00CA1320" w:rsidP="00CA132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BA0456E" w14:textId="736FED4D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84,622,820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3E9464B4" w14:textId="2FACE329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16.33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5DE81BC4" w14:textId="32381D8C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80,853,543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C7E07E5" w14:textId="7944DA80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21.23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7A019FEC" w14:textId="6C82E42B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3,769,277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2B6128BB" w14:textId="45971BEA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4.66</w:t>
            </w:r>
          </w:p>
        </w:tc>
      </w:tr>
      <w:tr w:rsidR="00D33A0C" w:rsidRPr="00D33A0C" w14:paraId="4014C0FA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A167DD0" w14:textId="77777777" w:rsidR="00CA1320" w:rsidRPr="00D33A0C" w:rsidRDefault="00CA1320" w:rsidP="00CA13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3BE55F44" w14:textId="6E5D9D17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84,622,820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9849136" w14:textId="4620C956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16.33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DC3B8D5" w14:textId="02523D8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80,853,543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89692A6" w14:textId="57F73CE8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sz w:val="18"/>
              </w:rPr>
              <w:t>21.23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384F140" w14:textId="69B1D3A1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noProof/>
                <w:sz w:val="18"/>
              </w:rPr>
              <w:t>3,769,277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center"/>
          </w:tcPr>
          <w:p w14:paraId="5E280355" w14:textId="2A655E85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kern w:val="0"/>
                <w:sz w:val="18"/>
              </w:rPr>
              <w:t>4.66</w:t>
            </w:r>
          </w:p>
        </w:tc>
      </w:tr>
      <w:tr w:rsidR="00D33A0C" w:rsidRPr="00D33A0C" w14:paraId="60A67CFF" w14:textId="77777777" w:rsidTr="00D444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2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BFC47" w14:textId="77777777" w:rsidR="00CA1320" w:rsidRPr="00D33A0C" w:rsidRDefault="00CA1320" w:rsidP="00CA132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D33A0C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</w:tcBorders>
            <w:vAlign w:val="center"/>
          </w:tcPr>
          <w:p w14:paraId="534A183E" w14:textId="14E7AEDF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518,085,912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</w:tcBorders>
            <w:vAlign w:val="center"/>
          </w:tcPr>
          <w:p w14:paraId="5C90E474" w14:textId="1BC324CC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</w:tcBorders>
            <w:vAlign w:val="center"/>
          </w:tcPr>
          <w:p w14:paraId="3D991F7E" w14:textId="24654D4E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380,775,025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</w:tcBorders>
            <w:vAlign w:val="center"/>
          </w:tcPr>
          <w:p w14:paraId="3659E716" w14:textId="675ACCD6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B2412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single" w:sz="8" w:space="0" w:color="auto"/>
            </w:tcBorders>
            <w:vAlign w:val="center"/>
          </w:tcPr>
          <w:p w14:paraId="32030751" w14:textId="0CF6DA5C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B24125">
              <w:rPr>
                <w:rFonts w:ascii="新細明體" w:hAnsi="新細明體"/>
                <w:b/>
                <w:noProof/>
                <w:sz w:val="18"/>
              </w:rPr>
              <w:t>137,310,887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93C7D7A" w14:textId="739DAEDF" w:rsidR="00CA1320" w:rsidRPr="00B24125" w:rsidRDefault="00CA1320" w:rsidP="00B2412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B24125">
              <w:rPr>
                <w:rFonts w:ascii="新細明體" w:hAnsi="新細明體"/>
                <w:b/>
                <w:kern w:val="0"/>
                <w:sz w:val="18"/>
              </w:rPr>
              <w:t>36.06</w:t>
            </w:r>
          </w:p>
        </w:tc>
      </w:tr>
    </w:tbl>
    <w:p w14:paraId="6E162E02" w14:textId="77777777" w:rsidR="00E866AB" w:rsidRPr="00D33A0C" w:rsidRDefault="00E866AB" w:rsidP="00D44457">
      <w:pPr>
        <w:tabs>
          <w:tab w:val="left" w:pos="408"/>
        </w:tabs>
        <w:adjustRightInd w:val="0"/>
        <w:snapToGrid w:val="0"/>
        <w:spacing w:line="240" w:lineRule="exact"/>
        <w:ind w:leftChars="-5" w:left="503" w:hangingChars="286" w:hanging="515"/>
        <w:rPr>
          <w:rFonts w:ascii="標楷體" w:eastAsia="標楷體" w:hAnsi="標楷體"/>
          <w:sz w:val="18"/>
          <w:szCs w:val="18"/>
        </w:rPr>
      </w:pPr>
      <w:proofErr w:type="gramStart"/>
      <w:r w:rsidRPr="00D33A0C">
        <w:rPr>
          <w:rFonts w:ascii="標楷體" w:eastAsia="標楷體" w:hAnsi="標楷體"/>
          <w:sz w:val="18"/>
          <w:szCs w:val="18"/>
        </w:rPr>
        <w:t>註</w:t>
      </w:r>
      <w:proofErr w:type="gramEnd"/>
      <w:r w:rsidRPr="00D33A0C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D33A0C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D33A0C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E866AB" w:rsidRPr="00D33A0C" w:rsidSect="00D13EE4">
      <w:pgSz w:w="11906" w:h="16838" w:code="9"/>
      <w:pgMar w:top="1418" w:right="851" w:bottom="1418" w:left="851" w:header="1021" w:footer="737" w:gutter="0"/>
      <w:pgNumType w:start="1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31223" w14:textId="77777777" w:rsidR="00FD1284" w:rsidRDefault="00FD1284">
      <w:r>
        <w:separator/>
      </w:r>
    </w:p>
  </w:endnote>
  <w:endnote w:type="continuationSeparator" w:id="0">
    <w:p w14:paraId="0624A350" w14:textId="77777777" w:rsidR="00FD1284" w:rsidRDefault="00FD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E7BA" w14:textId="77777777" w:rsidR="00FD1284" w:rsidRDefault="00FD1284">
      <w:r>
        <w:separator/>
      </w:r>
    </w:p>
  </w:footnote>
  <w:footnote w:type="continuationSeparator" w:id="0">
    <w:p w14:paraId="772A696D" w14:textId="77777777" w:rsidR="00FD1284" w:rsidRDefault="00FD1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1377">
      <o:colormru v:ext="edit" colors="#c7edc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079"/>
    <w:rsid w:val="00002926"/>
    <w:rsid w:val="00011451"/>
    <w:rsid w:val="000212AA"/>
    <w:rsid w:val="00023B3E"/>
    <w:rsid w:val="00024561"/>
    <w:rsid w:val="00030AC4"/>
    <w:rsid w:val="00040AD1"/>
    <w:rsid w:val="000426F0"/>
    <w:rsid w:val="00043EAD"/>
    <w:rsid w:val="000449CB"/>
    <w:rsid w:val="00056DA7"/>
    <w:rsid w:val="00057A59"/>
    <w:rsid w:val="000630F3"/>
    <w:rsid w:val="000638D1"/>
    <w:rsid w:val="0006574B"/>
    <w:rsid w:val="00082657"/>
    <w:rsid w:val="00085350"/>
    <w:rsid w:val="00093B20"/>
    <w:rsid w:val="00094C42"/>
    <w:rsid w:val="000B1E57"/>
    <w:rsid w:val="000B3B0F"/>
    <w:rsid w:val="000C35BF"/>
    <w:rsid w:val="000C3E1E"/>
    <w:rsid w:val="000D570F"/>
    <w:rsid w:val="000D5A26"/>
    <w:rsid w:val="001004E2"/>
    <w:rsid w:val="001020E5"/>
    <w:rsid w:val="001056CF"/>
    <w:rsid w:val="001157CE"/>
    <w:rsid w:val="001163CE"/>
    <w:rsid w:val="00120A3D"/>
    <w:rsid w:val="001261BB"/>
    <w:rsid w:val="00135D8F"/>
    <w:rsid w:val="00135E48"/>
    <w:rsid w:val="001412B8"/>
    <w:rsid w:val="0014471B"/>
    <w:rsid w:val="00144A16"/>
    <w:rsid w:val="001466B0"/>
    <w:rsid w:val="00162F40"/>
    <w:rsid w:val="00165933"/>
    <w:rsid w:val="0017771F"/>
    <w:rsid w:val="00177FAE"/>
    <w:rsid w:val="00181683"/>
    <w:rsid w:val="00187079"/>
    <w:rsid w:val="001B3D10"/>
    <w:rsid w:val="001B7428"/>
    <w:rsid w:val="001F1906"/>
    <w:rsid w:val="001F59F8"/>
    <w:rsid w:val="001F6300"/>
    <w:rsid w:val="0020216D"/>
    <w:rsid w:val="00202232"/>
    <w:rsid w:val="00214BDA"/>
    <w:rsid w:val="00215AD8"/>
    <w:rsid w:val="00225FDA"/>
    <w:rsid w:val="00240644"/>
    <w:rsid w:val="00243390"/>
    <w:rsid w:val="00251769"/>
    <w:rsid w:val="002536DD"/>
    <w:rsid w:val="00264B9C"/>
    <w:rsid w:val="002678A7"/>
    <w:rsid w:val="002704B0"/>
    <w:rsid w:val="0027125C"/>
    <w:rsid w:val="00273427"/>
    <w:rsid w:val="0027573A"/>
    <w:rsid w:val="00287800"/>
    <w:rsid w:val="00290A0A"/>
    <w:rsid w:val="00292173"/>
    <w:rsid w:val="00295A61"/>
    <w:rsid w:val="002A1B7D"/>
    <w:rsid w:val="002B6057"/>
    <w:rsid w:val="002D3DF8"/>
    <w:rsid w:val="002D6EFE"/>
    <w:rsid w:val="002E7267"/>
    <w:rsid w:val="002F4BF4"/>
    <w:rsid w:val="002F5612"/>
    <w:rsid w:val="003068DA"/>
    <w:rsid w:val="003125D3"/>
    <w:rsid w:val="00313222"/>
    <w:rsid w:val="00325C4D"/>
    <w:rsid w:val="003310EC"/>
    <w:rsid w:val="003352BC"/>
    <w:rsid w:val="00337734"/>
    <w:rsid w:val="00362334"/>
    <w:rsid w:val="0036280F"/>
    <w:rsid w:val="00372741"/>
    <w:rsid w:val="00372CD5"/>
    <w:rsid w:val="00374C15"/>
    <w:rsid w:val="00380F92"/>
    <w:rsid w:val="00387B9C"/>
    <w:rsid w:val="003A07D7"/>
    <w:rsid w:val="003A35DE"/>
    <w:rsid w:val="003A4241"/>
    <w:rsid w:val="003B0A1C"/>
    <w:rsid w:val="003B4979"/>
    <w:rsid w:val="003B635C"/>
    <w:rsid w:val="003C3E1D"/>
    <w:rsid w:val="003D445C"/>
    <w:rsid w:val="003D4A78"/>
    <w:rsid w:val="003F314B"/>
    <w:rsid w:val="003F526D"/>
    <w:rsid w:val="004008AB"/>
    <w:rsid w:val="004051E3"/>
    <w:rsid w:val="00405879"/>
    <w:rsid w:val="004062D2"/>
    <w:rsid w:val="0042640E"/>
    <w:rsid w:val="00430A23"/>
    <w:rsid w:val="0044164B"/>
    <w:rsid w:val="00445C2A"/>
    <w:rsid w:val="00457811"/>
    <w:rsid w:val="00457BC3"/>
    <w:rsid w:val="004611BE"/>
    <w:rsid w:val="00465315"/>
    <w:rsid w:val="00465A30"/>
    <w:rsid w:val="004677A3"/>
    <w:rsid w:val="00470C5B"/>
    <w:rsid w:val="00472F56"/>
    <w:rsid w:val="0047433D"/>
    <w:rsid w:val="004748D8"/>
    <w:rsid w:val="004823A0"/>
    <w:rsid w:val="004825F1"/>
    <w:rsid w:val="00494313"/>
    <w:rsid w:val="004B0777"/>
    <w:rsid w:val="004B67B8"/>
    <w:rsid w:val="004C3337"/>
    <w:rsid w:val="004D156A"/>
    <w:rsid w:val="004D252F"/>
    <w:rsid w:val="004D2C95"/>
    <w:rsid w:val="004D4B8D"/>
    <w:rsid w:val="004E4062"/>
    <w:rsid w:val="004F5E93"/>
    <w:rsid w:val="00521D0E"/>
    <w:rsid w:val="00523FCC"/>
    <w:rsid w:val="005252AD"/>
    <w:rsid w:val="00533AE3"/>
    <w:rsid w:val="0053455D"/>
    <w:rsid w:val="00535274"/>
    <w:rsid w:val="005404ED"/>
    <w:rsid w:val="00546CBA"/>
    <w:rsid w:val="00554C6D"/>
    <w:rsid w:val="00557B61"/>
    <w:rsid w:val="005616A9"/>
    <w:rsid w:val="005653FF"/>
    <w:rsid w:val="00574BC5"/>
    <w:rsid w:val="00583E6A"/>
    <w:rsid w:val="00595EBD"/>
    <w:rsid w:val="00597E54"/>
    <w:rsid w:val="005A4BC3"/>
    <w:rsid w:val="005A584A"/>
    <w:rsid w:val="005D537D"/>
    <w:rsid w:val="005D7043"/>
    <w:rsid w:val="005D767A"/>
    <w:rsid w:val="00614093"/>
    <w:rsid w:val="00631174"/>
    <w:rsid w:val="00632EB8"/>
    <w:rsid w:val="00642F1A"/>
    <w:rsid w:val="00643221"/>
    <w:rsid w:val="00647A94"/>
    <w:rsid w:val="00651E58"/>
    <w:rsid w:val="00667509"/>
    <w:rsid w:val="00670A17"/>
    <w:rsid w:val="00677908"/>
    <w:rsid w:val="0068685B"/>
    <w:rsid w:val="00694510"/>
    <w:rsid w:val="00695DD1"/>
    <w:rsid w:val="006A06B8"/>
    <w:rsid w:val="006A1859"/>
    <w:rsid w:val="006A1D91"/>
    <w:rsid w:val="006A22C8"/>
    <w:rsid w:val="006B2814"/>
    <w:rsid w:val="006C68D7"/>
    <w:rsid w:val="006E08C6"/>
    <w:rsid w:val="006E4190"/>
    <w:rsid w:val="006E4193"/>
    <w:rsid w:val="006F2179"/>
    <w:rsid w:val="006F7CF4"/>
    <w:rsid w:val="00706588"/>
    <w:rsid w:val="00706B1B"/>
    <w:rsid w:val="00707DD2"/>
    <w:rsid w:val="007308D3"/>
    <w:rsid w:val="00732FAB"/>
    <w:rsid w:val="00751EA2"/>
    <w:rsid w:val="0075570E"/>
    <w:rsid w:val="007600F1"/>
    <w:rsid w:val="00792391"/>
    <w:rsid w:val="00792B60"/>
    <w:rsid w:val="007A036E"/>
    <w:rsid w:val="007A53BE"/>
    <w:rsid w:val="007C5BB9"/>
    <w:rsid w:val="007C791A"/>
    <w:rsid w:val="007D5331"/>
    <w:rsid w:val="007E2D51"/>
    <w:rsid w:val="007E2E8F"/>
    <w:rsid w:val="007E2F99"/>
    <w:rsid w:val="007F77E6"/>
    <w:rsid w:val="0080084D"/>
    <w:rsid w:val="00802B38"/>
    <w:rsid w:val="00803647"/>
    <w:rsid w:val="00812C17"/>
    <w:rsid w:val="00816C3F"/>
    <w:rsid w:val="00822154"/>
    <w:rsid w:val="00823663"/>
    <w:rsid w:val="0083323E"/>
    <w:rsid w:val="00850BB5"/>
    <w:rsid w:val="00851DEA"/>
    <w:rsid w:val="00867638"/>
    <w:rsid w:val="00867B08"/>
    <w:rsid w:val="0087498A"/>
    <w:rsid w:val="00890129"/>
    <w:rsid w:val="008A5CDF"/>
    <w:rsid w:val="008C3827"/>
    <w:rsid w:val="008C5374"/>
    <w:rsid w:val="008F2FF3"/>
    <w:rsid w:val="009012E9"/>
    <w:rsid w:val="009071BF"/>
    <w:rsid w:val="00925B4F"/>
    <w:rsid w:val="00946768"/>
    <w:rsid w:val="009548B6"/>
    <w:rsid w:val="009561C0"/>
    <w:rsid w:val="00957AAB"/>
    <w:rsid w:val="00963F0D"/>
    <w:rsid w:val="00972C5C"/>
    <w:rsid w:val="00982C36"/>
    <w:rsid w:val="00990BE6"/>
    <w:rsid w:val="009919D7"/>
    <w:rsid w:val="00992259"/>
    <w:rsid w:val="00996F12"/>
    <w:rsid w:val="009A3C29"/>
    <w:rsid w:val="009A4199"/>
    <w:rsid w:val="009B4D40"/>
    <w:rsid w:val="009B7C16"/>
    <w:rsid w:val="009C01AF"/>
    <w:rsid w:val="009D2C31"/>
    <w:rsid w:val="009E4946"/>
    <w:rsid w:val="009E6C92"/>
    <w:rsid w:val="009E78B4"/>
    <w:rsid w:val="009F1AD8"/>
    <w:rsid w:val="009F6EB4"/>
    <w:rsid w:val="00A03FC7"/>
    <w:rsid w:val="00A06F09"/>
    <w:rsid w:val="00A0717A"/>
    <w:rsid w:val="00A114AD"/>
    <w:rsid w:val="00A131AC"/>
    <w:rsid w:val="00A16520"/>
    <w:rsid w:val="00A270A7"/>
    <w:rsid w:val="00A408A6"/>
    <w:rsid w:val="00A50691"/>
    <w:rsid w:val="00A51844"/>
    <w:rsid w:val="00A60648"/>
    <w:rsid w:val="00A80E53"/>
    <w:rsid w:val="00A81A69"/>
    <w:rsid w:val="00A95421"/>
    <w:rsid w:val="00AA3378"/>
    <w:rsid w:val="00AA6D22"/>
    <w:rsid w:val="00AB10DF"/>
    <w:rsid w:val="00AB2DA4"/>
    <w:rsid w:val="00AB59EC"/>
    <w:rsid w:val="00AC5829"/>
    <w:rsid w:val="00AD3C9C"/>
    <w:rsid w:val="00AD7F50"/>
    <w:rsid w:val="00AE0CB2"/>
    <w:rsid w:val="00AE490F"/>
    <w:rsid w:val="00AE5544"/>
    <w:rsid w:val="00AE55FE"/>
    <w:rsid w:val="00AE74B6"/>
    <w:rsid w:val="00B03163"/>
    <w:rsid w:val="00B07137"/>
    <w:rsid w:val="00B10290"/>
    <w:rsid w:val="00B1495F"/>
    <w:rsid w:val="00B1574A"/>
    <w:rsid w:val="00B24125"/>
    <w:rsid w:val="00B24BC0"/>
    <w:rsid w:val="00B35D36"/>
    <w:rsid w:val="00B379E5"/>
    <w:rsid w:val="00B45E73"/>
    <w:rsid w:val="00B51C06"/>
    <w:rsid w:val="00B5715A"/>
    <w:rsid w:val="00B579D6"/>
    <w:rsid w:val="00B80D95"/>
    <w:rsid w:val="00B82094"/>
    <w:rsid w:val="00B87FF2"/>
    <w:rsid w:val="00B91F97"/>
    <w:rsid w:val="00B96220"/>
    <w:rsid w:val="00BA0940"/>
    <w:rsid w:val="00BA595B"/>
    <w:rsid w:val="00BA5ECD"/>
    <w:rsid w:val="00BA5F7A"/>
    <w:rsid w:val="00BA61CB"/>
    <w:rsid w:val="00BB1C82"/>
    <w:rsid w:val="00BB4D1D"/>
    <w:rsid w:val="00BB78A8"/>
    <w:rsid w:val="00BC4076"/>
    <w:rsid w:val="00BD4C0B"/>
    <w:rsid w:val="00BE5C5B"/>
    <w:rsid w:val="00BE7CA3"/>
    <w:rsid w:val="00BF6265"/>
    <w:rsid w:val="00C00620"/>
    <w:rsid w:val="00C06AE3"/>
    <w:rsid w:val="00C1038B"/>
    <w:rsid w:val="00C13607"/>
    <w:rsid w:val="00C16E6B"/>
    <w:rsid w:val="00C24190"/>
    <w:rsid w:val="00C32C06"/>
    <w:rsid w:val="00C47F38"/>
    <w:rsid w:val="00C53186"/>
    <w:rsid w:val="00C53BFA"/>
    <w:rsid w:val="00C60BC4"/>
    <w:rsid w:val="00C74085"/>
    <w:rsid w:val="00C7466A"/>
    <w:rsid w:val="00C80351"/>
    <w:rsid w:val="00C91773"/>
    <w:rsid w:val="00CA0B39"/>
    <w:rsid w:val="00CA1320"/>
    <w:rsid w:val="00CA2FCF"/>
    <w:rsid w:val="00CB58AD"/>
    <w:rsid w:val="00CC14C3"/>
    <w:rsid w:val="00CE3427"/>
    <w:rsid w:val="00CE4304"/>
    <w:rsid w:val="00CE5766"/>
    <w:rsid w:val="00CF4903"/>
    <w:rsid w:val="00D046D9"/>
    <w:rsid w:val="00D04CCF"/>
    <w:rsid w:val="00D0555C"/>
    <w:rsid w:val="00D07446"/>
    <w:rsid w:val="00D13EE4"/>
    <w:rsid w:val="00D17710"/>
    <w:rsid w:val="00D25FBA"/>
    <w:rsid w:val="00D27594"/>
    <w:rsid w:val="00D323B7"/>
    <w:rsid w:val="00D33A0C"/>
    <w:rsid w:val="00D349CF"/>
    <w:rsid w:val="00D34A95"/>
    <w:rsid w:val="00D4307C"/>
    <w:rsid w:val="00D44457"/>
    <w:rsid w:val="00D53D1A"/>
    <w:rsid w:val="00D65CD3"/>
    <w:rsid w:val="00D76E14"/>
    <w:rsid w:val="00D779D7"/>
    <w:rsid w:val="00D828FA"/>
    <w:rsid w:val="00D87008"/>
    <w:rsid w:val="00D9002B"/>
    <w:rsid w:val="00D95E08"/>
    <w:rsid w:val="00DA05FA"/>
    <w:rsid w:val="00DA42F8"/>
    <w:rsid w:val="00DA7393"/>
    <w:rsid w:val="00DB5C83"/>
    <w:rsid w:val="00DB6577"/>
    <w:rsid w:val="00DB69E8"/>
    <w:rsid w:val="00DD344E"/>
    <w:rsid w:val="00DD371F"/>
    <w:rsid w:val="00DE01C6"/>
    <w:rsid w:val="00DF36B4"/>
    <w:rsid w:val="00E07B23"/>
    <w:rsid w:val="00E155BE"/>
    <w:rsid w:val="00E161CF"/>
    <w:rsid w:val="00E17153"/>
    <w:rsid w:val="00E21D12"/>
    <w:rsid w:val="00E238C3"/>
    <w:rsid w:val="00E25245"/>
    <w:rsid w:val="00E3365B"/>
    <w:rsid w:val="00E34B9B"/>
    <w:rsid w:val="00E4331F"/>
    <w:rsid w:val="00E46D4D"/>
    <w:rsid w:val="00E5300E"/>
    <w:rsid w:val="00E7668D"/>
    <w:rsid w:val="00E85BF7"/>
    <w:rsid w:val="00E866AB"/>
    <w:rsid w:val="00E94767"/>
    <w:rsid w:val="00E961B5"/>
    <w:rsid w:val="00EC13D3"/>
    <w:rsid w:val="00ED1401"/>
    <w:rsid w:val="00ED27EF"/>
    <w:rsid w:val="00ED5174"/>
    <w:rsid w:val="00EE1A7E"/>
    <w:rsid w:val="00EE5F5B"/>
    <w:rsid w:val="00EE759B"/>
    <w:rsid w:val="00EF14A1"/>
    <w:rsid w:val="00F03349"/>
    <w:rsid w:val="00F0526C"/>
    <w:rsid w:val="00F07991"/>
    <w:rsid w:val="00F20156"/>
    <w:rsid w:val="00F40919"/>
    <w:rsid w:val="00F45745"/>
    <w:rsid w:val="00F47C84"/>
    <w:rsid w:val="00F50589"/>
    <w:rsid w:val="00F51CE2"/>
    <w:rsid w:val="00F56D7B"/>
    <w:rsid w:val="00F56FCD"/>
    <w:rsid w:val="00F61602"/>
    <w:rsid w:val="00F62312"/>
    <w:rsid w:val="00F85288"/>
    <w:rsid w:val="00F855E1"/>
    <w:rsid w:val="00F87500"/>
    <w:rsid w:val="00F91FAE"/>
    <w:rsid w:val="00F95A21"/>
    <w:rsid w:val="00F96309"/>
    <w:rsid w:val="00FA0443"/>
    <w:rsid w:val="00FA48D2"/>
    <w:rsid w:val="00FA4E10"/>
    <w:rsid w:val="00FB0AEB"/>
    <w:rsid w:val="00FC79B7"/>
    <w:rsid w:val="00FD0334"/>
    <w:rsid w:val="00FD1284"/>
    <w:rsid w:val="00FD3B1E"/>
    <w:rsid w:val="00FD3D79"/>
    <w:rsid w:val="00FD445C"/>
    <w:rsid w:val="00FE7D7D"/>
    <w:rsid w:val="00FF2AB3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o:colormru v:ext="edit" colors="#c7edcc"/>
      <o:colormenu v:ext="edit" fillcolor="none"/>
    </o:shapedefaults>
    <o:shapelayout v:ext="edit">
      <o:idmap v:ext="edit" data="1"/>
    </o:shapelayout>
  </w:shapeDefaults>
  <w:decimalSymbol w:val="."/>
  <w:listSeparator w:val=","/>
  <w14:docId w14:val="4AB06D83"/>
  <w15:chartTrackingRefBased/>
  <w15:docId w15:val="{626543FE-665D-4D65-B10A-70075DCE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267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2"/>
    </w:rPr>
  </w:style>
  <w:style w:type="paragraph" w:styleId="ac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rPr>
      <w:kern w:val="2"/>
    </w:rPr>
  </w:style>
  <w:style w:type="paragraph" w:styleId="ae">
    <w:name w:val="Balloon Text"/>
    <w:basedOn w:val="a"/>
    <w:link w:val="af"/>
    <w:uiPriority w:val="99"/>
    <w:semiHidden/>
    <w:unhideWhenUsed/>
    <w:rsid w:val="00AE0CB2"/>
    <w:rPr>
      <w:rFonts w:ascii="Cambria" w:hAnsi="Cambria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AE0CB2"/>
    <w:rPr>
      <w:rFonts w:ascii="Cambria" w:eastAsia="新細明體" w:hAnsi="Cambria" w:cs="Times New Roman"/>
      <w:kern w:val="2"/>
      <w:sz w:val="18"/>
      <w:szCs w:val="18"/>
    </w:rPr>
  </w:style>
  <w:style w:type="table" w:styleId="af0">
    <w:name w:val="Table Grid"/>
    <w:basedOn w:val="a1"/>
    <w:uiPriority w:val="59"/>
    <w:rsid w:val="00135D8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2">
    <w:name w:val="3廳_標題02_壹、"/>
    <w:qFormat/>
    <w:rsid w:val="00B45E73"/>
    <w:pPr>
      <w:ind w:leftChars="250" w:left="250"/>
      <w:jc w:val="both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40">
    <w:name w:val="標題4(機關名稱)"/>
    <w:qFormat/>
    <w:rsid w:val="00B45E73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table" w:customStyle="1" w:styleId="50">
    <w:name w:val="表格格線5"/>
    <w:basedOn w:val="a1"/>
    <w:next w:val="af0"/>
    <w:uiPriority w:val="59"/>
    <w:rsid w:val="003B0A1C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格格線13"/>
    <w:basedOn w:val="a1"/>
    <w:next w:val="af0"/>
    <w:rsid w:val="006E08C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UserFiles\wAV7qITeAGUPZx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20252-CD7B-4E41-AC7B-28D58570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wAV7qITeAGUPZx參考資料-收支餘絀審定表.dot</Template>
  <TotalTime>40</TotalTime>
  <Pages>2</Pages>
  <Words>675</Words>
  <Characters>1230</Characters>
  <Application>Microsoft Office Word</Application>
  <DocSecurity>0</DocSecurity>
  <Lines>10</Lines>
  <Paragraphs>3</Paragraphs>
  <ScaleCrop>false</ScaleCrop>
  <Company>審計部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subject/>
  <dc:creator>MSOffice</dc:creator>
  <cp:keywords/>
  <cp:lastModifiedBy>吳怡霈</cp:lastModifiedBy>
  <cp:revision>85</cp:revision>
  <cp:lastPrinted>2025-07-02T13:36:00Z</cp:lastPrinted>
  <dcterms:created xsi:type="dcterms:W3CDTF">2024-06-24T03:32:00Z</dcterms:created>
  <dcterms:modified xsi:type="dcterms:W3CDTF">2025-07-11T09:29:00Z</dcterms:modified>
</cp:coreProperties>
</file>