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1E465" w14:textId="4EB300AF" w:rsidR="00065DFC" w:rsidRPr="00DE21A9" w:rsidRDefault="00065DFC" w:rsidP="00644070">
      <w:pPr>
        <w:snapToGrid w:val="0"/>
        <w:spacing w:line="0" w:lineRule="atLeast"/>
        <w:ind w:firstLineChars="200" w:firstLine="641"/>
        <w:rPr>
          <w:rFonts w:ascii="標楷體" w:eastAsia="標楷體" w:hAnsi="標楷體"/>
          <w:b/>
          <w:color w:val="000000" w:themeColor="text1"/>
          <w:sz w:val="32"/>
        </w:rPr>
      </w:pPr>
      <w:r w:rsidRPr="00DE21A9">
        <w:rPr>
          <w:rFonts w:ascii="標楷體" w:eastAsia="標楷體" w:hAnsi="標楷體" w:hint="eastAsia"/>
          <w:b/>
          <w:color w:val="000000" w:themeColor="text1"/>
          <w:sz w:val="32"/>
        </w:rPr>
        <w:t>(十四)國立故宮博物院主管</w:t>
      </w:r>
    </w:p>
    <w:p w14:paraId="2BF3C298" w14:textId="3023AD72" w:rsidR="00065DFC" w:rsidRDefault="00065DFC" w:rsidP="00644070">
      <w:pPr>
        <w:snapToGrid w:val="0"/>
        <w:spacing w:line="0" w:lineRule="atLeast"/>
        <w:ind w:firstLineChars="300" w:firstLine="961"/>
        <w:rPr>
          <w:rFonts w:ascii="標楷體" w:eastAsia="標楷體" w:hAnsi="標楷體"/>
          <w:b/>
          <w:color w:val="000000" w:themeColor="text1"/>
          <w:sz w:val="32"/>
        </w:rPr>
      </w:pPr>
      <w:r w:rsidRPr="00DE21A9">
        <w:rPr>
          <w:rFonts w:ascii="標楷體" w:eastAsia="標楷體" w:hAnsi="標楷體" w:hint="eastAsia"/>
          <w:b/>
          <w:color w:val="000000" w:themeColor="text1"/>
          <w:sz w:val="32"/>
        </w:rPr>
        <w:t>故宮文物藝術發展基金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400"/>
        <w:gridCol w:w="1320"/>
        <w:gridCol w:w="120"/>
        <w:gridCol w:w="377"/>
        <w:gridCol w:w="943"/>
        <w:gridCol w:w="749"/>
        <w:gridCol w:w="571"/>
        <w:gridCol w:w="120"/>
        <w:gridCol w:w="1001"/>
        <w:gridCol w:w="319"/>
        <w:gridCol w:w="1550"/>
        <w:gridCol w:w="708"/>
      </w:tblGrid>
      <w:tr w:rsidR="00447D95" w:rsidRPr="00447D95" w14:paraId="01F207E0" w14:textId="77777777" w:rsidTr="0011662C">
        <w:tc>
          <w:tcPr>
            <w:tcW w:w="10206" w:type="dxa"/>
            <w:gridSpan w:val="13"/>
            <w:tcBorders>
              <w:bottom w:val="single" w:sz="8" w:space="0" w:color="auto"/>
            </w:tcBorders>
          </w:tcPr>
          <w:p w14:paraId="0040B124" w14:textId="77777777" w:rsidR="00161269" w:rsidRDefault="00161269" w:rsidP="00161269">
            <w:pPr>
              <w:snapToGrid w:val="0"/>
              <w:spacing w:after="60"/>
              <w:ind w:leftChars="-130" w:left="-31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故宮文物藝術發展基金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4897C875" w14:textId="77777777" w:rsidR="00447D95" w:rsidRDefault="00447D95" w:rsidP="00B10D55">
            <w:pPr>
              <w:tabs>
                <w:tab w:val="left" w:pos="4101"/>
                <w:tab w:val="left" w:pos="8820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447D95" w14:paraId="4F3E22B7" w14:textId="77777777" w:rsidTr="0011662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</w:trPr>
        <w:tc>
          <w:tcPr>
            <w:tcW w:w="2428" w:type="dxa"/>
            <w:gridSpan w:val="2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D24C7E9" w14:textId="77777777" w:rsidR="00447D95" w:rsidRPr="0011662C" w:rsidRDefault="00447D95" w:rsidP="00B75642">
            <w:pPr>
              <w:ind w:left="113" w:right="57"/>
              <w:jc w:val="distribute"/>
              <w:rPr>
                <w:rFonts w:ascii="標楷體" w:eastAsia="標楷體" w:hAnsi="標楷體"/>
                <w:bCs/>
              </w:rPr>
            </w:pPr>
            <w:r w:rsidRPr="000D714D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4715FD94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31ADEFA2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8CEDDA9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331A84FF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5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B6CF3FE" w14:textId="77777777" w:rsidR="00447D95" w:rsidRDefault="00447D95" w:rsidP="00B7564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3DD92A72" w14:textId="77777777" w:rsidR="00447D95" w:rsidRDefault="00447D95" w:rsidP="00B75642">
            <w:pPr>
              <w:spacing w:line="240" w:lineRule="exact"/>
              <w:ind w:leftChars="20" w:left="48" w:rightChars="6" w:right="1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447D95" w14:paraId="532B2043" w14:textId="77777777" w:rsidTr="00B9011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</w:trPr>
        <w:tc>
          <w:tcPr>
            <w:tcW w:w="2428" w:type="dxa"/>
            <w:gridSpan w:val="2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DC6B560" w14:textId="77777777" w:rsidR="00447D95" w:rsidRDefault="00447D95" w:rsidP="001E5727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6B28F71E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D9D3289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2A87654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3D05614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50" w:type="dxa"/>
            <w:tcBorders>
              <w:bottom w:val="single" w:sz="8" w:space="0" w:color="auto"/>
            </w:tcBorders>
            <w:vAlign w:val="center"/>
          </w:tcPr>
          <w:p w14:paraId="6A82DD68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8" w:type="dxa"/>
            <w:tcBorders>
              <w:bottom w:val="single" w:sz="8" w:space="0" w:color="auto"/>
              <w:right w:val="nil"/>
            </w:tcBorders>
            <w:vAlign w:val="center"/>
          </w:tcPr>
          <w:p w14:paraId="3974DC10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447D95" w:rsidRPr="00571258" w14:paraId="17ECAF2F" w14:textId="77777777" w:rsidTr="00B756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64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8818B00" w14:textId="77777777" w:rsidR="00447D95" w:rsidRPr="00571258" w:rsidRDefault="00447D95" w:rsidP="00B7564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CBE3E9D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368,856,000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0974EF0C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372,035,078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660342F3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262C48D5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372,035,078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0BF2E415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3,179,</w:t>
            </w: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078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0249ECC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</w:t>
            </w:r>
            <w:r w:rsidRPr="0011662C">
              <w:rPr>
                <w:rFonts w:ascii="新細明體" w:hAnsi="新細明體" w:hint="eastAsia"/>
                <w:b/>
                <w:sz w:val="18"/>
                <w:szCs w:val="18"/>
              </w:rPr>
              <w:t>86</w:t>
            </w:r>
          </w:p>
        </w:tc>
      </w:tr>
      <w:tr w:rsidR="00447D95" w:rsidRPr="00571258" w14:paraId="16BFA9C6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2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E0964F5" w14:textId="77777777" w:rsidR="00447D95" w:rsidRPr="00571258" w:rsidRDefault="00447D95" w:rsidP="00B756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972ECC3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368,856,000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48F1FE7C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372,035,078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06BCA874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0E970F9C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372,035,078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543E8041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noProof/>
                <w:sz w:val="18"/>
                <w:szCs w:val="18"/>
              </w:rPr>
              <w:t>3,</w:t>
            </w:r>
            <w:r w:rsidRPr="0011662C">
              <w:rPr>
                <w:rFonts w:ascii="新細明體" w:hAnsi="新細明體" w:hint="eastAsia"/>
                <w:sz w:val="18"/>
                <w:szCs w:val="18"/>
              </w:rPr>
              <w:t>179</w:t>
            </w:r>
            <w:r w:rsidRPr="0011662C">
              <w:rPr>
                <w:rFonts w:ascii="新細明體" w:hAnsi="新細明體" w:hint="eastAsia"/>
                <w:noProof/>
                <w:sz w:val="18"/>
                <w:szCs w:val="18"/>
              </w:rPr>
              <w:t>,078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CCB1A5F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kern w:val="0"/>
                <w:sz w:val="18"/>
                <w:szCs w:val="18"/>
              </w:rPr>
              <w:t>0.</w:t>
            </w:r>
            <w:r w:rsidRPr="0011662C">
              <w:rPr>
                <w:rFonts w:ascii="新細明體" w:hAnsi="新細明體" w:hint="eastAsia"/>
                <w:sz w:val="18"/>
                <w:szCs w:val="18"/>
              </w:rPr>
              <w:t>86</w:t>
            </w:r>
          </w:p>
        </w:tc>
      </w:tr>
      <w:tr w:rsidR="00447D95" w:rsidRPr="00C731EF" w14:paraId="5003E5AC" w14:textId="77777777" w:rsidTr="00B756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64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1E0BCC3" w14:textId="77777777" w:rsidR="00447D95" w:rsidRPr="00571258" w:rsidRDefault="00447D95" w:rsidP="00B7564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5B668A5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336,775,000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31D959AF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337,027,321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7A525CF2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44C4AFF7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337,027,321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489F80E7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252</w:t>
            </w:r>
            <w:r w:rsidRPr="00C731E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,321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A210685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</w:t>
            </w:r>
            <w:r w:rsidRPr="0011662C">
              <w:rPr>
                <w:rFonts w:ascii="新細明體" w:hAnsi="新細明體" w:hint="eastAsia"/>
                <w:b/>
                <w:sz w:val="18"/>
                <w:szCs w:val="18"/>
              </w:rPr>
              <w:t>07</w:t>
            </w:r>
          </w:p>
        </w:tc>
      </w:tr>
      <w:tr w:rsidR="00447D95" w:rsidRPr="00571258" w14:paraId="05DF9228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2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08ECAA8" w14:textId="77777777" w:rsidR="00447D95" w:rsidRPr="00571258" w:rsidRDefault="00447D95" w:rsidP="00B756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1015A56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201,817,000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6BF35DC5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195,976,744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7261482C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191AB8B2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195,976,744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312C501E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noProof/>
                <w:sz w:val="18"/>
                <w:szCs w:val="18"/>
              </w:rPr>
              <w:t>- 5,</w:t>
            </w:r>
            <w:r w:rsidRPr="0011662C">
              <w:rPr>
                <w:rFonts w:ascii="新細明體" w:hAnsi="新細明體" w:hint="eastAsia"/>
                <w:sz w:val="18"/>
                <w:szCs w:val="18"/>
              </w:rPr>
              <w:t>840</w:t>
            </w:r>
            <w:r w:rsidRPr="0011662C">
              <w:rPr>
                <w:rFonts w:ascii="新細明體" w:hAnsi="新細明體" w:hint="eastAsia"/>
                <w:noProof/>
                <w:sz w:val="18"/>
                <w:szCs w:val="18"/>
              </w:rPr>
              <w:t>,</w:t>
            </w:r>
            <w:r w:rsidRPr="0011662C">
              <w:rPr>
                <w:rFonts w:ascii="新細明體" w:hAnsi="新細明體" w:hint="eastAsia"/>
                <w:sz w:val="18"/>
                <w:szCs w:val="18"/>
              </w:rPr>
              <w:t>256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C0A655F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kern w:val="0"/>
                <w:sz w:val="18"/>
                <w:szCs w:val="18"/>
              </w:rPr>
              <w:t>- 2.</w:t>
            </w:r>
            <w:r w:rsidRPr="0011662C">
              <w:rPr>
                <w:rFonts w:ascii="新細明體" w:hAnsi="新細明體" w:hint="eastAsia"/>
                <w:sz w:val="18"/>
                <w:szCs w:val="18"/>
              </w:rPr>
              <w:t>89</w:t>
            </w:r>
          </w:p>
        </w:tc>
      </w:tr>
      <w:tr w:rsidR="00447D95" w:rsidRPr="00571258" w14:paraId="5B06027A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2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CF6B530" w14:textId="77777777" w:rsidR="00447D95" w:rsidRPr="00571258" w:rsidRDefault="00447D95" w:rsidP="00B756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F91D62B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97,161,000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28D20078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101,036,767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1B68D510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1FC275A5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101,036,767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02280294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noProof/>
                <w:sz w:val="18"/>
                <w:szCs w:val="18"/>
              </w:rPr>
              <w:t>3,</w:t>
            </w:r>
            <w:r w:rsidRPr="0011662C">
              <w:rPr>
                <w:rFonts w:ascii="新細明體" w:hAnsi="新細明體" w:hint="eastAsia"/>
                <w:sz w:val="18"/>
                <w:szCs w:val="18"/>
              </w:rPr>
              <w:t>875</w:t>
            </w:r>
            <w:r w:rsidRPr="0011662C">
              <w:rPr>
                <w:rFonts w:ascii="新細明體" w:hAnsi="新細明體" w:hint="eastAsia"/>
                <w:noProof/>
                <w:sz w:val="18"/>
                <w:szCs w:val="18"/>
              </w:rPr>
              <w:t>,767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3F78DC1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kern w:val="0"/>
                <w:sz w:val="18"/>
                <w:szCs w:val="18"/>
              </w:rPr>
              <w:t>3.99</w:t>
            </w:r>
          </w:p>
        </w:tc>
      </w:tr>
      <w:tr w:rsidR="00447D95" w:rsidRPr="00571258" w14:paraId="74DE3A81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2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099D93E" w14:textId="77777777" w:rsidR="00447D95" w:rsidRPr="00571258" w:rsidRDefault="00447D95" w:rsidP="00B756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92FC79B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37,797,000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39098C55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40,013,810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3E5958A5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04AA7B86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40,013,810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1B518565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noProof/>
                <w:sz w:val="18"/>
                <w:szCs w:val="18"/>
              </w:rPr>
              <w:t>2,216,810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17732A2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kern w:val="0"/>
                <w:sz w:val="18"/>
                <w:szCs w:val="18"/>
              </w:rPr>
              <w:t>5.</w:t>
            </w:r>
            <w:r w:rsidRPr="0011662C">
              <w:rPr>
                <w:rFonts w:ascii="新細明體" w:hAnsi="新細明體" w:hint="eastAsia"/>
                <w:sz w:val="18"/>
                <w:szCs w:val="18"/>
              </w:rPr>
              <w:t>87</w:t>
            </w:r>
          </w:p>
        </w:tc>
      </w:tr>
      <w:tr w:rsidR="00447D95" w:rsidRPr="00571258" w14:paraId="4B309197" w14:textId="77777777" w:rsidTr="00B756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6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C7755E9" w14:textId="77777777" w:rsidR="00447D95" w:rsidRPr="00571258" w:rsidRDefault="00447D95" w:rsidP="00B7564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927869D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32,081,000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C640D00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35,007,757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05539C49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739F437B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35,007,757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3FECB0E8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</w:t>
            </w: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926</w:t>
            </w:r>
            <w:r w:rsidRPr="00C731E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,757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64B8B6B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9.</w:t>
            </w:r>
            <w:r w:rsidRPr="0011662C">
              <w:rPr>
                <w:rFonts w:ascii="新細明體" w:hAnsi="新細明體" w:hint="eastAsia"/>
                <w:b/>
                <w:sz w:val="18"/>
                <w:szCs w:val="18"/>
              </w:rPr>
              <w:t>12</w:t>
            </w:r>
          </w:p>
        </w:tc>
      </w:tr>
      <w:tr w:rsidR="00447D95" w:rsidRPr="00571258" w14:paraId="7230BA8B" w14:textId="77777777" w:rsidTr="00B756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6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14E224D" w14:textId="77777777" w:rsidR="00447D95" w:rsidRPr="00571258" w:rsidRDefault="00447D95" w:rsidP="00B7564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D86B2A6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8,207,000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43805981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10,694,441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2DF6837B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651EC273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10,694,441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68169B87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2,487,441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6597D82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30.</w:t>
            </w:r>
            <w:r w:rsidRPr="0011662C">
              <w:rPr>
                <w:rFonts w:ascii="新細明體" w:hAnsi="新細明體" w:hint="eastAsia"/>
                <w:b/>
                <w:sz w:val="18"/>
                <w:szCs w:val="18"/>
              </w:rPr>
              <w:t>31</w:t>
            </w:r>
          </w:p>
        </w:tc>
      </w:tr>
      <w:tr w:rsidR="00447D95" w:rsidRPr="00571258" w14:paraId="074C84FB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2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27149ED" w14:textId="77777777" w:rsidR="00447D95" w:rsidRPr="00571258" w:rsidRDefault="00447D95" w:rsidP="00B756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F2DE46F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2,354,000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7EA16045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2,962,516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0FF73121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19246E6C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2,962,516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25ACD7E3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608</w:t>
            </w:r>
            <w:r w:rsidRPr="0011662C">
              <w:rPr>
                <w:rFonts w:ascii="新細明體" w:hAnsi="新細明體" w:hint="eastAsia"/>
                <w:noProof/>
                <w:sz w:val="18"/>
                <w:szCs w:val="18"/>
              </w:rPr>
              <w:t>,516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2E2F135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kern w:val="0"/>
                <w:sz w:val="18"/>
                <w:szCs w:val="18"/>
              </w:rPr>
              <w:t>25.85</w:t>
            </w:r>
          </w:p>
        </w:tc>
      </w:tr>
      <w:tr w:rsidR="00447D95" w:rsidRPr="00571258" w14:paraId="0F377644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2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D963514" w14:textId="77777777" w:rsidR="00447D95" w:rsidRPr="00571258" w:rsidRDefault="00447D95" w:rsidP="00B756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67EF3F8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5,853,000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6F62314E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7,731,925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250A70BA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1C935EEC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sz w:val="18"/>
                <w:szCs w:val="18"/>
              </w:rPr>
              <w:t>7,731,925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5CAD44EC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noProof/>
                <w:sz w:val="18"/>
                <w:szCs w:val="18"/>
              </w:rPr>
              <w:t>1,878,</w:t>
            </w:r>
            <w:r w:rsidRPr="0011662C">
              <w:rPr>
                <w:rFonts w:ascii="新細明體" w:hAnsi="新細明體" w:hint="eastAsia"/>
                <w:sz w:val="18"/>
                <w:szCs w:val="18"/>
              </w:rPr>
              <w:t>925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E39EC9E" w14:textId="77777777" w:rsidR="00447D95" w:rsidRPr="0011662C" w:rsidRDefault="00447D95" w:rsidP="00B7564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1662C">
              <w:rPr>
                <w:rFonts w:ascii="新細明體" w:hAnsi="新細明體" w:hint="eastAsia"/>
                <w:kern w:val="0"/>
                <w:sz w:val="18"/>
                <w:szCs w:val="18"/>
              </w:rPr>
              <w:t>32.10</w:t>
            </w:r>
          </w:p>
        </w:tc>
      </w:tr>
      <w:tr w:rsidR="00447D95" w:rsidRPr="00571258" w14:paraId="32DBD21C" w14:textId="77777777" w:rsidTr="00B756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6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DC0D4C2" w14:textId="77777777" w:rsidR="00447D95" w:rsidRPr="00571258" w:rsidRDefault="00447D95" w:rsidP="00B7564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9AF104F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8,207,000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C118DE0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10,694,441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287CA8C9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163FBC3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10,694,441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03BE5264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2,487,441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76B850B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30.31</w:t>
            </w:r>
          </w:p>
        </w:tc>
      </w:tr>
      <w:tr w:rsidR="00447D95" w:rsidRPr="00571258" w14:paraId="0514AD65" w14:textId="77777777" w:rsidTr="00B756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69"/>
        </w:trPr>
        <w:tc>
          <w:tcPr>
            <w:tcW w:w="2428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6185137" w14:textId="77777777" w:rsidR="00447D95" w:rsidRPr="00571258" w:rsidRDefault="00447D95" w:rsidP="00B7564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5DF08B09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40,288,000</w:t>
            </w:r>
          </w:p>
        </w:tc>
        <w:tc>
          <w:tcPr>
            <w:tcW w:w="144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7012D339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45,702,198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D3E34AF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7677E487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45,702,198</w:t>
            </w:r>
          </w:p>
        </w:tc>
        <w:tc>
          <w:tcPr>
            <w:tcW w:w="1550" w:type="dxa"/>
            <w:tcBorders>
              <w:top w:val="nil"/>
              <w:bottom w:val="single" w:sz="8" w:space="0" w:color="auto"/>
            </w:tcBorders>
            <w:vAlign w:val="center"/>
          </w:tcPr>
          <w:p w14:paraId="70870FC4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5,414,</w:t>
            </w:r>
            <w:r w:rsidRPr="00C731EF">
              <w:rPr>
                <w:rFonts w:ascii="新細明體" w:hAnsi="新細明體" w:hint="eastAsia"/>
                <w:b/>
                <w:sz w:val="18"/>
                <w:szCs w:val="18"/>
              </w:rPr>
              <w:t>198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874D4CF" w14:textId="77777777" w:rsidR="00447D95" w:rsidRPr="00C731EF" w:rsidRDefault="00447D95" w:rsidP="00B75642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731E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13.</w:t>
            </w:r>
            <w:r w:rsidRPr="0011662C">
              <w:rPr>
                <w:rFonts w:ascii="新細明體" w:hAnsi="新細明體" w:hint="eastAsia"/>
                <w:b/>
                <w:sz w:val="18"/>
                <w:szCs w:val="18"/>
              </w:rPr>
              <w:t>44</w:t>
            </w:r>
          </w:p>
        </w:tc>
      </w:tr>
      <w:tr w:rsidR="00447D95" w14:paraId="44590DB0" w14:textId="77777777" w:rsidTr="0011662C">
        <w:trPr>
          <w:tblHeader/>
        </w:trPr>
        <w:tc>
          <w:tcPr>
            <w:tcW w:w="10206" w:type="dxa"/>
            <w:gridSpan w:val="13"/>
          </w:tcPr>
          <w:p w14:paraId="3CD53379" w14:textId="240DE927" w:rsidR="00447D95" w:rsidRDefault="00447D95" w:rsidP="00B75642">
            <w:pPr>
              <w:snapToGrid w:val="0"/>
              <w:spacing w:after="60"/>
              <w:ind w:leftChars="-146" w:left="-35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故宮文物藝術發展基金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5A247994" w14:textId="77777777" w:rsidR="00447D95" w:rsidRDefault="00447D95" w:rsidP="00631AF8">
            <w:pPr>
              <w:tabs>
                <w:tab w:val="left" w:pos="4118"/>
                <w:tab w:val="left" w:pos="8747"/>
              </w:tabs>
              <w:snapToGrid w:val="0"/>
              <w:ind w:rightChars="-70" w:right="-168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4572B">
              <w:rPr>
                <w:rFonts w:ascii="標楷體" w:eastAsia="標楷體" w:hAnsi="標楷體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447D95" w14:paraId="48C413CF" w14:textId="77777777" w:rsidTr="0011662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8"/>
          <w:tblHeader/>
        </w:trPr>
        <w:tc>
          <w:tcPr>
            <w:tcW w:w="2428" w:type="dxa"/>
            <w:gridSpan w:val="2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76EFA7F" w14:textId="77777777" w:rsidR="00447D95" w:rsidRPr="0011662C" w:rsidRDefault="00447D95" w:rsidP="00B75642">
            <w:pPr>
              <w:ind w:left="113" w:right="57"/>
              <w:jc w:val="distribute"/>
              <w:rPr>
                <w:rFonts w:eastAsia="標楷體"/>
                <w:bCs/>
              </w:rPr>
            </w:pPr>
            <w:r w:rsidRPr="000D714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78CA0A4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預算數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8FBB0DC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eastAsia="標楷體"/>
                <w:spacing w:val="-20"/>
              </w:rPr>
            </w:pPr>
            <w:r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1440" w:type="dxa"/>
            <w:gridSpan w:val="3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ABCB660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eastAsia="標楷體"/>
                <w:spacing w:val="-30"/>
              </w:rPr>
            </w:pPr>
            <w:r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4AD3B2C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eastAsia="標楷體"/>
                <w:spacing w:val="-10"/>
              </w:rPr>
            </w:pPr>
            <w:r>
              <w:rPr>
                <w:rFonts w:eastAsia="標楷體" w:hint="eastAsia"/>
                <w:spacing w:val="-10"/>
              </w:rPr>
              <w:t>決算審定數</w:t>
            </w:r>
          </w:p>
        </w:tc>
        <w:tc>
          <w:tcPr>
            <w:tcW w:w="225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4C3C69A" w14:textId="77777777" w:rsidR="00447D95" w:rsidRDefault="00447D95" w:rsidP="00B7564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審定數與預算數</w:t>
            </w:r>
          </w:p>
          <w:p w14:paraId="65A6BD96" w14:textId="77777777" w:rsidR="00447D95" w:rsidRDefault="00447D95" w:rsidP="00B7564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447D95" w14:paraId="5603EE03" w14:textId="77777777" w:rsidTr="00B9011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2"/>
          <w:tblHeader/>
        </w:trPr>
        <w:tc>
          <w:tcPr>
            <w:tcW w:w="2428" w:type="dxa"/>
            <w:gridSpan w:val="2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38D0C1" w14:textId="77777777" w:rsidR="00447D95" w:rsidRDefault="00447D95" w:rsidP="001E5727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FAD4CD0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6689318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40" w:type="dxa"/>
            <w:gridSpan w:val="3"/>
            <w:vMerge/>
            <w:tcBorders>
              <w:top w:val="nil"/>
              <w:bottom w:val="single" w:sz="8" w:space="0" w:color="auto"/>
            </w:tcBorders>
            <w:vAlign w:val="center"/>
          </w:tcPr>
          <w:p w14:paraId="74DFB6CA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57450A1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550" w:type="dxa"/>
            <w:tcBorders>
              <w:bottom w:val="single" w:sz="8" w:space="0" w:color="auto"/>
            </w:tcBorders>
            <w:vAlign w:val="center"/>
          </w:tcPr>
          <w:p w14:paraId="1A460409" w14:textId="77777777" w:rsidR="00447D95" w:rsidRDefault="00447D95" w:rsidP="00B756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8" w:type="dxa"/>
            <w:tcBorders>
              <w:bottom w:val="single" w:sz="8" w:space="0" w:color="auto"/>
              <w:right w:val="nil"/>
            </w:tcBorders>
            <w:vAlign w:val="center"/>
          </w:tcPr>
          <w:p w14:paraId="0B15950E" w14:textId="77777777" w:rsidR="00447D95" w:rsidRDefault="00447D95" w:rsidP="00B75642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>％</w:t>
            </w:r>
          </w:p>
        </w:tc>
      </w:tr>
      <w:tr w:rsidR="00447D95" w:rsidRPr="00C346C9" w14:paraId="389851AE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FCEBE35" w14:textId="77777777" w:rsidR="00447D95" w:rsidRDefault="00447D95" w:rsidP="00B7564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6963DE47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64,920,000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375340B4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77,866,646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0FE61D59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0A009EA6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77,866,646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54D30C70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12,946,646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F90FF20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19.94</w:t>
            </w:r>
          </w:p>
        </w:tc>
      </w:tr>
      <w:tr w:rsidR="00447D95" w:rsidRPr="00C346C9" w14:paraId="51F62865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6825EFF" w14:textId="77777777" w:rsidR="00447D95" w:rsidRDefault="00447D95" w:rsidP="00B756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12832DDD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40,288,000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4D8326DD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45,702,198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3B76D33D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589294AA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45,702,198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0A5E1EDE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5,414,198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7D2EDB5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13.44</w:t>
            </w:r>
          </w:p>
        </w:tc>
      </w:tr>
      <w:tr w:rsidR="00447D95" w:rsidRPr="00C346C9" w14:paraId="183736F3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B789D41" w14:textId="77777777" w:rsidR="00447D95" w:rsidRDefault="00447D95" w:rsidP="00B756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公積轉列數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0D35BC67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24,632,000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61898392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32,164,448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7389752B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7B60D97F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32,164,448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4D84C61C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7,532,448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9B10C71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30.58</w:t>
            </w:r>
          </w:p>
        </w:tc>
      </w:tr>
      <w:tr w:rsidR="00447D95" w:rsidRPr="00C346C9" w14:paraId="0E91AD18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943D156" w14:textId="77777777" w:rsidR="00447D95" w:rsidRDefault="00447D95" w:rsidP="00B7564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59C2878A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64,920,000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16D694EC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77,866,646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411BE8C4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66BD8888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77,866,646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102BC7BD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12,946,646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A9A5A93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19.94</w:t>
            </w:r>
          </w:p>
        </w:tc>
      </w:tr>
      <w:tr w:rsidR="00447D95" w:rsidRPr="00C346C9" w14:paraId="7A353608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5AA3695" w14:textId="77777777" w:rsidR="00447D95" w:rsidRDefault="00447D95" w:rsidP="00B756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填補累積短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6DFCA2D4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0FFFA1C5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12,946,646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CEDB4B1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2639D7FF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12,946,646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1420287B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12,946,646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0BDBE2B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--</w:t>
            </w:r>
          </w:p>
        </w:tc>
      </w:tr>
      <w:tr w:rsidR="00447D95" w:rsidRPr="00C346C9" w14:paraId="0D86E581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666DCDF" w14:textId="77777777" w:rsidR="00447D95" w:rsidRDefault="00447D95" w:rsidP="00B756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解繳公庫</w:t>
            </w:r>
            <w:proofErr w:type="gramEnd"/>
            <w:r w:rsidRPr="00E4572B">
              <w:rPr>
                <w:rFonts w:ascii="標楷體" w:eastAsia="標楷體" w:hAnsi="標楷體"/>
                <w:kern w:val="0"/>
                <w:sz w:val="22"/>
              </w:rPr>
              <w:t>淨額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13343C8B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64,920,000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560358B1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64,920,000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96E60FB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7A8B5F7C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64,920,000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4FDB243D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50A0C4E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447D95" w:rsidRPr="00C346C9" w14:paraId="5F786A8B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B1F3F30" w14:textId="77777777" w:rsidR="00447D95" w:rsidRDefault="00447D95" w:rsidP="00B7564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48C7C631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330B10A8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4A8AC21D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4845BE82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36AA5140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EFBDDCA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  <w:tr w:rsidR="00447D95" w:rsidRPr="00C346C9" w14:paraId="26C53C02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99C405F" w14:textId="77777777" w:rsidR="00447D95" w:rsidRDefault="00447D95" w:rsidP="00B7564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6A5E493C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3E2C8300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12,946,646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4CAA68AC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407E67E0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12,946,646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4C63CA9A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12,946,646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B6041B3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  <w:tr w:rsidR="00447D95" w:rsidRPr="00C346C9" w14:paraId="3B7D7872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79BD33E" w14:textId="77777777" w:rsidR="00447D95" w:rsidRDefault="00447D95" w:rsidP="00B756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前期待填補之短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3003EC68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2191276D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12,946,646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8A24BAD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653E05D6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12,946,646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1772C25A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12,946,646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896C7D8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--</w:t>
            </w:r>
          </w:p>
        </w:tc>
      </w:tr>
      <w:tr w:rsidR="00447D95" w:rsidRPr="00C346C9" w14:paraId="299DD880" w14:textId="77777777" w:rsidTr="006440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782721F" w14:textId="77777777" w:rsidR="00447D95" w:rsidRDefault="00447D95" w:rsidP="00B7564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4260FEC1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1E1A16BF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12,946,646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69E74EB0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69C2A3B5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12,946,646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6B0F3490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12,946,646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1606209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  <w:tr w:rsidR="00447D95" w:rsidRPr="00C346C9" w14:paraId="693CD44D" w14:textId="77777777" w:rsidTr="00B756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9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7876930" w14:textId="77777777" w:rsidR="00447D95" w:rsidRDefault="00447D95" w:rsidP="00B756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撥用賸餘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10DB233E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41E3BBF8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12,946,646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8AEE6A5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48D321B5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12,946,646</w:t>
            </w:r>
          </w:p>
        </w:tc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 w14:paraId="66C0E775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12,946,646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17C5105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--</w:t>
            </w:r>
          </w:p>
        </w:tc>
      </w:tr>
      <w:tr w:rsidR="00447D95" w:rsidRPr="00C346C9" w14:paraId="4F967BF0" w14:textId="77777777" w:rsidTr="00B756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77"/>
        </w:trPr>
        <w:tc>
          <w:tcPr>
            <w:tcW w:w="2428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DA9839C" w14:textId="77777777" w:rsidR="00447D95" w:rsidRDefault="00447D95" w:rsidP="00B7564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B2AD841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5B7149F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1B9EFDE4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3D7EDD68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550" w:type="dxa"/>
            <w:tcBorders>
              <w:top w:val="nil"/>
              <w:bottom w:val="single" w:sz="8" w:space="0" w:color="auto"/>
            </w:tcBorders>
            <w:vAlign w:val="center"/>
          </w:tcPr>
          <w:p w14:paraId="4700C6DB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3D9A4DE" w14:textId="77777777" w:rsidR="00447D95" w:rsidRPr="00C346C9" w:rsidRDefault="00447D95" w:rsidP="00B7564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  <w:tr w:rsidR="0011662C" w14:paraId="15A698F4" w14:textId="77777777" w:rsidTr="00C739F5">
        <w:trPr>
          <w:gridBefore w:val="1"/>
          <w:wBefore w:w="28" w:type="dxa"/>
          <w:tblHeader/>
        </w:trPr>
        <w:tc>
          <w:tcPr>
            <w:tcW w:w="10178" w:type="dxa"/>
            <w:gridSpan w:val="12"/>
            <w:tcBorders>
              <w:bottom w:val="single" w:sz="8" w:space="0" w:color="auto"/>
            </w:tcBorders>
          </w:tcPr>
          <w:p w14:paraId="16D6B6F6" w14:textId="3AD99535" w:rsidR="0011662C" w:rsidRDefault="0011662C" w:rsidP="00631AF8">
            <w:pPr>
              <w:snapToGrid w:val="0"/>
              <w:spacing w:after="60"/>
              <w:ind w:leftChars="-147" w:left="-353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故宮文物藝術發展基金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4635B67C" w14:textId="77777777" w:rsidR="0011662C" w:rsidRDefault="0011662C" w:rsidP="00B10D55">
            <w:pPr>
              <w:tabs>
                <w:tab w:val="left" w:pos="4099"/>
                <w:tab w:val="left" w:pos="8723"/>
              </w:tabs>
              <w:snapToGrid w:val="0"/>
              <w:ind w:rightChars="-57" w:right="-137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1662C" w14:paraId="259D2B19" w14:textId="77777777" w:rsidTr="00C739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97"/>
          <w:tblHeader/>
        </w:trPr>
        <w:tc>
          <w:tcPr>
            <w:tcW w:w="4217" w:type="dxa"/>
            <w:gridSpan w:val="4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3467D51" w14:textId="77777777" w:rsidR="0011662C" w:rsidRDefault="0011662C" w:rsidP="00125B60">
            <w:pPr>
              <w:ind w:left="113" w:right="57"/>
              <w:jc w:val="distribute"/>
              <w:rPr>
                <w:rFonts w:eastAsia="標楷體"/>
                <w:spacing w:val="60"/>
              </w:rPr>
            </w:pPr>
            <w:r w:rsidRPr="000D714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2425A81" w14:textId="77777777" w:rsidR="0011662C" w:rsidRDefault="0011662C" w:rsidP="00125B60">
            <w:pPr>
              <w:ind w:leftChars="20" w:left="48" w:rightChars="20" w:right="48"/>
              <w:jc w:val="distribute"/>
              <w:rPr>
                <w:rFonts w:eastAsia="標楷體"/>
                <w:spacing w:val="60"/>
              </w:rPr>
            </w:pPr>
            <w:r w:rsidRPr="00125B60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692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3696C4AE" w14:textId="77777777" w:rsidR="0011662C" w:rsidRPr="00125B60" w:rsidRDefault="0011662C" w:rsidP="00125B6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25B60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577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1041B6E" w14:textId="77777777" w:rsidR="0011662C" w:rsidRPr="00125B60" w:rsidRDefault="0011662C" w:rsidP="00125B6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25B6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1662C" w14:paraId="63623D63" w14:textId="77777777" w:rsidTr="00B9011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45"/>
          <w:tblHeader/>
        </w:trPr>
        <w:tc>
          <w:tcPr>
            <w:tcW w:w="4217" w:type="dxa"/>
            <w:gridSpan w:val="4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98B1349" w14:textId="77777777" w:rsidR="0011662C" w:rsidRDefault="0011662C" w:rsidP="001E5727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76F89A6" w14:textId="77777777" w:rsidR="0011662C" w:rsidRDefault="0011662C" w:rsidP="00125B60">
            <w:pPr>
              <w:ind w:leftChars="20" w:left="48" w:rightChars="20" w:right="48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006CA3" w14:textId="77777777" w:rsidR="0011662C" w:rsidRPr="00125B60" w:rsidRDefault="0011662C" w:rsidP="00125B6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454800E" w14:textId="77777777" w:rsidR="0011662C" w:rsidRPr="00125B60" w:rsidRDefault="0011662C" w:rsidP="00125B6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25B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8C186EE" w14:textId="77777777" w:rsidR="0011662C" w:rsidRPr="00125B60" w:rsidRDefault="0011662C" w:rsidP="00125B6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25B60">
              <w:rPr>
                <w:rFonts w:ascii="標楷體" w:eastAsia="標楷體" w:hAnsi="標楷體" w:hint="eastAsia"/>
              </w:rPr>
              <w:t>％</w:t>
            </w:r>
          </w:p>
        </w:tc>
      </w:tr>
      <w:tr w:rsidR="0011662C" w14:paraId="4F4B787F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AD9F281" w14:textId="1AD8B1CB" w:rsidR="0011662C" w:rsidRDefault="0011662C" w:rsidP="00125B6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6391C27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77F9BD1C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42D8DD2C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4A9C085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11662C" w14:paraId="69AAF3DE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D5A733C" w14:textId="77777777" w:rsidR="0011662C" w:rsidRDefault="0011662C" w:rsidP="00125B60">
            <w:pPr>
              <w:ind w:leftChars="200" w:left="480" w:rightChars="-11" w:right="-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2038922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40,288,000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4CB0AA01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45,702,198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3076BB3C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5,414,198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5F9C297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13.44</w:t>
            </w:r>
          </w:p>
        </w:tc>
      </w:tr>
      <w:tr w:rsidR="0011662C" w14:paraId="12EB4BEF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E5A83C2" w14:textId="77777777" w:rsidR="0011662C" w:rsidRDefault="0011662C" w:rsidP="00125B6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17D89D5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- 2,354,000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581DA0D8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- 2,840,229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03B070F7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- 486,229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2EA55D3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20.66</w:t>
            </w:r>
          </w:p>
        </w:tc>
      </w:tr>
      <w:tr w:rsidR="0011662C" w14:paraId="1E4F4999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7CCBFDA" w14:textId="77777777" w:rsidR="0011662C" w:rsidRDefault="0011662C" w:rsidP="00125B60">
            <w:pPr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4E8F898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37,934,000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6895B65C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42,861,969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5281CAC7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4,927,969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84D0896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12.99</w:t>
            </w:r>
          </w:p>
        </w:tc>
      </w:tr>
      <w:tr w:rsidR="0011662C" w14:paraId="3016D7E4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2C723A9" w14:textId="77777777" w:rsidR="0011662C" w:rsidRDefault="0011662C" w:rsidP="00125B6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CAFE343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2,187,000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52AE4526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7,834,080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029FAB69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5,647,080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27F7E23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258.21</w:t>
            </w:r>
          </w:p>
        </w:tc>
      </w:tr>
      <w:tr w:rsidR="0011662C" w14:paraId="34A64CBD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76501C5" w14:textId="77777777" w:rsidR="0011662C" w:rsidRDefault="0011662C" w:rsidP="00125B60">
            <w:pPr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901C864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40,121,000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54719ED6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50,696,049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25E750FC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10,575,049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61A93D6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26.36</w:t>
            </w:r>
          </w:p>
        </w:tc>
      </w:tr>
      <w:tr w:rsidR="0011662C" w14:paraId="198CECF4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ADAB9E3" w14:textId="77777777" w:rsidR="0011662C" w:rsidRDefault="0011662C" w:rsidP="00125B6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41A2163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2,354,000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597FD0C5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2,840,229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1778EE6F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486,229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55FDC23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20.66</w:t>
            </w:r>
          </w:p>
        </w:tc>
      </w:tr>
      <w:tr w:rsidR="0011662C" w14:paraId="3FCFD35A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E6B15FF" w14:textId="77777777" w:rsidR="0011662C" w:rsidRDefault="0011662C" w:rsidP="00125B60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D37AACE" w14:textId="4EF48E7E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42,475,000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5BA09280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53,536,278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3A212778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11,061,278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4F400CF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26.04</w:t>
            </w:r>
          </w:p>
        </w:tc>
      </w:tr>
      <w:tr w:rsidR="0011662C" w14:paraId="23E4D821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2EBE87B" w14:textId="77777777" w:rsidR="0011662C" w:rsidRDefault="0011662C" w:rsidP="00125B6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F4286C8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4639872A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28032E4D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D1403DC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11662C" w14:paraId="3F9C9EA8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D442F39" w14:textId="77777777" w:rsidR="0011662C" w:rsidRDefault="0011662C" w:rsidP="00125B60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BD47140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00099266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50,000,000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0A4206FC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50,000,000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212A04E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1662C" w14:paraId="3A8DDE92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67F5DE2" w14:textId="77777777" w:rsidR="0011662C" w:rsidRDefault="0011662C" w:rsidP="00125B60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F41928D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619FF0FB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300,000,000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4FECAB25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300,000,000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56E7BBD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1662C" w14:paraId="5AB74860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FA069DE" w14:textId="77777777" w:rsidR="0011662C" w:rsidRDefault="0011662C" w:rsidP="00125B6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80A59E3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40275D90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2,831,012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413D4025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2,831,012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65D29552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1662C" w14:paraId="6D2E13B0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4605FB2" w14:textId="77777777" w:rsidR="0011662C" w:rsidRDefault="0011662C" w:rsidP="00125B60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043FAD1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0AFA04E3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- 300,000,000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349A2D97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- 300,000,000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9D3CB61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1662C" w14:paraId="331A2D48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BB643C5" w14:textId="77777777" w:rsidR="0011662C" w:rsidRDefault="0011662C" w:rsidP="00125B60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A52A7B8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- 200,000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0FF91ECE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- 1,017,259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631F79F5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- 817,259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996A3E4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408.63</w:t>
            </w:r>
          </w:p>
        </w:tc>
      </w:tr>
      <w:tr w:rsidR="0011662C" w14:paraId="6E24AE49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E47F9A0" w14:textId="77777777" w:rsidR="0011662C" w:rsidRDefault="0011662C" w:rsidP="00125B6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A403A20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0D02D703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- 2,831,012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40FF4B75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- 2,831,012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CFE9847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1662C" w14:paraId="1834D5EF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03F2633" w14:textId="77777777" w:rsidR="0011662C" w:rsidRDefault="0011662C" w:rsidP="00125B60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1A939C8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- 200,000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341AA3E5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48,982,741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7D0E53CA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49,182,741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9B17727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11662C" w14:paraId="2EA29DDF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DFFDF3B" w14:textId="77777777" w:rsidR="0011662C" w:rsidRDefault="0011662C" w:rsidP="00125B6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C23B71F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2134EE30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06A27DAF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2BC58AD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11662C" w14:paraId="3095E3C8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F8F3041" w14:textId="77777777" w:rsidR="0011662C" w:rsidRDefault="0011662C" w:rsidP="00125B60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33B08F4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2AD33C3A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5,265,908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04BA50C5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5,265,908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AB944EB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1662C" w14:paraId="4DD7C9A5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150459A" w14:textId="77777777" w:rsidR="0011662C" w:rsidRDefault="0011662C" w:rsidP="00125B60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F8AE588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- 3,043,000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0E948247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- 3,675,514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7256A426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- 632,514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0E43527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20.79</w:t>
            </w:r>
          </w:p>
        </w:tc>
      </w:tr>
      <w:tr w:rsidR="0011662C" w14:paraId="130E2F88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A5FACC9" w14:textId="77777777" w:rsidR="0011662C" w:rsidRDefault="0011662C" w:rsidP="00125B6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賸餘分配款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3748B42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- 64,920,000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590F66ED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- 64,920,000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3EEC66FE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E37F066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11662C" w14:paraId="4A49E7B5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24229E8" w14:textId="77777777" w:rsidR="0011662C" w:rsidRDefault="0011662C" w:rsidP="00125B60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F4E7748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- 67,963,000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6042E25E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- 63,329,606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00F3087E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4,633,394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699832C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- 6.82</w:t>
            </w:r>
          </w:p>
        </w:tc>
      </w:tr>
      <w:tr w:rsidR="0011662C" w14:paraId="52E18DD7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04ADCFC" w14:textId="77777777" w:rsidR="0011662C" w:rsidRDefault="0011662C" w:rsidP="00125B60">
            <w:pPr>
              <w:ind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30C7C0D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- 25,688,000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30FFC3A8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39,189,413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5F01E211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64,877,413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664A7E70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11662C" w14:paraId="15D46E01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20B5450" w14:textId="77777777" w:rsidR="0011662C" w:rsidRDefault="0011662C" w:rsidP="00125B6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7AE476B" w14:textId="328447FB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110,195,000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73F6C336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66,605,839</w:t>
            </w:r>
          </w:p>
        </w:tc>
        <w:tc>
          <w:tcPr>
            <w:tcW w:w="1869" w:type="dxa"/>
            <w:gridSpan w:val="2"/>
            <w:tcBorders>
              <w:top w:val="nil"/>
              <w:bottom w:val="nil"/>
            </w:tcBorders>
            <w:vAlign w:val="center"/>
          </w:tcPr>
          <w:p w14:paraId="5CABEBD2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- 43,589,161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A82C535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- 39.56</w:t>
            </w:r>
          </w:p>
        </w:tc>
      </w:tr>
      <w:tr w:rsidR="0011662C" w14:paraId="393AEB81" w14:textId="77777777" w:rsidTr="00125B6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82"/>
        </w:trPr>
        <w:tc>
          <w:tcPr>
            <w:tcW w:w="4217" w:type="dxa"/>
            <w:gridSpan w:val="4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8CD77C" w14:textId="77777777" w:rsidR="0011662C" w:rsidRDefault="0011662C" w:rsidP="00125B6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3336F96" w14:textId="2CEA185C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84,507,000</w:t>
            </w:r>
          </w:p>
        </w:tc>
        <w:tc>
          <w:tcPr>
            <w:tcW w:w="1692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474CA888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105,795,252</w:t>
            </w:r>
          </w:p>
        </w:tc>
        <w:tc>
          <w:tcPr>
            <w:tcW w:w="1869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2EA377B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21,288,252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E5F4DDD" w14:textId="77777777" w:rsidR="0011662C" w:rsidRDefault="0011662C" w:rsidP="00125B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25.19</w:t>
            </w:r>
          </w:p>
        </w:tc>
      </w:tr>
    </w:tbl>
    <w:p w14:paraId="0615DBA2" w14:textId="77777777" w:rsidR="00A45D0F" w:rsidRDefault="0011662C" w:rsidP="00A45D0F">
      <w:pPr>
        <w:tabs>
          <w:tab w:val="left" w:pos="284"/>
        </w:tabs>
        <w:adjustRightInd w:val="0"/>
        <w:snapToGrid w:val="0"/>
        <w:spacing w:line="240" w:lineRule="exact"/>
        <w:ind w:left="500" w:hangingChars="278" w:hanging="500"/>
        <w:rPr>
          <w:rFonts w:ascii="標楷體" w:eastAsia="標楷體" w:hAnsi="標楷體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</w:t>
      </w:r>
      <w:r w:rsidRPr="006E22B5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6E22B5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6E22B5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24699400" w14:textId="0F977B8B" w:rsidR="0011662C" w:rsidRPr="00814048" w:rsidRDefault="0011662C" w:rsidP="002460BE">
      <w:pPr>
        <w:tabs>
          <w:tab w:val="left" w:pos="284"/>
        </w:tabs>
        <w:adjustRightInd w:val="0"/>
        <w:snapToGrid w:val="0"/>
        <w:spacing w:line="240" w:lineRule="exact"/>
        <w:ind w:leftChars="145" w:left="532" w:hangingChars="102" w:hanging="184"/>
        <w:jc w:val="both"/>
        <w:rPr>
          <w:rFonts w:ascii="標楷體" w:eastAsia="標楷體" w:hAnsi="標楷體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2.</w:t>
      </w:r>
      <w:r w:rsidRPr="006E22B5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6E22B5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6E22B5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6E22B5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E22B5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6E22B5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E22B5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6E22B5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E22B5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6E22B5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E22B5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6E22B5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6E22B5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1017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575"/>
        <w:gridCol w:w="708"/>
      </w:tblGrid>
      <w:tr w:rsidR="000D714D" w14:paraId="0EBA1FFB" w14:textId="77777777" w:rsidTr="00B90119">
        <w:trPr>
          <w:tblHeader/>
        </w:trPr>
        <w:tc>
          <w:tcPr>
            <w:tcW w:w="10178" w:type="dxa"/>
            <w:gridSpan w:val="7"/>
            <w:tcBorders>
              <w:bottom w:val="single" w:sz="8" w:space="0" w:color="auto"/>
            </w:tcBorders>
          </w:tcPr>
          <w:p w14:paraId="6208AAB2" w14:textId="215F71FA" w:rsidR="000D714D" w:rsidRDefault="00604192" w:rsidP="00631AF8">
            <w:pPr>
              <w:snapToGrid w:val="0"/>
              <w:spacing w:after="60"/>
              <w:ind w:leftChars="-147" w:left="-353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0D714D" w:rsidRPr="00004D6F">
              <w:rPr>
                <w:rFonts w:ascii="標楷體" w:eastAsia="標楷體" w:hAnsi="標楷體"/>
                <w:b/>
                <w:sz w:val="32"/>
                <w:u w:val="single"/>
              </w:rPr>
              <w:t>故宮文物藝術發展基金</w:t>
            </w:r>
            <w:r w:rsidR="000D714D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0D714D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0D714D">
              <w:rPr>
                <w:rFonts w:ascii="標楷體" w:eastAsia="標楷體" w:hAnsi="標楷體" w:hint="eastAsia"/>
                <w:b/>
                <w:sz w:val="32"/>
                <w:u w:val="single"/>
              </w:rPr>
              <w:t>審定後平衡表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0189637B" w14:textId="77777777" w:rsidR="000D714D" w:rsidRDefault="000D714D" w:rsidP="00B10D55">
            <w:pPr>
              <w:tabs>
                <w:tab w:val="left" w:pos="3600"/>
                <w:tab w:val="left" w:pos="8721"/>
              </w:tabs>
              <w:snapToGrid w:val="0"/>
              <w:ind w:rightChars="-11" w:right="-26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D714D" w14:paraId="23993B89" w14:textId="77777777" w:rsidTr="00B10D5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5699FCD" w14:textId="77777777" w:rsidR="000D714D" w:rsidRPr="00631AF8" w:rsidRDefault="000D714D" w:rsidP="00631AF8">
            <w:pPr>
              <w:ind w:left="113" w:right="57"/>
              <w:jc w:val="distribute"/>
              <w:rPr>
                <w:rFonts w:ascii="標楷體" w:eastAsia="標楷體" w:hAnsi="標楷體"/>
                <w:szCs w:val="22"/>
              </w:rPr>
            </w:pPr>
            <w:r w:rsidRPr="00631AF8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024429F" w14:textId="77777777" w:rsidR="000D714D" w:rsidRDefault="000D714D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A1C8000" w14:textId="77777777" w:rsidR="000D714D" w:rsidRDefault="000D714D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28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26764F8" w14:textId="77777777" w:rsidR="000D714D" w:rsidRDefault="000D714D" w:rsidP="00631AF8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D714D" w14:paraId="764C8662" w14:textId="77777777" w:rsidTr="00B10D5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88DCE83" w14:textId="77777777" w:rsidR="000D714D" w:rsidRDefault="000D714D" w:rsidP="001E5727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033845F8" w14:textId="77777777" w:rsidR="000D714D" w:rsidRDefault="000D714D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20E0EE6C" w14:textId="77777777" w:rsidR="000D714D" w:rsidRDefault="000D714D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702768F8" w14:textId="77777777" w:rsidR="000D714D" w:rsidRDefault="000D714D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32F2EABB" w14:textId="77777777" w:rsidR="000D714D" w:rsidRDefault="000D714D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5" w:type="dxa"/>
            <w:tcBorders>
              <w:bottom w:val="single" w:sz="8" w:space="0" w:color="auto"/>
            </w:tcBorders>
            <w:vAlign w:val="center"/>
          </w:tcPr>
          <w:p w14:paraId="2C23CC7F" w14:textId="77777777" w:rsidR="000D714D" w:rsidRDefault="000D714D" w:rsidP="00631AF8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8" w:type="dxa"/>
            <w:tcBorders>
              <w:bottom w:val="single" w:sz="8" w:space="0" w:color="auto"/>
              <w:right w:val="nil"/>
            </w:tcBorders>
            <w:vAlign w:val="center"/>
          </w:tcPr>
          <w:p w14:paraId="7468DF54" w14:textId="77777777" w:rsidR="000D714D" w:rsidRDefault="000D714D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0D714D" w14:paraId="39BAF0DC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0CC5AF4" w14:textId="77777777" w:rsidR="000D714D" w:rsidRDefault="000D714D" w:rsidP="00631AF8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ACA3E7F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1,844,507,231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BCC71B7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D3362C2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1,853,182,487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76067E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87E979B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noProof/>
                <w:sz w:val="18"/>
              </w:rPr>
              <w:t>- 8,675,256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B8ADFDD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kern w:val="0"/>
                <w:sz w:val="18"/>
              </w:rPr>
              <w:t>- 0.47</w:t>
            </w:r>
          </w:p>
        </w:tc>
      </w:tr>
      <w:tr w:rsidR="000D714D" w14:paraId="24EEB940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3B6FE03" w14:textId="77777777" w:rsidR="000D714D" w:rsidRDefault="000D714D" w:rsidP="00631A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E3BADFB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435,600,948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28E3772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23.62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4F1F24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144,643,813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0E82373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7.81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4A4B936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290,957,135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E621C91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201.15</w:t>
            </w:r>
          </w:p>
        </w:tc>
      </w:tr>
      <w:tr w:rsidR="000D714D" w14:paraId="4952250D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545862B" w14:textId="77777777" w:rsidR="000D714D" w:rsidRDefault="000D714D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7390920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105,795,252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21FBA83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5.74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642FBAD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66,605,839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2BDC548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3.59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5464627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39,189,413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3FE2EB2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58.84</w:t>
            </w:r>
          </w:p>
        </w:tc>
      </w:tr>
      <w:tr w:rsidR="000D714D" w14:paraId="52B76A12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F643B03" w14:textId="77777777" w:rsidR="000D714D" w:rsidRDefault="000D714D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338D361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300,000,000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61222A7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16.26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0C84898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50,000,000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E95C69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2.70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2F03A63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250,000,000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64FCD65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500.00</w:t>
            </w:r>
          </w:p>
        </w:tc>
      </w:tr>
      <w:tr w:rsidR="000D714D" w14:paraId="6C7F6A48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16D23A8" w14:textId="77777777" w:rsidR="000D714D" w:rsidRDefault="000D714D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2FDCC2F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8,673,572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D8EECFB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0.47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F264514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6,503,700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A34FFAE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0.35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E41BA4F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2,169,872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A954B88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33.36</w:t>
            </w:r>
          </w:p>
        </w:tc>
      </w:tr>
      <w:tr w:rsidR="000D714D" w14:paraId="58729E2B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F1D501A" w14:textId="77777777" w:rsidR="000D714D" w:rsidRDefault="000D714D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296F0B4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19,945,308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39CFB97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86C8D4C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19,874,098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775745A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1.07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FFD6F12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71,210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89ADF3B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0.36</w:t>
            </w:r>
          </w:p>
        </w:tc>
      </w:tr>
      <w:tr w:rsidR="000D714D" w14:paraId="69926616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2AB941" w14:textId="77777777" w:rsidR="000D714D" w:rsidRDefault="000D714D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211C017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1,186,816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E030527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4E977FF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1,660,176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BAD2868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0.09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1CF4158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- 473,360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AEA4CD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- 28.51</w:t>
            </w:r>
          </w:p>
        </w:tc>
      </w:tr>
      <w:tr w:rsidR="000D714D" w14:paraId="1FD058E0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0634A9C" w14:textId="77777777" w:rsidR="000D714D" w:rsidRPr="00631AF8" w:rsidRDefault="000D714D" w:rsidP="00631AF8">
            <w:pPr>
              <w:ind w:leftChars="100" w:left="240" w:rightChars="22" w:right="53"/>
              <w:jc w:val="distribute"/>
              <w:rPr>
                <w:rFonts w:ascii="標楷體" w:eastAsia="標楷體" w:hAnsi="標楷體"/>
                <w:spacing w:val="-18"/>
                <w:w w:val="95"/>
                <w:kern w:val="0"/>
                <w:sz w:val="22"/>
              </w:rPr>
            </w:pPr>
            <w:r w:rsidRPr="00631AF8">
              <w:rPr>
                <w:rFonts w:ascii="標楷體" w:eastAsia="標楷體" w:hAnsi="標楷體"/>
                <w:spacing w:val="-18"/>
                <w:w w:val="95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C321CBC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9,500,000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9853EDF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0.52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7C9E479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309,500,000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74EF2A3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16.70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ABF3AA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- 300,000,000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539A734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- 96.93</w:t>
            </w:r>
          </w:p>
        </w:tc>
      </w:tr>
      <w:tr w:rsidR="000D714D" w14:paraId="2C9E143D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6EE3AD5" w14:textId="77777777" w:rsidR="000D714D" w:rsidRDefault="000D714D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C53AC5C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9,500,000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1081AFE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0.52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F004661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309,500,000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898FBB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16.70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1FFD545A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- 300,000,000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499D570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- 96.93</w:t>
            </w:r>
          </w:p>
        </w:tc>
      </w:tr>
      <w:tr w:rsidR="000D714D" w14:paraId="1C40113F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77B26E0" w14:textId="77777777" w:rsidR="000D714D" w:rsidRDefault="000D714D" w:rsidP="00631A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A8F3A7D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1,394,991,212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3C3A274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75.63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33C1C33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1,395,266,867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412A51E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75.29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0A5572E0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- 275,655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B24C256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- 0.02</w:t>
            </w:r>
          </w:p>
        </w:tc>
      </w:tr>
      <w:tr w:rsidR="000D714D" w14:paraId="098B7123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0E2539C" w14:textId="77777777" w:rsidR="000D714D" w:rsidRDefault="000D714D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5AE6A93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867,662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F3B809C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8C1E080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249,858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0CE63D8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0.01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8D92B0A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617,804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E54E2BE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247.26</w:t>
            </w:r>
          </w:p>
        </w:tc>
      </w:tr>
      <w:tr w:rsidR="000D714D" w14:paraId="1B18DDF7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5800496" w14:textId="77777777" w:rsidR="000D714D" w:rsidRDefault="000D714D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B3CC329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2,535,802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517DF79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0.14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FE50E28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2,956,208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15CEF4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0.16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755402A1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- 420,406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2F5CF27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- 14.22</w:t>
            </w:r>
          </w:p>
        </w:tc>
      </w:tr>
      <w:tr w:rsidR="000D714D" w14:paraId="66CE69F6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081B8F" w14:textId="77777777" w:rsidR="000D714D" w:rsidRDefault="000D714D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615F3B8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83,217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333D194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5FBFEA6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151,585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F64DEBA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0.01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BC156CA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- 68,368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32B7FB0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- 45.10</w:t>
            </w:r>
          </w:p>
        </w:tc>
      </w:tr>
      <w:tr w:rsidR="000D714D" w14:paraId="193D6EA9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7C3F948" w14:textId="77777777" w:rsidR="000D714D" w:rsidRDefault="000D714D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43EFCBF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1,391,504,531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F731111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75.44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C627F4F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1,391,909,216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9BAD422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75.11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0F6925C6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- 404,685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FDAD580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- 0.03</w:t>
            </w:r>
          </w:p>
        </w:tc>
      </w:tr>
      <w:tr w:rsidR="000D714D" w14:paraId="088E27CA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4CB1718" w14:textId="77777777" w:rsidR="000D714D" w:rsidRDefault="000D714D" w:rsidP="00631A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E41DB6B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4,415,071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F8B80B3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0.24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5D50AEC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3,771,807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910ECE8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0.20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95D4CB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643,264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B54A01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17.05</w:t>
            </w:r>
          </w:p>
        </w:tc>
      </w:tr>
      <w:tr w:rsidR="000D714D" w14:paraId="42F97274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09921E9" w14:textId="77777777" w:rsidR="000D714D" w:rsidRDefault="000D714D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DB6C3F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4,415,071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7885F74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0.24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5C2A9A1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3,771,807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7F239B6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0.20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29CEC1C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643,264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691AC4B6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17.05</w:t>
            </w:r>
          </w:p>
        </w:tc>
      </w:tr>
      <w:tr w:rsidR="000D714D" w14:paraId="028DA13A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6A89B09" w14:textId="77777777" w:rsidR="000D714D" w:rsidRDefault="000D714D" w:rsidP="00631AF8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3D50B2BD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1,844,507,231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5BE5C9E9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197FD3E7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1,853,182,487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57F0F9BE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575" w:type="dxa"/>
            <w:tcBorders>
              <w:top w:val="nil"/>
              <w:bottom w:val="single" w:sz="8" w:space="0" w:color="auto"/>
            </w:tcBorders>
            <w:vAlign w:val="center"/>
          </w:tcPr>
          <w:p w14:paraId="52A9CA09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noProof/>
                <w:sz w:val="18"/>
              </w:rPr>
              <w:t>- 8,675,256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6B89735" w14:textId="77777777" w:rsidR="000D714D" w:rsidRPr="005D389B" w:rsidRDefault="000D714D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kern w:val="0"/>
                <w:sz w:val="18"/>
              </w:rPr>
              <w:t>- 0.47</w:t>
            </w:r>
          </w:p>
        </w:tc>
      </w:tr>
    </w:tbl>
    <w:p w14:paraId="0E6EE0CD" w14:textId="77777777" w:rsidR="000D714D" w:rsidRPr="009C22C9" w:rsidRDefault="000D714D" w:rsidP="000D714D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：信託代理與保證資產（負債），113年底及112年底各有62,118,000元及63,043,000元。</w:t>
      </w:r>
    </w:p>
    <w:tbl>
      <w:tblPr>
        <w:tblW w:w="1017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575"/>
        <w:gridCol w:w="708"/>
      </w:tblGrid>
      <w:tr w:rsidR="005D389B" w14:paraId="5AE20489" w14:textId="77777777" w:rsidTr="00631AF8">
        <w:trPr>
          <w:tblHeader/>
        </w:trPr>
        <w:tc>
          <w:tcPr>
            <w:tcW w:w="10178" w:type="dxa"/>
            <w:gridSpan w:val="7"/>
            <w:tcBorders>
              <w:bottom w:val="single" w:sz="8" w:space="0" w:color="auto"/>
            </w:tcBorders>
          </w:tcPr>
          <w:p w14:paraId="75C91606" w14:textId="20808B87" w:rsidR="005D389B" w:rsidRDefault="00604192" w:rsidP="00534A01">
            <w:pPr>
              <w:snapToGrid w:val="0"/>
              <w:spacing w:after="60"/>
              <w:ind w:leftChars="402" w:left="965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5D389B" w:rsidRPr="00004D6F">
              <w:rPr>
                <w:rFonts w:ascii="標楷體" w:eastAsia="標楷體" w:hAnsi="標楷體"/>
                <w:b/>
                <w:sz w:val="32"/>
                <w:u w:val="single"/>
              </w:rPr>
              <w:t>故宮文物藝術發展基金</w:t>
            </w:r>
            <w:r w:rsidR="005D389B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5D389B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5D389B">
              <w:rPr>
                <w:rFonts w:ascii="標楷體" w:eastAsia="標楷體" w:hAnsi="標楷體" w:hint="eastAsia"/>
                <w:b/>
                <w:sz w:val="32"/>
                <w:u w:val="single"/>
              </w:rPr>
              <w:t>審定後平衡表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534A01">
              <w:rPr>
                <w:rFonts w:ascii="標楷體" w:eastAsia="標楷體" w:hAnsi="標楷體" w:hint="eastAsia"/>
                <w:sz w:val="32"/>
              </w:rPr>
              <w:t>（</w:t>
            </w:r>
            <w:r w:rsidR="00591095" w:rsidRPr="00034B5B">
              <w:rPr>
                <w:rFonts w:ascii="標楷體" w:eastAsia="標楷體" w:hAnsi="標楷體" w:hint="eastAsia"/>
                <w:sz w:val="32"/>
              </w:rPr>
              <w:t>續</w:t>
            </w:r>
            <w:r w:rsidR="00534A01">
              <w:rPr>
                <w:rFonts w:ascii="標楷體" w:eastAsia="標楷體" w:hAnsi="標楷體" w:hint="eastAsia"/>
                <w:sz w:val="32"/>
              </w:rPr>
              <w:t>）</w:t>
            </w:r>
          </w:p>
          <w:p w14:paraId="3E5EEE20" w14:textId="77777777" w:rsidR="005D389B" w:rsidRDefault="005D389B" w:rsidP="00B10D55">
            <w:pPr>
              <w:tabs>
                <w:tab w:val="left" w:pos="3600"/>
                <w:tab w:val="left" w:pos="8718"/>
              </w:tabs>
              <w:snapToGrid w:val="0"/>
              <w:ind w:rightChars="-5" w:right="-12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5D389B" w14:paraId="6480CCCD" w14:textId="77777777" w:rsidTr="00B10D5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BD4DD7A" w14:textId="77777777" w:rsidR="005D389B" w:rsidRPr="00631AF8" w:rsidRDefault="005D389B" w:rsidP="00631AF8">
            <w:pPr>
              <w:ind w:left="113" w:right="57"/>
              <w:jc w:val="distribute"/>
              <w:rPr>
                <w:rFonts w:ascii="標楷體" w:eastAsia="標楷體" w:hAnsi="標楷體"/>
                <w:szCs w:val="22"/>
              </w:rPr>
            </w:pPr>
            <w:r w:rsidRPr="00631AF8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04165C4" w14:textId="77777777" w:rsidR="005D389B" w:rsidRDefault="005D389B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7E9DEE2" w14:textId="77777777" w:rsidR="005D389B" w:rsidRDefault="005D389B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28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2182CF0" w14:textId="77777777" w:rsidR="005D389B" w:rsidRDefault="005D389B" w:rsidP="00631AF8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5D389B" w14:paraId="2761EC6F" w14:textId="77777777" w:rsidTr="00B10D5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C3DB79A" w14:textId="77777777" w:rsidR="005D389B" w:rsidRDefault="005D389B" w:rsidP="001E5727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26B974B3" w14:textId="77777777" w:rsidR="005D389B" w:rsidRDefault="005D389B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33BEC421" w14:textId="77777777" w:rsidR="005D389B" w:rsidRDefault="005D389B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3876FC4E" w14:textId="77777777" w:rsidR="005D389B" w:rsidRDefault="005D389B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47BA1FC4" w14:textId="77777777" w:rsidR="005D389B" w:rsidRDefault="005D389B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5" w:type="dxa"/>
            <w:tcBorders>
              <w:bottom w:val="single" w:sz="8" w:space="0" w:color="auto"/>
            </w:tcBorders>
            <w:vAlign w:val="center"/>
          </w:tcPr>
          <w:p w14:paraId="4A617D77" w14:textId="77777777" w:rsidR="005D389B" w:rsidRDefault="005D389B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8" w:type="dxa"/>
            <w:tcBorders>
              <w:bottom w:val="single" w:sz="8" w:space="0" w:color="auto"/>
              <w:right w:val="nil"/>
            </w:tcBorders>
            <w:vAlign w:val="center"/>
          </w:tcPr>
          <w:p w14:paraId="19172137" w14:textId="77777777" w:rsidR="005D389B" w:rsidRDefault="005D389B" w:rsidP="00631A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5D389B" w14:paraId="52C8272B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1"/>
        </w:trPr>
        <w:tc>
          <w:tcPr>
            <w:tcW w:w="3023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2B833AA" w14:textId="77777777" w:rsidR="005D389B" w:rsidRDefault="005D389B" w:rsidP="00631AF8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single" w:sz="8" w:space="0" w:color="auto"/>
              <w:bottom w:val="nil"/>
            </w:tcBorders>
            <w:vAlign w:val="center"/>
          </w:tcPr>
          <w:p w14:paraId="1FA2FCB1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74,067,457</w:t>
            </w:r>
          </w:p>
        </w:tc>
        <w:tc>
          <w:tcPr>
            <w:tcW w:w="657" w:type="dxa"/>
            <w:tcBorders>
              <w:top w:val="single" w:sz="8" w:space="0" w:color="auto"/>
              <w:bottom w:val="nil"/>
            </w:tcBorders>
            <w:vAlign w:val="center"/>
          </w:tcPr>
          <w:p w14:paraId="4AC4D68F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4.02</w:t>
            </w:r>
          </w:p>
        </w:tc>
        <w:tc>
          <w:tcPr>
            <w:tcW w:w="1764" w:type="dxa"/>
            <w:tcBorders>
              <w:top w:val="single" w:sz="8" w:space="0" w:color="auto"/>
              <w:bottom w:val="nil"/>
            </w:tcBorders>
            <w:vAlign w:val="center"/>
          </w:tcPr>
          <w:p w14:paraId="7C6817FE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63,524,911</w:t>
            </w:r>
          </w:p>
        </w:tc>
        <w:tc>
          <w:tcPr>
            <w:tcW w:w="672" w:type="dxa"/>
            <w:tcBorders>
              <w:top w:val="single" w:sz="8" w:space="0" w:color="auto"/>
              <w:bottom w:val="nil"/>
            </w:tcBorders>
            <w:vAlign w:val="center"/>
          </w:tcPr>
          <w:p w14:paraId="406D68A1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3.43</w:t>
            </w:r>
          </w:p>
        </w:tc>
        <w:tc>
          <w:tcPr>
            <w:tcW w:w="1575" w:type="dxa"/>
            <w:tcBorders>
              <w:top w:val="single" w:sz="8" w:space="0" w:color="auto"/>
              <w:bottom w:val="nil"/>
            </w:tcBorders>
            <w:vAlign w:val="center"/>
          </w:tcPr>
          <w:p w14:paraId="4053BDFB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noProof/>
                <w:sz w:val="18"/>
              </w:rPr>
              <w:t>10,542,546</w:t>
            </w:r>
          </w:p>
        </w:tc>
        <w:tc>
          <w:tcPr>
            <w:tcW w:w="708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7AC29B0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kern w:val="0"/>
                <w:sz w:val="18"/>
              </w:rPr>
              <w:t>16.60</w:t>
            </w:r>
          </w:p>
        </w:tc>
      </w:tr>
      <w:tr w:rsidR="005D389B" w14:paraId="4FFDE123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937B7A" w14:textId="77777777" w:rsidR="005D389B" w:rsidRDefault="005D389B" w:rsidP="00631A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BF4F5E0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49,349,896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F896432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2.68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4D5B97E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43,289,906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639DCD6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2.34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4D9AAD9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6,059,990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6D7C2E01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14.00</w:t>
            </w:r>
          </w:p>
        </w:tc>
      </w:tr>
      <w:tr w:rsidR="005D389B" w14:paraId="7A589548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9B2D075" w14:textId="77777777" w:rsidR="005D389B" w:rsidRDefault="005D389B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BF4030D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49,105,045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B25EECE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2.66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9470997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42,930,972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5479489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2.32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61A2BD4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6,174,073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510389D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14.38</w:t>
            </w:r>
          </w:p>
        </w:tc>
      </w:tr>
      <w:tr w:rsidR="005D389B" w14:paraId="686D475B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363D87A" w14:textId="77777777" w:rsidR="005D389B" w:rsidRDefault="005D389B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8749AC3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244,851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C61E788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2FC2B30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358,934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F11C805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0.02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833641F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- 114,083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694E04A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- 31.78</w:t>
            </w:r>
          </w:p>
        </w:tc>
      </w:tr>
      <w:tr w:rsidR="005D389B" w14:paraId="5721D5EF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3574B0B" w14:textId="77777777" w:rsidR="005D389B" w:rsidRDefault="005D389B" w:rsidP="00631A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6E6CECC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24,717,561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F982DDE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1.34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C247B9B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20,235,005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EA6E0F8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1.09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73116714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4,482,556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DAC5410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22.15</w:t>
            </w:r>
          </w:p>
        </w:tc>
      </w:tr>
      <w:tr w:rsidR="005D389B" w14:paraId="79056C1E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8190FDC" w14:textId="77777777" w:rsidR="005D389B" w:rsidRDefault="005D389B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4824331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4,215,915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458613B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0.23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D96D147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1,323,753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DE75727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0.07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F073C25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2,892,162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39B5480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218.48</w:t>
            </w:r>
          </w:p>
        </w:tc>
      </w:tr>
      <w:tr w:rsidR="005D389B" w14:paraId="2026723A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011AEE3" w14:textId="77777777" w:rsidR="005D389B" w:rsidRDefault="005D389B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16F1B33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20,501,646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E733A1C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1.11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589220E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18,911,252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8EC63C7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1.02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7FBCAA52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1,590,394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3DF149D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8.41</w:t>
            </w:r>
          </w:p>
        </w:tc>
      </w:tr>
      <w:tr w:rsidR="005D389B" w14:paraId="14B352C4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DF8CE78" w14:textId="77777777" w:rsidR="005D389B" w:rsidRDefault="005D389B" w:rsidP="00631AF8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D15C2A9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1,770,439,774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6D9AAFB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95.98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7813400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1,789,657,576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2B4D584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96.57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E7009FC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noProof/>
                <w:sz w:val="18"/>
              </w:rPr>
              <w:t>- 19,217,802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B3BEB02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kern w:val="0"/>
                <w:sz w:val="18"/>
              </w:rPr>
              <w:t>- 1.07</w:t>
            </w:r>
          </w:p>
        </w:tc>
      </w:tr>
      <w:tr w:rsidR="005D389B" w14:paraId="640481B0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E7AF508" w14:textId="77777777" w:rsidR="005D389B" w:rsidRDefault="005D389B" w:rsidP="00631A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E1706DB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1,284,333,757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46EB5F5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69.63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6474CE6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1,284,333,757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85DE5AD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69.30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0540FAB0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8DDE770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－</w:t>
            </w:r>
          </w:p>
        </w:tc>
      </w:tr>
      <w:tr w:rsidR="005D389B" w14:paraId="2FEADA45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BF01A27" w14:textId="77777777" w:rsidR="005D389B" w:rsidRDefault="005D389B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527FC25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1,284,333,757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A00F733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69.63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2183E9D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1,284,333,757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726D3C5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69.30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796F206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4CFB8A2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－</w:t>
            </w:r>
          </w:p>
        </w:tc>
      </w:tr>
      <w:tr w:rsidR="005D389B" w14:paraId="13DDF1B2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FC4647A" w14:textId="77777777" w:rsidR="005D389B" w:rsidRDefault="005D389B" w:rsidP="00631A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C4F8D3E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486,106,017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2EA2CBB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26.35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CC2FE64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518,270,465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FA610DA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27.97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0E162D2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- 32,164,448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198F438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- 6.21</w:t>
            </w:r>
          </w:p>
        </w:tc>
      </w:tr>
      <w:tr w:rsidR="005D389B" w14:paraId="400795CC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48DFC20" w14:textId="77777777" w:rsidR="005D389B" w:rsidRDefault="005D389B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60E35E3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418,619,977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A360C46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22.70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681A5DB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418,619,977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6C4A6E2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22.59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7143349E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A468FCE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－</w:t>
            </w:r>
          </w:p>
        </w:tc>
      </w:tr>
      <w:tr w:rsidR="005D389B" w14:paraId="44806BA1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E0A8347" w14:textId="77777777" w:rsidR="005D389B" w:rsidRDefault="005D389B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45B48A1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67,486,040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CFE42D8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3.66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1574A22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99,650,488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CC3E952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5.38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2DAC914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- 32,164,448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E60D962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- 32.28</w:t>
            </w:r>
          </w:p>
        </w:tc>
      </w:tr>
      <w:tr w:rsidR="005D389B" w14:paraId="169C7DE9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ADCFF7" w14:textId="77777777" w:rsidR="005D389B" w:rsidRDefault="005D389B" w:rsidP="00631A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00FED5A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E117F7E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054F0E5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- 12,946,646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5AA5F27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- 0.70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4112C77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12,946,646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1E3AE25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- 100.00</w:t>
            </w:r>
          </w:p>
        </w:tc>
      </w:tr>
      <w:tr w:rsidR="005D389B" w14:paraId="3E16C5AC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C971D88" w14:textId="77777777" w:rsidR="005D389B" w:rsidRDefault="005D389B" w:rsidP="00631AF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C549245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37C2CD1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DD04043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- 12,946,646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93E51BC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sz w:val="18"/>
              </w:rPr>
              <w:t>- 0.70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6D27BD4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noProof/>
                <w:sz w:val="18"/>
              </w:rPr>
              <w:t>12,946,646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3E54862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kern w:val="0"/>
                <w:sz w:val="18"/>
              </w:rPr>
              <w:t>- 100.00</w:t>
            </w:r>
          </w:p>
        </w:tc>
      </w:tr>
      <w:tr w:rsidR="005D389B" w14:paraId="6AA128B8" w14:textId="77777777" w:rsidTr="00631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1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AAA2AE2" w14:textId="77777777" w:rsidR="005D389B" w:rsidRDefault="005D389B" w:rsidP="00631AF8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3D3BD9F2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1,844,507,231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3C24FB72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71CF18C8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1,853,182,487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30F69EBA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575" w:type="dxa"/>
            <w:tcBorders>
              <w:top w:val="nil"/>
              <w:bottom w:val="single" w:sz="8" w:space="0" w:color="auto"/>
            </w:tcBorders>
            <w:vAlign w:val="center"/>
          </w:tcPr>
          <w:p w14:paraId="003418F8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noProof/>
                <w:sz w:val="18"/>
              </w:rPr>
              <w:t>- 8,675,256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9AE9BF0" w14:textId="77777777" w:rsidR="005D389B" w:rsidRPr="005D389B" w:rsidRDefault="005D389B" w:rsidP="00631AF8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5D389B">
              <w:rPr>
                <w:rFonts w:asciiTheme="majorEastAsia" w:eastAsiaTheme="majorEastAsia" w:hAnsiTheme="majorEastAsia"/>
                <w:b/>
                <w:kern w:val="0"/>
                <w:sz w:val="18"/>
              </w:rPr>
              <w:t>- 0.47</w:t>
            </w:r>
          </w:p>
        </w:tc>
      </w:tr>
    </w:tbl>
    <w:p w14:paraId="4C38720C" w14:textId="77777777" w:rsidR="00447D95" w:rsidRPr="00BA0BD6" w:rsidRDefault="00447D95" w:rsidP="005D389B">
      <w:pPr>
        <w:spacing w:line="20" w:lineRule="exact"/>
        <w:jc w:val="both"/>
        <w:rPr>
          <w:rFonts w:ascii="標楷體" w:eastAsia="標楷體" w:hAnsi="標楷體"/>
          <w:sz w:val="2"/>
          <w:szCs w:val="2"/>
        </w:rPr>
      </w:pPr>
    </w:p>
    <w:sectPr w:rsidR="00447D95" w:rsidRPr="00BA0BD6" w:rsidSect="001E5C6B">
      <w:pgSz w:w="11906" w:h="16838" w:code="9"/>
      <w:pgMar w:top="1418" w:right="851" w:bottom="1418" w:left="851" w:header="1021" w:footer="737" w:gutter="0"/>
      <w:pgNumType w:start="15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EBB72" w14:textId="77777777" w:rsidR="001C1020" w:rsidRDefault="001C1020" w:rsidP="00A11CE0">
      <w:r>
        <w:separator/>
      </w:r>
    </w:p>
  </w:endnote>
  <w:endnote w:type="continuationSeparator" w:id="0">
    <w:p w14:paraId="4B498D57" w14:textId="77777777" w:rsidR="001C1020" w:rsidRDefault="001C1020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細明體"/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3BDE7" w14:textId="77777777" w:rsidR="001C1020" w:rsidRDefault="001C1020" w:rsidP="00A11CE0">
      <w:r>
        <w:separator/>
      </w:r>
    </w:p>
  </w:footnote>
  <w:footnote w:type="continuationSeparator" w:id="0">
    <w:p w14:paraId="528479B0" w14:textId="77777777" w:rsidR="001C1020" w:rsidRDefault="001C1020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50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D0E"/>
    <w:rsid w:val="00016207"/>
    <w:rsid w:val="00034B5B"/>
    <w:rsid w:val="00065DFC"/>
    <w:rsid w:val="000B1508"/>
    <w:rsid w:val="000C5427"/>
    <w:rsid w:val="000D714D"/>
    <w:rsid w:val="0011662C"/>
    <w:rsid w:val="00125B60"/>
    <w:rsid w:val="00161269"/>
    <w:rsid w:val="00174F95"/>
    <w:rsid w:val="00180787"/>
    <w:rsid w:val="001A7B5E"/>
    <w:rsid w:val="001C1020"/>
    <w:rsid w:val="001E5C6B"/>
    <w:rsid w:val="002460BE"/>
    <w:rsid w:val="0029589C"/>
    <w:rsid w:val="00365976"/>
    <w:rsid w:val="003A5C6B"/>
    <w:rsid w:val="003B7BC6"/>
    <w:rsid w:val="003E43EE"/>
    <w:rsid w:val="00400FA2"/>
    <w:rsid w:val="00447D95"/>
    <w:rsid w:val="00472A4C"/>
    <w:rsid w:val="004E421A"/>
    <w:rsid w:val="00534A01"/>
    <w:rsid w:val="00571258"/>
    <w:rsid w:val="00584764"/>
    <w:rsid w:val="00591095"/>
    <w:rsid w:val="0059749D"/>
    <w:rsid w:val="005D389B"/>
    <w:rsid w:val="00604192"/>
    <w:rsid w:val="00615C97"/>
    <w:rsid w:val="00621D9A"/>
    <w:rsid w:val="00631AF8"/>
    <w:rsid w:val="0063457F"/>
    <w:rsid w:val="00644070"/>
    <w:rsid w:val="006C55E7"/>
    <w:rsid w:val="006D0943"/>
    <w:rsid w:val="006E22B5"/>
    <w:rsid w:val="00780E5F"/>
    <w:rsid w:val="00786BE8"/>
    <w:rsid w:val="007D0A85"/>
    <w:rsid w:val="009605C7"/>
    <w:rsid w:val="00960E24"/>
    <w:rsid w:val="009B2B4F"/>
    <w:rsid w:val="009D6A93"/>
    <w:rsid w:val="00A05842"/>
    <w:rsid w:val="00A11CE0"/>
    <w:rsid w:val="00A45D0F"/>
    <w:rsid w:val="00AF01BD"/>
    <w:rsid w:val="00B0336B"/>
    <w:rsid w:val="00B10D55"/>
    <w:rsid w:val="00B2592A"/>
    <w:rsid w:val="00B75642"/>
    <w:rsid w:val="00B90119"/>
    <w:rsid w:val="00BA0BD6"/>
    <w:rsid w:val="00C12576"/>
    <w:rsid w:val="00C45CF6"/>
    <w:rsid w:val="00C731EF"/>
    <w:rsid w:val="00C739F5"/>
    <w:rsid w:val="00CA3D0E"/>
    <w:rsid w:val="00CD7696"/>
    <w:rsid w:val="00CF542F"/>
    <w:rsid w:val="00CF6E84"/>
    <w:rsid w:val="00D107C9"/>
    <w:rsid w:val="00D11617"/>
    <w:rsid w:val="00D17688"/>
    <w:rsid w:val="00DE21A9"/>
    <w:rsid w:val="00E2398D"/>
    <w:rsid w:val="00E81161"/>
    <w:rsid w:val="00E82C09"/>
    <w:rsid w:val="00E86D98"/>
    <w:rsid w:val="00EE3998"/>
    <w:rsid w:val="00F11653"/>
    <w:rsid w:val="00F24C24"/>
    <w:rsid w:val="00F26F1B"/>
    <w:rsid w:val="00F3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o:colormenu v:ext="edit" fillcolor="none"/>
    </o:shapedefaults>
    <o:shapelayout v:ext="edit">
      <o:idmap v:ext="edit" data="1"/>
    </o:shapelayout>
  </w:shapeDefaults>
  <w:decimalSymbol w:val="."/>
  <w:listSeparator w:val=","/>
  <w14:docId w14:val="0AA06CE9"/>
  <w15:docId w15:val="{29B675C2-7B49-4887-9F12-3E79D4429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65DF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065DFC"/>
    <w:rPr>
      <w:kern w:val="2"/>
    </w:rPr>
  </w:style>
  <w:style w:type="paragraph" w:styleId="af">
    <w:name w:val="footer"/>
    <w:basedOn w:val="a"/>
    <w:link w:val="af0"/>
    <w:uiPriority w:val="99"/>
    <w:unhideWhenUsed/>
    <w:rsid w:val="00065DF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065DF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37FD8-404A-4FDC-82EA-1BB6220D4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參考資料-收支餘絀審定表.dot</Template>
  <TotalTime>190</TotalTime>
  <Pages>5</Pages>
  <Words>1532</Words>
  <Characters>3315</Characters>
  <Application>Microsoft Office Word</Application>
  <DocSecurity>0</DocSecurity>
  <Lines>27</Lines>
  <Paragraphs>9</Paragraphs>
  <ScaleCrop>false</ScaleCrop>
  <Company>審計部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27</cp:revision>
  <cp:lastPrinted>2025-06-29T03:46:00Z</cp:lastPrinted>
  <dcterms:created xsi:type="dcterms:W3CDTF">2025-05-22T03:16:00Z</dcterms:created>
  <dcterms:modified xsi:type="dcterms:W3CDTF">2025-07-11T09:28:00Z</dcterms:modified>
</cp:coreProperties>
</file>