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137D9" w14:textId="0CB45AC3" w:rsidR="00163092" w:rsidRDefault="00163092" w:rsidP="00163092">
      <w:pPr>
        <w:spacing w:afterLines="20" w:after="72" w:line="0" w:lineRule="atLeast"/>
        <w:ind w:firstLineChars="300" w:firstLine="961"/>
      </w:pPr>
      <w:r>
        <w:rPr>
          <w:rFonts w:ascii="標楷體" w:eastAsia="標楷體" w:hint="eastAsia"/>
          <w:b/>
          <w:bCs/>
          <w:sz w:val="32"/>
          <w:szCs w:val="24"/>
        </w:rPr>
        <w:t>4.</w:t>
      </w:r>
      <w:r w:rsidRPr="00364BC0">
        <w:rPr>
          <w:rFonts w:ascii="標楷體" w:eastAsia="標楷體" w:hint="eastAsia"/>
          <w:b/>
          <w:bCs/>
          <w:sz w:val="32"/>
          <w:szCs w:val="24"/>
        </w:rPr>
        <w:t>國民年金保險</w:t>
      </w:r>
      <w:r w:rsidRPr="008A630F">
        <w:rPr>
          <w:rFonts w:ascii="標楷體" w:eastAsia="標楷體" w:hint="eastAsia"/>
          <w:b/>
          <w:sz w:val="32"/>
          <w:szCs w:val="28"/>
        </w:rPr>
        <w:t>基金</w:t>
      </w:r>
    </w:p>
    <w:tbl>
      <w:tblPr>
        <w:tblW w:w="101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81"/>
        <w:gridCol w:w="1371"/>
        <w:gridCol w:w="1371"/>
        <w:gridCol w:w="1371"/>
        <w:gridCol w:w="1371"/>
        <w:gridCol w:w="1368"/>
        <w:gridCol w:w="861"/>
      </w:tblGrid>
      <w:tr w:rsidR="008A630F" w14:paraId="33A538EB" w14:textId="77777777" w:rsidTr="00163092">
        <w:trPr>
          <w:trHeight w:val="438"/>
          <w:tblHeader/>
        </w:trPr>
        <w:tc>
          <w:tcPr>
            <w:tcW w:w="10194" w:type="dxa"/>
            <w:gridSpan w:val="7"/>
            <w:tcBorders>
              <w:bottom w:val="single" w:sz="8" w:space="0" w:color="auto"/>
            </w:tcBorders>
          </w:tcPr>
          <w:p w14:paraId="1F02C49E" w14:textId="77777777" w:rsidR="00094484" w:rsidRDefault="008A630F" w:rsidP="00094484">
            <w:pPr>
              <w:snapToGrid w:val="0"/>
              <w:spacing w:after="60"/>
              <w:ind w:leftChars="-133" w:left="-319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bookmarkStart w:id="0" w:name="_Toc518307739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國民年金保險基金</w:t>
            </w:r>
            <w:r w:rsidRPr="00D107C9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4D50E670" w14:textId="354D1146" w:rsidR="008A630F" w:rsidRDefault="008A630F" w:rsidP="002F3AA4">
            <w:pPr>
              <w:tabs>
                <w:tab w:val="left" w:pos="4076"/>
                <w:tab w:val="left" w:pos="8705"/>
              </w:tabs>
              <w:snapToGrid w:val="0"/>
              <w:ind w:right="32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82C09">
              <w:rPr>
                <w:rFonts w:ascii="標楷體" w:eastAsia="標楷體" w:hAnsi="標楷體" w:hint="eastAsia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8A630F" w14:paraId="2A769A8E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248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4856E3A" w14:textId="77777777" w:rsidR="008A630F" w:rsidRDefault="008A630F" w:rsidP="00094484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AF01BD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371" w:type="dxa"/>
            <w:vMerge w:val="restart"/>
            <w:tcBorders>
              <w:top w:val="single" w:sz="8" w:space="0" w:color="auto"/>
            </w:tcBorders>
            <w:vAlign w:val="center"/>
          </w:tcPr>
          <w:p w14:paraId="6DE2A59F" w14:textId="77777777" w:rsidR="008A630F" w:rsidRDefault="008A630F" w:rsidP="0009448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371" w:type="dxa"/>
            <w:vMerge w:val="restart"/>
            <w:tcBorders>
              <w:top w:val="single" w:sz="8" w:space="0" w:color="auto"/>
            </w:tcBorders>
            <w:vAlign w:val="center"/>
          </w:tcPr>
          <w:p w14:paraId="2AF8BCF3" w14:textId="77777777" w:rsidR="008A630F" w:rsidRDefault="008A630F" w:rsidP="0009448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71" w:type="dxa"/>
            <w:vMerge w:val="restart"/>
            <w:tcBorders>
              <w:top w:val="single" w:sz="8" w:space="0" w:color="auto"/>
            </w:tcBorders>
            <w:vAlign w:val="center"/>
          </w:tcPr>
          <w:p w14:paraId="2375773E" w14:textId="77777777" w:rsidR="008A630F" w:rsidRDefault="008A630F" w:rsidP="0009448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71" w:type="dxa"/>
            <w:vMerge w:val="restart"/>
            <w:tcBorders>
              <w:top w:val="single" w:sz="8" w:space="0" w:color="auto"/>
            </w:tcBorders>
            <w:vAlign w:val="center"/>
          </w:tcPr>
          <w:p w14:paraId="6C6C4B81" w14:textId="77777777" w:rsidR="008A630F" w:rsidRPr="00F22D15" w:rsidRDefault="008A630F" w:rsidP="00094484">
            <w:pPr>
              <w:ind w:leftChars="20" w:left="48" w:rightChars="20" w:right="48"/>
              <w:jc w:val="center"/>
              <w:rPr>
                <w:rFonts w:ascii="標楷體" w:eastAsia="標楷體" w:hAnsi="標楷體"/>
              </w:rPr>
            </w:pPr>
            <w:r w:rsidRPr="00F22D15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229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19986BB" w14:textId="77777777" w:rsidR="008A630F" w:rsidRDefault="008A630F" w:rsidP="00094484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49D278F1" w14:textId="77777777" w:rsidR="008A630F" w:rsidRDefault="008A630F" w:rsidP="00094484">
            <w:pPr>
              <w:spacing w:line="240" w:lineRule="exact"/>
              <w:ind w:leftChars="20" w:left="48" w:right="2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8A630F" w14:paraId="4F6D1244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248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3140DBC" w14:textId="77777777" w:rsidR="008A630F" w:rsidRDefault="008A630F" w:rsidP="0016309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71" w:type="dxa"/>
            <w:vMerge/>
            <w:tcBorders>
              <w:bottom w:val="single" w:sz="8" w:space="0" w:color="auto"/>
            </w:tcBorders>
            <w:vAlign w:val="center"/>
          </w:tcPr>
          <w:p w14:paraId="535F9819" w14:textId="77777777" w:rsidR="008A630F" w:rsidRDefault="008A630F" w:rsidP="0009448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71" w:type="dxa"/>
            <w:vMerge/>
            <w:tcBorders>
              <w:bottom w:val="single" w:sz="8" w:space="0" w:color="auto"/>
            </w:tcBorders>
            <w:vAlign w:val="center"/>
          </w:tcPr>
          <w:p w14:paraId="155AD6C5" w14:textId="77777777" w:rsidR="008A630F" w:rsidRDefault="008A630F" w:rsidP="0009448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71" w:type="dxa"/>
            <w:vMerge/>
            <w:tcBorders>
              <w:bottom w:val="single" w:sz="8" w:space="0" w:color="auto"/>
            </w:tcBorders>
            <w:vAlign w:val="center"/>
          </w:tcPr>
          <w:p w14:paraId="58EDF551" w14:textId="77777777" w:rsidR="008A630F" w:rsidRDefault="008A630F" w:rsidP="0009448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71" w:type="dxa"/>
            <w:vMerge/>
            <w:tcBorders>
              <w:bottom w:val="single" w:sz="8" w:space="0" w:color="auto"/>
            </w:tcBorders>
            <w:vAlign w:val="center"/>
          </w:tcPr>
          <w:p w14:paraId="3BE915A5" w14:textId="77777777" w:rsidR="008A630F" w:rsidRDefault="008A630F" w:rsidP="0009448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68" w:type="dxa"/>
            <w:tcBorders>
              <w:bottom w:val="single" w:sz="8" w:space="0" w:color="auto"/>
            </w:tcBorders>
            <w:vAlign w:val="center"/>
          </w:tcPr>
          <w:p w14:paraId="77F02006" w14:textId="77777777" w:rsidR="008A630F" w:rsidRDefault="008A630F" w:rsidP="0009448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61" w:type="dxa"/>
            <w:tcBorders>
              <w:bottom w:val="single" w:sz="8" w:space="0" w:color="auto"/>
              <w:right w:val="nil"/>
            </w:tcBorders>
            <w:vAlign w:val="center"/>
          </w:tcPr>
          <w:p w14:paraId="52097227" w14:textId="77777777" w:rsidR="008A630F" w:rsidRDefault="008A630F" w:rsidP="0009448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8A630F" w:rsidRPr="00571258" w14:paraId="0CD05FF8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26629B36" w14:textId="5BC0D9B0" w:rsidR="008A630F" w:rsidRPr="00571258" w:rsidRDefault="008A630F" w:rsidP="0009448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2FE93EA9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122,778,827,000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22159D48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262,790,978,713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323F9C5D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4D5E6105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262,790,978,713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38BCD05D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140,012,151,713</w:t>
            </w:r>
          </w:p>
        </w:tc>
        <w:tc>
          <w:tcPr>
            <w:tcW w:w="861" w:type="dxa"/>
            <w:tcBorders>
              <w:top w:val="nil"/>
              <w:bottom w:val="nil"/>
              <w:right w:val="nil"/>
            </w:tcBorders>
            <w:vAlign w:val="center"/>
          </w:tcPr>
          <w:p w14:paraId="3E924791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114.04</w:t>
            </w:r>
          </w:p>
        </w:tc>
      </w:tr>
      <w:tr w:rsidR="008A630F" w:rsidRPr="00571258" w14:paraId="10BF9961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30FE5BDA" w14:textId="77777777" w:rsidR="008A630F" w:rsidRPr="00571258" w:rsidRDefault="008A630F" w:rsidP="0009448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投融資業務收入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29167ADC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18,009,196,000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5E741A65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157,639,348,994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272571AE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6286E3A5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157,639,348,994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6BD81D10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139,630,152,994</w:t>
            </w:r>
          </w:p>
        </w:tc>
        <w:tc>
          <w:tcPr>
            <w:tcW w:w="861" w:type="dxa"/>
            <w:tcBorders>
              <w:top w:val="nil"/>
              <w:bottom w:val="nil"/>
              <w:right w:val="nil"/>
            </w:tcBorders>
            <w:vAlign w:val="center"/>
          </w:tcPr>
          <w:p w14:paraId="5CDFCCC5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775.33</w:t>
            </w:r>
          </w:p>
        </w:tc>
      </w:tr>
      <w:tr w:rsidR="008A630F" w:rsidRPr="00571258" w14:paraId="3024B877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216BE2BA" w14:textId="77777777" w:rsidR="008A630F" w:rsidRPr="00571258" w:rsidRDefault="008A630F" w:rsidP="0009448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保險收入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42E5ADCC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54,906,209,000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04935BE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56,457,831,280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39F6A35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65BA1EDD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56,457,831,280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303EE18E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1,551,622,280</w:t>
            </w:r>
          </w:p>
        </w:tc>
        <w:tc>
          <w:tcPr>
            <w:tcW w:w="861" w:type="dxa"/>
            <w:tcBorders>
              <w:top w:val="nil"/>
              <w:bottom w:val="nil"/>
              <w:right w:val="nil"/>
            </w:tcBorders>
            <w:vAlign w:val="center"/>
          </w:tcPr>
          <w:p w14:paraId="775FC565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2.83</w:t>
            </w:r>
          </w:p>
        </w:tc>
      </w:tr>
      <w:tr w:rsidR="008A630F" w:rsidRPr="00571258" w14:paraId="40A8E130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0BC581FA" w14:textId="77777777" w:rsidR="008A630F" w:rsidRPr="00571258" w:rsidRDefault="008A630F" w:rsidP="0009448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33181802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49,863,422,000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3E5DC371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48,693,798,439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2E1FA12A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E769D4E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48,693,798,439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777D7307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- 1,169,623,561</w:t>
            </w:r>
          </w:p>
        </w:tc>
        <w:tc>
          <w:tcPr>
            <w:tcW w:w="861" w:type="dxa"/>
            <w:tcBorders>
              <w:top w:val="nil"/>
              <w:bottom w:val="nil"/>
              <w:right w:val="nil"/>
            </w:tcBorders>
            <w:vAlign w:val="center"/>
          </w:tcPr>
          <w:p w14:paraId="22B2CE81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- 2.35</w:t>
            </w:r>
          </w:p>
        </w:tc>
      </w:tr>
      <w:tr w:rsidR="008A630F" w:rsidRPr="00571258" w14:paraId="06E11D76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29D3BC5D" w14:textId="77777777" w:rsidR="008A630F" w:rsidRPr="00571258" w:rsidRDefault="008A630F" w:rsidP="0009448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3AEE1207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122,850,973,000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5A367301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263,060,756,726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75E6CCBE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32499DFE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263,060,756,726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4D3EF49C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140,209,783,726</w:t>
            </w:r>
          </w:p>
        </w:tc>
        <w:tc>
          <w:tcPr>
            <w:tcW w:w="861" w:type="dxa"/>
            <w:tcBorders>
              <w:top w:val="nil"/>
              <w:bottom w:val="nil"/>
              <w:right w:val="nil"/>
            </w:tcBorders>
            <w:vAlign w:val="center"/>
          </w:tcPr>
          <w:p w14:paraId="033AEEA0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114.13</w:t>
            </w:r>
          </w:p>
        </w:tc>
      </w:tr>
      <w:tr w:rsidR="008A630F" w:rsidRPr="00571258" w14:paraId="1BC86F2D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0533E73A" w14:textId="77777777" w:rsidR="008A630F" w:rsidRPr="00571258" w:rsidRDefault="008A630F" w:rsidP="0009448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投融資業務成本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333A5EC0" w14:textId="4C3D31ED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440,634,000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6151A94B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67,406,168,043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4D88860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51F49474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67,406,168,043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2EF00E38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66,965,534,043</w:t>
            </w:r>
          </w:p>
        </w:tc>
        <w:tc>
          <w:tcPr>
            <w:tcW w:w="861" w:type="dxa"/>
            <w:tcBorders>
              <w:top w:val="nil"/>
              <w:bottom w:val="nil"/>
              <w:right w:val="nil"/>
            </w:tcBorders>
            <w:vAlign w:val="center"/>
          </w:tcPr>
          <w:p w14:paraId="4A5E3949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15,197.54</w:t>
            </w:r>
          </w:p>
        </w:tc>
      </w:tr>
      <w:tr w:rsidR="008A630F" w:rsidRPr="00571258" w14:paraId="3E39B33B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735DDA06" w14:textId="77777777" w:rsidR="008A630F" w:rsidRPr="00571258" w:rsidRDefault="008A630F" w:rsidP="0009448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保險成本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72821FB9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121,310,051,000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507ECAE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194,583,635,843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C0F750D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80A4326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194,583,635,843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5CBED0F6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73,273,584,843</w:t>
            </w:r>
          </w:p>
        </w:tc>
        <w:tc>
          <w:tcPr>
            <w:tcW w:w="861" w:type="dxa"/>
            <w:tcBorders>
              <w:top w:val="nil"/>
              <w:bottom w:val="nil"/>
              <w:right w:val="nil"/>
            </w:tcBorders>
            <w:vAlign w:val="center"/>
          </w:tcPr>
          <w:p w14:paraId="1F634423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60.40</w:t>
            </w:r>
          </w:p>
        </w:tc>
      </w:tr>
      <w:tr w:rsidR="008A630F" w:rsidRPr="00571258" w14:paraId="79B2D20F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469DA0F8" w14:textId="77777777" w:rsidR="008A630F" w:rsidRPr="00571258" w:rsidRDefault="008A630F" w:rsidP="0009448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業務費用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28352F53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1,100,288,000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B6545D7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1,070,952,840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73515E9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6A964616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1,070,952,840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220BADE9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- 29,335,160</w:t>
            </w:r>
          </w:p>
        </w:tc>
        <w:tc>
          <w:tcPr>
            <w:tcW w:w="861" w:type="dxa"/>
            <w:tcBorders>
              <w:top w:val="nil"/>
              <w:bottom w:val="nil"/>
              <w:right w:val="nil"/>
            </w:tcBorders>
            <w:vAlign w:val="center"/>
          </w:tcPr>
          <w:p w14:paraId="351B770C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- 2.67</w:t>
            </w:r>
          </w:p>
        </w:tc>
      </w:tr>
      <w:tr w:rsidR="008A630F" w:rsidRPr="00571258" w14:paraId="313CC914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5C318D52" w14:textId="77777777" w:rsidR="008A630F" w:rsidRPr="00571258" w:rsidRDefault="008A630F" w:rsidP="00094484">
            <w:pPr>
              <w:ind w:rightChars="-10" w:right="-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74077700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- 72,146,000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5D6D30A3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- 269,778,013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40EFBDF3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4856D9DC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- 269,778,013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46F0AACF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- 197,632,013</w:t>
            </w:r>
          </w:p>
        </w:tc>
        <w:tc>
          <w:tcPr>
            <w:tcW w:w="861" w:type="dxa"/>
            <w:tcBorders>
              <w:top w:val="nil"/>
              <w:bottom w:val="nil"/>
              <w:right w:val="nil"/>
            </w:tcBorders>
            <w:vAlign w:val="center"/>
          </w:tcPr>
          <w:p w14:paraId="19D59188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273.93</w:t>
            </w:r>
          </w:p>
        </w:tc>
      </w:tr>
      <w:tr w:rsidR="008A630F" w:rsidRPr="00571258" w14:paraId="113F9027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03FAC05D" w14:textId="77777777" w:rsidR="008A630F" w:rsidRPr="00571258" w:rsidRDefault="008A630F" w:rsidP="0009448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45B256D3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72,146,000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65B9A87A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271,380,925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E8149A2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60F2823F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271,380,925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527BA625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199,234,925</w:t>
            </w:r>
          </w:p>
        </w:tc>
        <w:tc>
          <w:tcPr>
            <w:tcW w:w="861" w:type="dxa"/>
            <w:tcBorders>
              <w:top w:val="nil"/>
              <w:bottom w:val="nil"/>
              <w:right w:val="nil"/>
            </w:tcBorders>
            <w:vAlign w:val="center"/>
          </w:tcPr>
          <w:p w14:paraId="6CA1AB8F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276.16</w:t>
            </w:r>
          </w:p>
        </w:tc>
      </w:tr>
      <w:tr w:rsidR="008A630F" w:rsidRPr="00571258" w14:paraId="4B3E06CA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4E89DDBE" w14:textId="77777777" w:rsidR="008A630F" w:rsidRPr="00571258" w:rsidRDefault="008A630F" w:rsidP="0009448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A0C96FF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7009675C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3,825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33CF3380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2EF791BD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3,825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6A9ECA23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3,825</w:t>
            </w:r>
          </w:p>
        </w:tc>
        <w:tc>
          <w:tcPr>
            <w:tcW w:w="861" w:type="dxa"/>
            <w:tcBorders>
              <w:top w:val="nil"/>
              <w:bottom w:val="nil"/>
              <w:right w:val="nil"/>
            </w:tcBorders>
            <w:vAlign w:val="center"/>
          </w:tcPr>
          <w:p w14:paraId="68BD8FAE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8A630F" w:rsidRPr="00571258" w14:paraId="2020BA14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25974189" w14:textId="77777777" w:rsidR="008A630F" w:rsidRPr="00571258" w:rsidRDefault="008A630F" w:rsidP="0009448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36B9E98E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72,146,000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541BCB0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271,377,100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5F06616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42890BAB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271,377,100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1E91895F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199,231,100</w:t>
            </w:r>
          </w:p>
        </w:tc>
        <w:tc>
          <w:tcPr>
            <w:tcW w:w="861" w:type="dxa"/>
            <w:tcBorders>
              <w:top w:val="nil"/>
              <w:bottom w:val="nil"/>
              <w:right w:val="nil"/>
            </w:tcBorders>
            <w:vAlign w:val="center"/>
          </w:tcPr>
          <w:p w14:paraId="504FCAB7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276.15</w:t>
            </w:r>
          </w:p>
        </w:tc>
      </w:tr>
      <w:tr w:rsidR="008A630F" w:rsidRPr="00571258" w14:paraId="37BD6574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228F64D0" w14:textId="77777777" w:rsidR="008A630F" w:rsidRPr="00571258" w:rsidRDefault="008A630F" w:rsidP="0009448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721B4757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B8CD543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1,602,912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4DE1A2D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579ED19D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1,602,912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02DC66C1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1,602,912</w:t>
            </w:r>
          </w:p>
        </w:tc>
        <w:tc>
          <w:tcPr>
            <w:tcW w:w="861" w:type="dxa"/>
            <w:tcBorders>
              <w:top w:val="nil"/>
              <w:bottom w:val="nil"/>
              <w:right w:val="nil"/>
            </w:tcBorders>
            <w:vAlign w:val="center"/>
          </w:tcPr>
          <w:p w14:paraId="5C5EB11C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8A630F" w:rsidRPr="00571258" w14:paraId="5D6198D8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77E9DB4B" w14:textId="77777777" w:rsidR="008A630F" w:rsidRPr="00571258" w:rsidRDefault="008A630F" w:rsidP="0009448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618EC960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3DD04EE7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1,602,912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7B6FC463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9CE0D51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1,602,912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40E19FF0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1,602,912</w:t>
            </w:r>
          </w:p>
        </w:tc>
        <w:tc>
          <w:tcPr>
            <w:tcW w:w="861" w:type="dxa"/>
            <w:tcBorders>
              <w:top w:val="nil"/>
              <w:bottom w:val="nil"/>
              <w:right w:val="nil"/>
            </w:tcBorders>
            <w:vAlign w:val="center"/>
          </w:tcPr>
          <w:p w14:paraId="2AC186EA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8A630F" w:rsidRPr="00571258" w14:paraId="6D9188ED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04318E82" w14:textId="77777777" w:rsidR="008A630F" w:rsidRPr="00571258" w:rsidRDefault="008A630F" w:rsidP="00094484">
            <w:pPr>
              <w:ind w:rightChars="-10" w:right="-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7C34C440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72,146,000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F59BFD7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269,778,013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12166DD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7973D1E5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269,778,013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6B484570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197,632,013</w:t>
            </w:r>
          </w:p>
        </w:tc>
        <w:tc>
          <w:tcPr>
            <w:tcW w:w="861" w:type="dxa"/>
            <w:tcBorders>
              <w:top w:val="nil"/>
              <w:bottom w:val="nil"/>
              <w:right w:val="nil"/>
            </w:tcBorders>
            <w:vAlign w:val="center"/>
          </w:tcPr>
          <w:p w14:paraId="4E9CB9D2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273.93</w:t>
            </w:r>
          </w:p>
        </w:tc>
      </w:tr>
      <w:tr w:rsidR="008A630F" w:rsidRPr="00571258" w14:paraId="4BCEE9FE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248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33ECB8F" w14:textId="77777777" w:rsidR="008A630F" w:rsidRPr="00571258" w:rsidRDefault="008A630F" w:rsidP="00094484">
            <w:pPr>
              <w:ind w:rightChars="-10" w:right="-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71" w:type="dxa"/>
            <w:tcBorders>
              <w:top w:val="nil"/>
              <w:bottom w:val="single" w:sz="8" w:space="0" w:color="auto"/>
            </w:tcBorders>
            <w:vAlign w:val="center"/>
          </w:tcPr>
          <w:p w14:paraId="1B13F050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single" w:sz="8" w:space="0" w:color="auto"/>
            </w:tcBorders>
            <w:vAlign w:val="center"/>
          </w:tcPr>
          <w:p w14:paraId="66F6EBDA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single" w:sz="8" w:space="0" w:color="auto"/>
            </w:tcBorders>
            <w:vAlign w:val="center"/>
          </w:tcPr>
          <w:p w14:paraId="29C30348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single" w:sz="8" w:space="0" w:color="auto"/>
            </w:tcBorders>
            <w:vAlign w:val="center"/>
          </w:tcPr>
          <w:p w14:paraId="3961A903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68" w:type="dxa"/>
            <w:tcBorders>
              <w:top w:val="nil"/>
              <w:bottom w:val="single" w:sz="8" w:space="0" w:color="auto"/>
            </w:tcBorders>
            <w:vAlign w:val="center"/>
          </w:tcPr>
          <w:p w14:paraId="729DB958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6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7DC5C55" w14:textId="77777777" w:rsidR="008A630F" w:rsidRPr="00621D9A" w:rsidRDefault="008A630F" w:rsidP="0009448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</w:tbl>
    <w:p w14:paraId="373514B2" w14:textId="77777777" w:rsidR="00163092" w:rsidRDefault="00163092" w:rsidP="00163092">
      <w:pPr>
        <w:spacing w:line="20" w:lineRule="exact"/>
      </w:pP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7"/>
        <w:gridCol w:w="1731"/>
        <w:gridCol w:w="1731"/>
        <w:gridCol w:w="1503"/>
        <w:gridCol w:w="923"/>
      </w:tblGrid>
      <w:tr w:rsidR="008A630F" w14:paraId="7995045B" w14:textId="77777777" w:rsidTr="00B460AF">
        <w:trPr>
          <w:trHeight w:val="735"/>
          <w:tblHeader/>
        </w:trPr>
        <w:tc>
          <w:tcPr>
            <w:tcW w:w="10205" w:type="dxa"/>
            <w:gridSpan w:val="5"/>
            <w:tcBorders>
              <w:bottom w:val="single" w:sz="8" w:space="0" w:color="auto"/>
            </w:tcBorders>
          </w:tcPr>
          <w:bookmarkEnd w:id="0"/>
          <w:p w14:paraId="70B7E664" w14:textId="3A99DF51" w:rsidR="008A630F" w:rsidRDefault="008A630F" w:rsidP="0085371E">
            <w:pPr>
              <w:snapToGrid w:val="0"/>
              <w:ind w:leftChars="-133" w:left="-319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412AFD">
              <w:rPr>
                <w:rFonts w:ascii="標楷體" w:eastAsia="標楷體" w:hAnsi="標楷體" w:hint="eastAsia"/>
                <w:b/>
                <w:sz w:val="32"/>
                <w:u w:val="single"/>
              </w:rPr>
              <w:t>國民年金保險基金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5A0E81C3" w14:textId="78B387EF" w:rsidR="008A630F" w:rsidRDefault="008A630F" w:rsidP="00B460AF">
            <w:pPr>
              <w:tabs>
                <w:tab w:val="left" w:pos="4090"/>
                <w:tab w:val="left" w:pos="8759"/>
              </w:tabs>
              <w:snapToGrid w:val="0"/>
              <w:ind w:right="1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412AFD">
              <w:rPr>
                <w:rFonts w:ascii="標楷體" w:eastAsia="標楷體" w:hAnsi="標楷體" w:hint="eastAsia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8A630F" w14:paraId="775E63AC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43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4D51430" w14:textId="77777777" w:rsidR="008A630F" w:rsidRPr="00B460AF" w:rsidRDefault="008A630F" w:rsidP="00B460AF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B460AF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731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5D745C76" w14:textId="77777777" w:rsidR="008A630F" w:rsidRPr="00B460AF" w:rsidRDefault="008A630F" w:rsidP="00B460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460AF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731" w:type="dxa"/>
            <w:vMerge w:val="restart"/>
            <w:tcBorders>
              <w:top w:val="single" w:sz="8" w:space="0" w:color="auto"/>
            </w:tcBorders>
            <w:vAlign w:val="center"/>
          </w:tcPr>
          <w:p w14:paraId="540C11B4" w14:textId="77777777" w:rsidR="008A630F" w:rsidRPr="00B460AF" w:rsidRDefault="008A630F" w:rsidP="00B460AF">
            <w:pPr>
              <w:ind w:leftChars="20" w:left="48" w:rightChars="20" w:right="48" w:firstLineChars="5" w:firstLine="12"/>
              <w:jc w:val="distribute"/>
              <w:rPr>
                <w:rFonts w:ascii="標楷體" w:eastAsia="標楷體" w:hAnsi="標楷體"/>
              </w:rPr>
            </w:pPr>
            <w:r w:rsidRPr="00B460AF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242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E100360" w14:textId="77777777" w:rsidR="008A630F" w:rsidRPr="00B460AF" w:rsidRDefault="008A630F" w:rsidP="00B460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460AF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8A630F" w14:paraId="2A9857A1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43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B22A99A" w14:textId="77777777" w:rsidR="008A630F" w:rsidRDefault="008A630F" w:rsidP="00303644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731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7BD17D57" w14:textId="77777777" w:rsidR="008A630F" w:rsidRPr="00B460AF" w:rsidRDefault="008A630F" w:rsidP="00B460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31" w:type="dxa"/>
            <w:vMerge/>
            <w:tcBorders>
              <w:bottom w:val="single" w:sz="8" w:space="0" w:color="auto"/>
            </w:tcBorders>
            <w:vAlign w:val="center"/>
          </w:tcPr>
          <w:p w14:paraId="2EC27150" w14:textId="77777777" w:rsidR="008A630F" w:rsidRPr="00B460AF" w:rsidRDefault="008A630F" w:rsidP="00B460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481C388" w14:textId="77777777" w:rsidR="008A630F" w:rsidRPr="00B460AF" w:rsidRDefault="008A630F" w:rsidP="00B460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460AF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1371E76" w14:textId="77777777" w:rsidR="008A630F" w:rsidRPr="00B460AF" w:rsidRDefault="008A630F" w:rsidP="00B460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460AF">
              <w:rPr>
                <w:rFonts w:ascii="標楷體" w:eastAsia="標楷體" w:hAnsi="標楷體" w:hint="eastAsia"/>
              </w:rPr>
              <w:t>％</w:t>
            </w:r>
          </w:p>
        </w:tc>
      </w:tr>
      <w:tr w:rsidR="008A630F" w14:paraId="59BAB87F" w14:textId="77777777" w:rsidTr="00B460A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31668F42" w14:textId="24260096" w:rsidR="008A630F" w:rsidRDefault="008A630F" w:rsidP="00B460AF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692B3AA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5034EB0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6AEE65D0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56C4DF63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8A630F" w14:paraId="3AD13A4E" w14:textId="77777777" w:rsidTr="00B460A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6B44D0AD" w14:textId="2C94A70D" w:rsidR="008A630F" w:rsidRDefault="008A630F" w:rsidP="00B460AF">
            <w:pPr>
              <w:ind w:leftChars="200" w:left="480" w:rightChars="-10" w:right="-2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A06764E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74F5791B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0833FACC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4D290C7F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8A630F" w14:paraId="4BF8E663" w14:textId="77777777" w:rsidTr="00B460A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07B697D5" w14:textId="23945957" w:rsidR="008A630F" w:rsidRDefault="008A630F" w:rsidP="00B460A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2EB8386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- 12,314,109,000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021678D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- 15,135,097,508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3C8E44B9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- 2,820,988,508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38EF360A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22.91</w:t>
            </w:r>
          </w:p>
        </w:tc>
      </w:tr>
      <w:tr w:rsidR="008A630F" w14:paraId="3F975FFF" w14:textId="77777777" w:rsidTr="00B460A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26AB4C1E" w14:textId="010826F1" w:rsidR="008A630F" w:rsidRDefault="008A630F" w:rsidP="00B460AF">
            <w:pPr>
              <w:ind w:leftChars="200" w:left="480" w:rightChars="12" w:right="29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1493E0CF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- 12,314,109,000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8242ABD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- 15,135,097,508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6E883759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- 2,820,988,508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7AC0555A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22.91</w:t>
            </w:r>
          </w:p>
        </w:tc>
      </w:tr>
      <w:tr w:rsidR="008A630F" w14:paraId="2D0F5B04" w14:textId="77777777" w:rsidTr="00B460A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2D4A8EAF" w14:textId="3BCC1F7F" w:rsidR="008A630F" w:rsidRDefault="008A630F" w:rsidP="00B460A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0508945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4,714,101,000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CAEF0A9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12,188,662,344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6E536001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7,474,561,344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0F96F3B0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158.56</w:t>
            </w:r>
          </w:p>
        </w:tc>
      </w:tr>
      <w:tr w:rsidR="008A630F" w14:paraId="5580FDD5" w14:textId="77777777" w:rsidTr="00B460A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41236525" w14:textId="7C956E36" w:rsidR="008A630F" w:rsidRDefault="008A630F" w:rsidP="00B460AF">
            <w:pPr>
              <w:ind w:leftChars="200" w:left="480" w:rightChars="12" w:right="29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5EC1B3B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- 7,600,008,000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DDD514B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- 2,946,435,164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3E848030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4,653,572,836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7C369863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- 61.23</w:t>
            </w:r>
          </w:p>
        </w:tc>
      </w:tr>
      <w:tr w:rsidR="008A630F" w14:paraId="7A01FBAD" w14:textId="77777777" w:rsidTr="00B460A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5096B58F" w14:textId="3804A6BF" w:rsidR="008A630F" w:rsidRDefault="008A630F" w:rsidP="00B460A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0C01F58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304,314,000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57F3821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359,083,776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1C991691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54,769,776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38038494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18.00</w:t>
            </w:r>
          </w:p>
        </w:tc>
      </w:tr>
      <w:tr w:rsidR="008A630F" w14:paraId="6FB201C6" w14:textId="77777777" w:rsidTr="00B460A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39211ADA" w14:textId="77777777" w:rsidR="008A630F" w:rsidRDefault="008A630F" w:rsidP="00B460A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60FF28A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6CD86DB3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- 18,321,713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45F55680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- 18,321,713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70044AAF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8A630F" w14:paraId="7EAFB065" w14:textId="77777777" w:rsidTr="00B460A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1AFAFFD8" w14:textId="77777777" w:rsidR="008A630F" w:rsidRDefault="008A630F" w:rsidP="00B460AF">
            <w:pPr>
              <w:ind w:leftChars="100" w:left="240" w:rightChars="12" w:right="29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A35BF23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- 7,295,694,000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6AF267FF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- 2,605,673,101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708C8A02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4,690,020,899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5A976FFA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- 64.28</w:t>
            </w:r>
          </w:p>
        </w:tc>
      </w:tr>
      <w:tr w:rsidR="008A630F" w14:paraId="2E87EE02" w14:textId="77777777" w:rsidTr="008537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350F0615" w14:textId="77777777" w:rsidR="008A630F" w:rsidRDefault="008A630F" w:rsidP="00B460AF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1C6922FB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86FB860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4100EF66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5BED028E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8A630F" w14:paraId="311B2C32" w14:textId="77777777" w:rsidTr="008537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2FC29633" w14:textId="77777777" w:rsidR="008A630F" w:rsidRDefault="008A630F" w:rsidP="00B460AF">
            <w:pPr>
              <w:ind w:leftChars="200" w:left="480" w:rightChars="41" w:right="9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5708E357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3,640,795,000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B065F05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165,706,439,272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0E77F133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162,065,644,272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2A6CF5B7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4,451.38</w:t>
            </w:r>
          </w:p>
        </w:tc>
      </w:tr>
      <w:tr w:rsidR="008A630F" w14:paraId="7EFE378A" w14:textId="77777777" w:rsidTr="008537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7A7B5546" w14:textId="77777777" w:rsidR="008A630F" w:rsidRDefault="008A630F" w:rsidP="00B460AF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688359D6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923,920,000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121A46E1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1,782,053,495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151DDAF1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858,133,495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356501AE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92.88</w:t>
            </w:r>
          </w:p>
        </w:tc>
      </w:tr>
      <w:tr w:rsidR="008A630F" w14:paraId="4C8154AD" w14:textId="77777777" w:rsidTr="008537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79A5A656" w14:textId="77777777" w:rsidR="008A630F" w:rsidRDefault="008A630F" w:rsidP="00B460A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62EB1F29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3,409,471,000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711753B7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6,239,371,024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26F37BEF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2,829,900,024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65E63B64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83.00</w:t>
            </w:r>
          </w:p>
        </w:tc>
      </w:tr>
      <w:tr w:rsidR="008A630F" w14:paraId="540A834F" w14:textId="77777777" w:rsidTr="008537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189A5986" w14:textId="77777777" w:rsidR="008A630F" w:rsidRDefault="008A630F" w:rsidP="00B460A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收取股利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74693A00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8,517,620,000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3E3076B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8,294,035,306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37A03943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- 223,584,694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18C18B52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- 2.62</w:t>
            </w:r>
          </w:p>
        </w:tc>
      </w:tr>
      <w:tr w:rsidR="008A630F" w14:paraId="56C5D95A" w14:textId="77777777" w:rsidTr="008537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325C4238" w14:textId="77777777" w:rsidR="008A630F" w:rsidRPr="00B460AF" w:rsidRDefault="008A630F" w:rsidP="00B460AF">
            <w:pPr>
              <w:ind w:leftChars="200" w:left="480" w:rightChars="41" w:right="98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186533FD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- 9,349,120,000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7D883BFC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- 131,531,896,787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6E7232E6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- 122,182,776,787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2E17813D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1,306.89</w:t>
            </w:r>
          </w:p>
        </w:tc>
      </w:tr>
      <w:tr w:rsidR="008A630F" w14:paraId="0BDFA1F2" w14:textId="77777777" w:rsidTr="008537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7F302383" w14:textId="42AD0D74" w:rsidR="008A630F" w:rsidRPr="00B460AF" w:rsidRDefault="008A630F" w:rsidP="00B460AF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74CF6647" w14:textId="166D111C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- 3,577,549,000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53939E37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- 52,017,398,750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61297786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- 48,439,849,750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0EDB3DD4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1,354.00</w:t>
            </w:r>
          </w:p>
        </w:tc>
      </w:tr>
      <w:tr w:rsidR="008A630F" w14:paraId="38D2AE7A" w14:textId="77777777" w:rsidTr="008537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1D546FAC" w14:textId="77777777" w:rsidR="008A630F" w:rsidRPr="00B460AF" w:rsidRDefault="008A630F" w:rsidP="00B460AF">
            <w:pPr>
              <w:ind w:leftChars="200" w:left="480" w:rightChars="41" w:right="98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B4CDA26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- 90,671,000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5E59B447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- 85,450,850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3265E4C8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5,220,150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0A069018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- 5.76</w:t>
            </w:r>
          </w:p>
        </w:tc>
      </w:tr>
      <w:tr w:rsidR="008A630F" w14:paraId="250E0ED1" w14:textId="77777777" w:rsidTr="008537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057C5C49" w14:textId="77777777" w:rsidR="008A630F" w:rsidRDefault="008A630F" w:rsidP="00B460A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EED0775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- 72,127,000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3643CA0D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- 72,797,513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61AB378D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- 670,513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007F0C78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0.93</w:t>
            </w:r>
          </w:p>
        </w:tc>
      </w:tr>
      <w:tr w:rsidR="008A630F" w14:paraId="062C9CD1" w14:textId="77777777" w:rsidTr="008537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275B3CBF" w14:textId="77777777" w:rsidR="008A630F" w:rsidRDefault="008A630F" w:rsidP="00B460AF">
            <w:pPr>
              <w:ind w:leftChars="100" w:left="240" w:rightChars="12" w:right="29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7236420A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3,402,339,000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690693E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- 1,685,644,803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0D22251A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- 5,087,983,803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71F6050C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8A630F" w14:paraId="1B9A2CAC" w14:textId="77777777" w:rsidTr="008537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7888B059" w14:textId="77777777" w:rsidR="008A630F" w:rsidRDefault="008A630F" w:rsidP="00B460AF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EE24FE7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3B201747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5929C7C6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32E1CD9F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8A630F" w14:paraId="54D0B9CB" w14:textId="77777777" w:rsidTr="008537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04B08925" w14:textId="77777777" w:rsidR="008A630F" w:rsidRPr="00B460AF" w:rsidRDefault="008A630F" w:rsidP="00B460AF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38A0EF0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66,124,447,000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626BAD08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124,225,235,142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57D9ED50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58,100,788,142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5E71F4FF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87.87</w:t>
            </w:r>
          </w:p>
        </w:tc>
      </w:tr>
      <w:tr w:rsidR="008A630F" w14:paraId="2500D2DF" w14:textId="77777777" w:rsidTr="008537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667494CF" w14:textId="77777777" w:rsidR="008A630F" w:rsidRDefault="008A630F" w:rsidP="00B460A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其他籌資活動之現金流入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17DB0E7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21,216,915,000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6DF85060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42,086,620,210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6A30777F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20,869,705,210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60653075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98.36</w:t>
            </w:r>
          </w:p>
        </w:tc>
      </w:tr>
      <w:tr w:rsidR="008A630F" w14:paraId="391853EC" w14:textId="77777777" w:rsidTr="008537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2BA66ABD" w14:textId="77777777" w:rsidR="008A630F" w:rsidRDefault="008A630F" w:rsidP="00B460AF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A599134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- 65,961,649,000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92448BD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- 124,102,060,124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10075421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- 58,140,411,124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043324D3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88.14</w:t>
            </w:r>
          </w:p>
        </w:tc>
      </w:tr>
      <w:tr w:rsidR="008A630F" w14:paraId="1F3B0C58" w14:textId="77777777" w:rsidTr="008537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75585115" w14:textId="77777777" w:rsidR="008A630F" w:rsidRDefault="008A630F" w:rsidP="00B460A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其他籌資活動之現金流出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582B965A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- 23,167,336,000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1B33E120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- 44,877,270,211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305047B7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- 21,709,934,211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12DC0F13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93.71</w:t>
            </w:r>
          </w:p>
        </w:tc>
      </w:tr>
      <w:tr w:rsidR="008A630F" w14:paraId="4E7FA370" w14:textId="77777777" w:rsidTr="008537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3755478A" w14:textId="77777777" w:rsidR="008A630F" w:rsidRDefault="008A630F" w:rsidP="00B460AF">
            <w:pPr>
              <w:ind w:leftChars="100" w:left="240" w:rightChars="12" w:right="29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5DA63C1E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- 1,787,623,000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D5D3393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- 2,667,474,983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0B905EBB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- 879,851,983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3C8ED49F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49.22</w:t>
            </w:r>
          </w:p>
        </w:tc>
      </w:tr>
      <w:tr w:rsidR="008A630F" w14:paraId="3548A318" w14:textId="77777777" w:rsidTr="008537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11ADEB10" w14:textId="77777777" w:rsidR="008A630F" w:rsidRDefault="008A630F" w:rsidP="00B460AF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匯率影響數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581F8374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－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C02CD49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703,699,256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228A42B0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703,699,256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2D2D1342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8A630F" w14:paraId="71D5F6DD" w14:textId="77777777" w:rsidTr="008537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3EA59A93" w14:textId="77777777" w:rsidR="008A630F" w:rsidRDefault="008A630F" w:rsidP="00B460AF">
            <w:pPr>
              <w:ind w:rightChars="12" w:right="29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7227BE7C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- 5,680,978,000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79C38704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- 6,255,093,631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5D1F9AEA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- 574,115,631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2086E398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10.11</w:t>
            </w:r>
          </w:p>
        </w:tc>
      </w:tr>
      <w:tr w:rsidR="008A630F" w14:paraId="3ACAE4A8" w14:textId="77777777" w:rsidTr="008537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386C626A" w14:textId="77777777" w:rsidR="008A630F" w:rsidRDefault="008A630F" w:rsidP="00B460AF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3108462A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24,219,821,000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57881F1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26,789,618,402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1B1DB55F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2,569,797,402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14:paraId="5DC3C78A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10.61</w:t>
            </w:r>
          </w:p>
        </w:tc>
      </w:tr>
      <w:tr w:rsidR="008A630F" w14:paraId="338A1704" w14:textId="77777777" w:rsidTr="008537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43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4B2CD9C" w14:textId="77777777" w:rsidR="008A630F" w:rsidRDefault="008A630F" w:rsidP="00B460AF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731" w:type="dxa"/>
            <w:tcBorders>
              <w:top w:val="nil"/>
              <w:bottom w:val="single" w:sz="8" w:space="0" w:color="auto"/>
            </w:tcBorders>
            <w:vAlign w:val="center"/>
          </w:tcPr>
          <w:p w14:paraId="2A86A593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18,538,843,000</w:t>
            </w:r>
          </w:p>
        </w:tc>
        <w:tc>
          <w:tcPr>
            <w:tcW w:w="1731" w:type="dxa"/>
            <w:tcBorders>
              <w:top w:val="nil"/>
              <w:bottom w:val="single" w:sz="8" w:space="0" w:color="auto"/>
            </w:tcBorders>
            <w:vAlign w:val="center"/>
          </w:tcPr>
          <w:p w14:paraId="0A8AD252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20,534,524,771</w:t>
            </w:r>
          </w:p>
        </w:tc>
        <w:tc>
          <w:tcPr>
            <w:tcW w:w="1503" w:type="dxa"/>
            <w:tcBorders>
              <w:top w:val="nil"/>
              <w:bottom w:val="single" w:sz="8" w:space="0" w:color="auto"/>
            </w:tcBorders>
            <w:vAlign w:val="center"/>
          </w:tcPr>
          <w:p w14:paraId="0AB34612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1,995,681,771</w:t>
            </w:r>
          </w:p>
        </w:tc>
        <w:tc>
          <w:tcPr>
            <w:tcW w:w="923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A93CF72" w14:textId="77777777" w:rsidR="008A630F" w:rsidRDefault="008A630F" w:rsidP="00B460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10.76</w:t>
            </w:r>
          </w:p>
        </w:tc>
      </w:tr>
    </w:tbl>
    <w:p w14:paraId="67E40347" w14:textId="77777777" w:rsidR="003110A3" w:rsidRDefault="008A630F" w:rsidP="008A630F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rPr>
          <w:rFonts w:ascii="標楷體" w:eastAsia="標楷體" w:hAnsi="標楷體"/>
          <w:sz w:val="18"/>
          <w:szCs w:val="18"/>
        </w:rPr>
      </w:pPr>
      <w:proofErr w:type="gramStart"/>
      <w:r w:rsidRPr="00814048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814048">
        <w:rPr>
          <w:rFonts w:ascii="標楷體" w:eastAsia="標楷體" w:hAnsi="標楷體" w:hint="eastAsia"/>
          <w:sz w:val="18"/>
          <w:szCs w:val="18"/>
        </w:rPr>
        <w:t>：1.</w:t>
      </w:r>
      <w:r w:rsidRPr="00B460AF">
        <w:rPr>
          <w:rFonts w:ascii="標楷體" w:eastAsia="標楷體" w:hAnsi="標楷體" w:hint="eastAsia"/>
          <w:spacing w:val="4"/>
          <w:sz w:val="18"/>
          <w:szCs w:val="18"/>
        </w:rPr>
        <w:t>本表係</w:t>
      </w:r>
      <w:proofErr w:type="gramStart"/>
      <w:r w:rsidRPr="00B460AF">
        <w:rPr>
          <w:rFonts w:ascii="標楷體" w:eastAsia="標楷體" w:hAnsi="標楷體" w:hint="eastAsia"/>
          <w:spacing w:val="4"/>
          <w:sz w:val="18"/>
          <w:szCs w:val="18"/>
        </w:rPr>
        <w:t>採</w:t>
      </w:r>
      <w:proofErr w:type="gramEnd"/>
      <w:r w:rsidRPr="00B460AF">
        <w:rPr>
          <w:rFonts w:ascii="標楷體" w:eastAsia="標楷體" w:hAnsi="標楷體" w:hint="eastAsia"/>
          <w:spacing w:val="4"/>
          <w:sz w:val="18"/>
          <w:szCs w:val="18"/>
        </w:rPr>
        <w:t>現金及約當現金基礎，包括現金及自投資日起3個月內到期或清償之債權證券。</w:t>
      </w:r>
    </w:p>
    <w:p w14:paraId="2A83F060" w14:textId="46AC0974" w:rsidR="008A630F" w:rsidRPr="00B460AF" w:rsidRDefault="003110A3" w:rsidP="00B460AF">
      <w:pPr>
        <w:tabs>
          <w:tab w:val="left" w:pos="709"/>
        </w:tabs>
        <w:adjustRightInd w:val="0"/>
        <w:snapToGrid w:val="0"/>
        <w:spacing w:line="240" w:lineRule="exact"/>
        <w:ind w:leftChars="150" w:left="544" w:right="-1" w:hangingChars="102" w:hanging="184"/>
        <w:jc w:val="both"/>
        <w:rPr>
          <w:rFonts w:ascii="標楷體" w:eastAsia="標楷體" w:hAnsi="標楷體"/>
          <w:spacing w:val="4"/>
          <w:sz w:val="18"/>
          <w:szCs w:val="18"/>
        </w:rPr>
      </w:pPr>
      <w:r w:rsidRPr="00814048">
        <w:rPr>
          <w:rFonts w:ascii="標楷體" w:eastAsia="標楷體" w:hAnsi="標楷體" w:hint="eastAsia"/>
          <w:sz w:val="18"/>
          <w:szCs w:val="18"/>
        </w:rPr>
        <w:t>2.</w:t>
      </w:r>
      <w:r w:rsidRPr="00B460AF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Pr="00B460AF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Pr="00B460AF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Pr="00B460AF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B460AF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Pr="00B460AF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8A630F" w:rsidRPr="00B460AF">
        <w:rPr>
          <w:rFonts w:ascii="標楷體" w:eastAsia="標楷體" w:hAnsi="標楷體" w:hint="eastAsia"/>
          <w:spacing w:val="4"/>
          <w:sz w:val="18"/>
          <w:szCs w:val="18"/>
        </w:rPr>
        <w:t>（賸餘）、處理資產短</w:t>
      </w:r>
      <w:proofErr w:type="gramStart"/>
      <w:r w:rsidR="008A630F" w:rsidRPr="00B460AF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8A630F" w:rsidRPr="00B460AF">
        <w:rPr>
          <w:rFonts w:ascii="標楷體" w:eastAsia="標楷體" w:hAnsi="標楷體" w:hint="eastAsia"/>
          <w:spacing w:val="4"/>
          <w:sz w:val="18"/>
          <w:szCs w:val="18"/>
        </w:rPr>
        <w:t>（賸餘）、債務整理短</w:t>
      </w:r>
      <w:proofErr w:type="gramStart"/>
      <w:r w:rsidR="008A630F" w:rsidRPr="00B460AF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8A630F" w:rsidRPr="00B460AF">
        <w:rPr>
          <w:rFonts w:ascii="標楷體" w:eastAsia="標楷體" w:hAnsi="標楷體" w:hint="eastAsia"/>
          <w:spacing w:val="4"/>
          <w:sz w:val="18"/>
          <w:szCs w:val="18"/>
        </w:rPr>
        <w:t>（賸餘）、其他、</w:t>
      </w:r>
      <w:proofErr w:type="gramStart"/>
      <w:r w:rsidR="008A630F" w:rsidRPr="00B460AF">
        <w:rPr>
          <w:rFonts w:ascii="標楷體" w:eastAsia="標楷體" w:hAnsi="標楷體" w:hint="eastAsia"/>
          <w:spacing w:val="4"/>
          <w:sz w:val="18"/>
          <w:szCs w:val="18"/>
        </w:rPr>
        <w:t>流動資產淨減</w:t>
      </w:r>
      <w:proofErr w:type="gramEnd"/>
      <w:r w:rsidR="008A630F" w:rsidRPr="00B460AF">
        <w:rPr>
          <w:rFonts w:ascii="標楷體" w:eastAsia="標楷體" w:hAnsi="標楷體" w:hint="eastAsia"/>
          <w:spacing w:val="4"/>
          <w:sz w:val="18"/>
          <w:szCs w:val="18"/>
        </w:rPr>
        <w:t>（淨增）及流動負債淨增（淨減）。</w:t>
      </w:r>
    </w:p>
    <w:tbl>
      <w:tblPr>
        <w:tblW w:w="1016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84"/>
        <w:gridCol w:w="1578"/>
        <w:gridCol w:w="783"/>
        <w:gridCol w:w="1582"/>
        <w:gridCol w:w="779"/>
        <w:gridCol w:w="1573"/>
        <w:gridCol w:w="789"/>
      </w:tblGrid>
      <w:tr w:rsidR="008A630F" w14:paraId="3B51C537" w14:textId="77777777" w:rsidTr="00416ECD">
        <w:trPr>
          <w:trHeight w:val="741"/>
          <w:tblHeader/>
        </w:trPr>
        <w:tc>
          <w:tcPr>
            <w:tcW w:w="10168" w:type="dxa"/>
            <w:gridSpan w:val="7"/>
            <w:tcBorders>
              <w:bottom w:val="single" w:sz="8" w:space="0" w:color="auto"/>
            </w:tcBorders>
          </w:tcPr>
          <w:p w14:paraId="733E0075" w14:textId="2073EA24" w:rsidR="008A630F" w:rsidRDefault="008A630F" w:rsidP="00A36549">
            <w:pPr>
              <w:snapToGrid w:val="0"/>
              <w:ind w:leftChars="-127" w:left="-305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國民年金保險基金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2CA46F62" w14:textId="411D3E3B" w:rsidR="008A630F" w:rsidRDefault="008A630F" w:rsidP="00B460AF">
            <w:pPr>
              <w:tabs>
                <w:tab w:val="left" w:pos="3572"/>
                <w:tab w:val="left" w:pos="8675"/>
              </w:tabs>
              <w:snapToGrid w:val="0"/>
              <w:ind w:rightChars="-3" w:right="-7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 w:rsidR="0067167C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8A630F" w14:paraId="4006C070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8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B0794D0" w14:textId="77777777" w:rsidR="008A630F" w:rsidRDefault="008A630F" w:rsidP="00B460AF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36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CE4D47D" w14:textId="77777777" w:rsidR="008A630F" w:rsidRDefault="008A630F" w:rsidP="00B460A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6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1B8B2F2" w14:textId="77777777" w:rsidR="008A630F" w:rsidRDefault="008A630F" w:rsidP="00B460A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112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6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5B5F1B6" w14:textId="77777777" w:rsidR="008A630F" w:rsidRDefault="008A630F" w:rsidP="00B460AF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8A630F" w14:paraId="5EB2A5F1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8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11630D" w14:textId="77777777" w:rsidR="008A630F" w:rsidRDefault="008A630F" w:rsidP="00303644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78" w:type="dxa"/>
            <w:tcBorders>
              <w:bottom w:val="single" w:sz="8" w:space="0" w:color="auto"/>
            </w:tcBorders>
            <w:vAlign w:val="center"/>
          </w:tcPr>
          <w:p w14:paraId="5C11C5CF" w14:textId="77777777" w:rsidR="008A630F" w:rsidRDefault="008A630F" w:rsidP="00B460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3" w:type="dxa"/>
            <w:tcBorders>
              <w:bottom w:val="single" w:sz="8" w:space="0" w:color="auto"/>
            </w:tcBorders>
            <w:vAlign w:val="center"/>
          </w:tcPr>
          <w:p w14:paraId="30DE791B" w14:textId="77777777" w:rsidR="008A630F" w:rsidRDefault="008A630F" w:rsidP="00B460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82" w:type="dxa"/>
            <w:tcBorders>
              <w:bottom w:val="single" w:sz="8" w:space="0" w:color="auto"/>
            </w:tcBorders>
            <w:vAlign w:val="center"/>
          </w:tcPr>
          <w:p w14:paraId="61D8D1A8" w14:textId="77777777" w:rsidR="008A630F" w:rsidRDefault="008A630F" w:rsidP="00B460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79" w:type="dxa"/>
            <w:tcBorders>
              <w:bottom w:val="single" w:sz="8" w:space="0" w:color="auto"/>
            </w:tcBorders>
            <w:vAlign w:val="center"/>
          </w:tcPr>
          <w:p w14:paraId="55EFF37F" w14:textId="77777777" w:rsidR="008A630F" w:rsidRDefault="008A630F" w:rsidP="00B460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73" w:type="dxa"/>
            <w:tcBorders>
              <w:bottom w:val="single" w:sz="8" w:space="0" w:color="auto"/>
            </w:tcBorders>
            <w:vAlign w:val="center"/>
          </w:tcPr>
          <w:p w14:paraId="715D2454" w14:textId="77777777" w:rsidR="008A630F" w:rsidRDefault="008A630F" w:rsidP="00B460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9" w:type="dxa"/>
            <w:tcBorders>
              <w:bottom w:val="single" w:sz="8" w:space="0" w:color="auto"/>
              <w:right w:val="nil"/>
            </w:tcBorders>
            <w:vAlign w:val="center"/>
          </w:tcPr>
          <w:p w14:paraId="1D479883" w14:textId="77777777" w:rsidR="008A630F" w:rsidRDefault="008A630F" w:rsidP="00B460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8A630F" w14:paraId="55BED8FE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0694EBEA" w14:textId="77777777" w:rsidR="008A630F" w:rsidRDefault="008A630F" w:rsidP="00B460AF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1A2B2FED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779,331,393,137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14:paraId="05DA4841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22129F16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680,862,965,364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14:paraId="3F6DCEAE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729ED22F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98,468,427,773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center"/>
          </w:tcPr>
          <w:p w14:paraId="51F24145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14.46</w:t>
            </w:r>
          </w:p>
        </w:tc>
      </w:tr>
      <w:tr w:rsidR="008A630F" w14:paraId="1C22DD69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5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15977BD1" w14:textId="77777777" w:rsidR="008A630F" w:rsidRDefault="008A630F" w:rsidP="00B460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6F75B7D8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575,945,577,147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14:paraId="121ADF25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73.90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2BEF43B8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483,748,885,513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14:paraId="1505A2F1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71.05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1448BAC4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92,196,691,634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center"/>
          </w:tcPr>
          <w:p w14:paraId="4531A20E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19.06</w:t>
            </w:r>
          </w:p>
        </w:tc>
      </w:tr>
      <w:tr w:rsidR="008A630F" w14:paraId="5430D074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5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0094D552" w14:textId="77777777" w:rsidR="008A630F" w:rsidRDefault="008A630F" w:rsidP="00B460A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68C86BE6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20,534,524,771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14:paraId="6BE050D6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2.63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78A17D5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26,789,618,402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14:paraId="27C1040C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3.93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32C506A5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- 6,255,093,631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center"/>
          </w:tcPr>
          <w:p w14:paraId="4B9CA9F4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- 23.35</w:t>
            </w:r>
          </w:p>
        </w:tc>
      </w:tr>
      <w:tr w:rsidR="008A630F" w14:paraId="641439F6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6FB9D1AC" w14:textId="77777777" w:rsidR="008A630F" w:rsidRDefault="008A630F" w:rsidP="00B460A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46ADA407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479,381,997,442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14:paraId="0E7A73CB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61.51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0AB8DEA8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386,314,436,368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14:paraId="71429770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56.74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22B89DAC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93,067,561,074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center"/>
          </w:tcPr>
          <w:p w14:paraId="1F859E3C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24.09</w:t>
            </w:r>
          </w:p>
        </w:tc>
      </w:tr>
      <w:tr w:rsidR="008A630F" w14:paraId="7DBD6381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77008E38" w14:textId="77777777" w:rsidR="008A630F" w:rsidRDefault="008A630F" w:rsidP="00B460A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6B5D0436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50,665,496,899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14:paraId="6A776DD9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6.50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02BDFCC5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43,277,798,684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14:paraId="4D96CA5D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6.36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2CDE1F7D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7,387,698,215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center"/>
          </w:tcPr>
          <w:p w14:paraId="606AD6C0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17.07</w:t>
            </w:r>
          </w:p>
        </w:tc>
      </w:tr>
      <w:tr w:rsidR="008A630F" w14:paraId="1EA502C7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659F514F" w14:textId="77777777" w:rsidR="008A630F" w:rsidRDefault="008A630F" w:rsidP="00B460A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短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墊款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2BFF30DF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25,363,558,035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14:paraId="7802A76F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3.25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8DE5805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27,367,032,059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14:paraId="24E373B0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4.02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44D9DF6F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- 2,003,474,024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center"/>
          </w:tcPr>
          <w:p w14:paraId="755D7D83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- 7.32</w:t>
            </w:r>
          </w:p>
        </w:tc>
      </w:tr>
      <w:tr w:rsidR="008A630F" w14:paraId="1BB0C9BA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3B684D42" w14:textId="77777777" w:rsidR="008A630F" w:rsidRDefault="008A630F" w:rsidP="00B460AF">
            <w:pPr>
              <w:ind w:leftChars="100" w:left="240" w:rightChars="25" w:right="6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2B68A2F6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95,162,948,534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14:paraId="684083DE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12.21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0E0FC6F3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86,660,011,202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14:paraId="0E500FF4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12.73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3080B58B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8,502,937,332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center"/>
          </w:tcPr>
          <w:p w14:paraId="54C16E49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9.81</w:t>
            </w:r>
          </w:p>
        </w:tc>
      </w:tr>
      <w:tr w:rsidR="008A630F" w14:paraId="521FFCE7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6837AAED" w14:textId="77777777" w:rsidR="008A630F" w:rsidRDefault="008A630F" w:rsidP="00B460A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非流動金融資產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3AA53571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95,162,948,534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14:paraId="6F0006BE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12.21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6F0F86EE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86,660,011,202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14:paraId="41B8457B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12.73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554E649C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8,502,937,332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center"/>
          </w:tcPr>
          <w:p w14:paraId="3B76A836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9.81</w:t>
            </w:r>
          </w:p>
        </w:tc>
      </w:tr>
      <w:tr w:rsidR="008A630F" w14:paraId="53FFA9B5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3036093A" w14:textId="77777777" w:rsidR="008A630F" w:rsidRDefault="008A630F" w:rsidP="00B460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240CD1B6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232,369,306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14:paraId="1AD5EC37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BD3BD32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224,203,881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14:paraId="250DD805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1F24FBC7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8,165,425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center"/>
          </w:tcPr>
          <w:p w14:paraId="68DBD177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3.64</w:t>
            </w:r>
          </w:p>
        </w:tc>
      </w:tr>
      <w:tr w:rsidR="008A630F" w14:paraId="215E14FE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121E58AD" w14:textId="77777777" w:rsidR="008A630F" w:rsidRDefault="008A630F" w:rsidP="00B460A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313CA91C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229,059,545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14:paraId="7F305CDA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7D67148C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222,927,867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14:paraId="768C3AB6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7CB5620F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6,131,678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center"/>
          </w:tcPr>
          <w:p w14:paraId="557FC2B9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2.75</w:t>
            </w:r>
          </w:p>
        </w:tc>
      </w:tr>
      <w:tr w:rsidR="008A630F" w14:paraId="58D63F8A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31580953" w14:textId="77777777" w:rsidR="008A630F" w:rsidRDefault="008A630F" w:rsidP="00B460A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196A7FB5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117,307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14:paraId="25B21254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3B75F69C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153,187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14:paraId="37828D33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266F9ECB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- 35,880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center"/>
          </w:tcPr>
          <w:p w14:paraId="232B8D3E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- 23.42</w:t>
            </w:r>
          </w:p>
        </w:tc>
      </w:tr>
      <w:tr w:rsidR="008A630F" w14:paraId="0389B061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2E507DEE" w14:textId="77777777" w:rsidR="008A630F" w:rsidRDefault="008A630F" w:rsidP="00B460A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60FBE368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3,192,454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14:paraId="3A5005B7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2AF81DC4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1,122,827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14:paraId="0B9AAB58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47ABF8DB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2,069,627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center"/>
          </w:tcPr>
          <w:p w14:paraId="2B76B1A4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184.32</w:t>
            </w:r>
          </w:p>
        </w:tc>
      </w:tr>
      <w:tr w:rsidR="008A630F" w14:paraId="658A1D39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54403DDF" w14:textId="77777777" w:rsidR="008A630F" w:rsidRDefault="008A630F" w:rsidP="00B460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3F927C89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227,018,349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14:paraId="71C07C84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0075D19D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231,324,808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14:paraId="42F718AD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1C7A77DF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- 4,306,459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center"/>
          </w:tcPr>
          <w:p w14:paraId="21556ED8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- 1.86</w:t>
            </w:r>
          </w:p>
        </w:tc>
      </w:tr>
      <w:tr w:rsidR="008A630F" w14:paraId="27C5FC7B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7E8FFBDB" w14:textId="77777777" w:rsidR="008A630F" w:rsidRDefault="008A630F" w:rsidP="00B460A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74BDECD4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227,018,349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14:paraId="35336CFD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0E8F603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231,324,808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14:paraId="54328B3C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321454D7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- 4,306,459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center"/>
          </w:tcPr>
          <w:p w14:paraId="51077FFD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- 1.86</w:t>
            </w:r>
          </w:p>
        </w:tc>
      </w:tr>
      <w:tr w:rsidR="008A630F" w14:paraId="26412D6A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7173BFEA" w14:textId="77777777" w:rsidR="008A630F" w:rsidRDefault="008A630F" w:rsidP="00B460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00966DEC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107,763,479,801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14:paraId="2603983B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13.83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72F3CA53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109,998,539,960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14:paraId="0DA5D505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16.16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2DE9CA41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- 2,235,060,159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center"/>
          </w:tcPr>
          <w:p w14:paraId="7D00E43F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- 2.03</w:t>
            </w:r>
          </w:p>
        </w:tc>
      </w:tr>
      <w:tr w:rsidR="008A630F" w14:paraId="1FB2CC59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2D77FDF8" w14:textId="77777777" w:rsidR="008A630F" w:rsidRDefault="008A630F" w:rsidP="00B460A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6F56F15A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107,763,479,801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14:paraId="7575F6DD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13.83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498C6F26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109,998,539,960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14:paraId="2B90F02E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16.16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725AD359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- 2,235,060,159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center"/>
          </w:tcPr>
          <w:p w14:paraId="216AF7D8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- 2.03</w:t>
            </w:r>
          </w:p>
        </w:tc>
      </w:tr>
      <w:tr w:rsidR="008A630F" w14:paraId="05A78A1D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308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956329F" w14:textId="77777777" w:rsidR="008A630F" w:rsidRDefault="008A630F" w:rsidP="00B460AF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78" w:type="dxa"/>
            <w:tcBorders>
              <w:top w:val="nil"/>
              <w:bottom w:val="single" w:sz="8" w:space="0" w:color="auto"/>
            </w:tcBorders>
            <w:vAlign w:val="center"/>
          </w:tcPr>
          <w:p w14:paraId="6AE0D1C1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779,331,393,137</w:t>
            </w:r>
          </w:p>
        </w:tc>
        <w:tc>
          <w:tcPr>
            <w:tcW w:w="783" w:type="dxa"/>
            <w:tcBorders>
              <w:top w:val="nil"/>
              <w:bottom w:val="single" w:sz="8" w:space="0" w:color="auto"/>
            </w:tcBorders>
            <w:vAlign w:val="center"/>
          </w:tcPr>
          <w:p w14:paraId="4DDBCAB4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2" w:type="dxa"/>
            <w:tcBorders>
              <w:top w:val="nil"/>
              <w:bottom w:val="single" w:sz="8" w:space="0" w:color="auto"/>
            </w:tcBorders>
            <w:vAlign w:val="center"/>
          </w:tcPr>
          <w:p w14:paraId="03FC4352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680,862,965,364</w:t>
            </w:r>
          </w:p>
        </w:tc>
        <w:tc>
          <w:tcPr>
            <w:tcW w:w="779" w:type="dxa"/>
            <w:tcBorders>
              <w:top w:val="nil"/>
              <w:bottom w:val="single" w:sz="8" w:space="0" w:color="auto"/>
            </w:tcBorders>
            <w:vAlign w:val="center"/>
          </w:tcPr>
          <w:p w14:paraId="7FAF51CA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3" w:type="dxa"/>
            <w:tcBorders>
              <w:top w:val="nil"/>
              <w:bottom w:val="single" w:sz="8" w:space="0" w:color="auto"/>
            </w:tcBorders>
            <w:vAlign w:val="center"/>
          </w:tcPr>
          <w:p w14:paraId="03E1AAA6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98,468,427,773</w:t>
            </w:r>
          </w:p>
        </w:tc>
        <w:tc>
          <w:tcPr>
            <w:tcW w:w="78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35C43F4" w14:textId="77777777" w:rsidR="008A630F" w:rsidRPr="00190A22" w:rsidRDefault="008A630F" w:rsidP="00B460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14.46</w:t>
            </w:r>
          </w:p>
        </w:tc>
      </w:tr>
    </w:tbl>
    <w:p w14:paraId="6FD223C6" w14:textId="77777777" w:rsidR="00B35980" w:rsidRDefault="008A630F" w:rsidP="00A36549">
      <w:pPr>
        <w:tabs>
          <w:tab w:val="left" w:pos="308"/>
        </w:tabs>
        <w:adjustRightInd w:val="0"/>
        <w:snapToGrid w:val="0"/>
        <w:spacing w:line="240" w:lineRule="exact"/>
        <w:ind w:leftChars="25" w:left="478" w:hangingChars="232" w:hanging="418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：1.信託代理與保證資產（負債），113年底及112年底各有120,618,402元及120,618,402元。</w:t>
      </w:r>
    </w:p>
    <w:p w14:paraId="116386C1" w14:textId="4DDB8025" w:rsidR="008A630F" w:rsidRPr="009C22C9" w:rsidRDefault="00B35980" w:rsidP="00A36549">
      <w:pPr>
        <w:tabs>
          <w:tab w:val="left" w:pos="308"/>
        </w:tabs>
        <w:adjustRightInd w:val="0"/>
        <w:snapToGrid w:val="0"/>
        <w:spacing w:line="240" w:lineRule="exact"/>
        <w:ind w:leftChars="175" w:left="614" w:hangingChars="108" w:hanging="194"/>
        <w:jc w:val="both"/>
        <w:rPr>
          <w:rFonts w:ascii="標楷體" w:eastAsia="標楷體" w:hAnsi="標楷體"/>
          <w:sz w:val="18"/>
          <w:szCs w:val="18"/>
        </w:rPr>
      </w:pPr>
      <w:r w:rsidRPr="009C22C9">
        <w:rPr>
          <w:rFonts w:ascii="標楷體" w:eastAsia="標楷體" w:hAnsi="標楷體"/>
          <w:sz w:val="18"/>
          <w:szCs w:val="18"/>
        </w:rPr>
        <w:t>2.113年底因擔保、保證或契約可能造成未來會計年度支</w:t>
      </w:r>
      <w:r w:rsidRPr="00532EA2">
        <w:rPr>
          <w:rFonts w:ascii="標楷體" w:eastAsia="標楷體" w:hAnsi="標楷體"/>
          <w:sz w:val="18"/>
          <w:szCs w:val="18"/>
        </w:rPr>
        <w:t>出事項（包括或有負債）為1,390,482,590,000元，</w:t>
      </w:r>
      <w:r w:rsidRPr="00532EA2">
        <w:rPr>
          <w:rFonts w:ascii="標楷體" w:eastAsia="標楷體" w:hAnsi="標楷體" w:hint="eastAsia"/>
          <w:sz w:val="18"/>
          <w:szCs w:val="18"/>
        </w:rPr>
        <w:t>係該基金以113年12月31日為基準日，精算其未來淨保險給付現值金額；截至113年底止已提存安全準備</w:t>
      </w:r>
      <w:r w:rsidR="00D649EC" w:rsidRPr="00532EA2">
        <w:rPr>
          <w:rFonts w:ascii="標楷體" w:eastAsia="標楷體" w:hAnsi="標楷體" w:hint="eastAsia"/>
          <w:sz w:val="18"/>
          <w:szCs w:val="18"/>
        </w:rPr>
        <w:t>772</w:t>
      </w:r>
      <w:r w:rsidRPr="00532EA2">
        <w:rPr>
          <w:rFonts w:ascii="標楷體" w:eastAsia="標楷體" w:hAnsi="標楷體" w:hint="eastAsia"/>
          <w:sz w:val="18"/>
          <w:szCs w:val="18"/>
        </w:rPr>
        <w:t>,</w:t>
      </w:r>
      <w:r w:rsidR="00D649EC" w:rsidRPr="00532EA2">
        <w:rPr>
          <w:rFonts w:ascii="標楷體" w:eastAsia="標楷體" w:hAnsi="標楷體" w:hint="eastAsia"/>
          <w:sz w:val="18"/>
          <w:szCs w:val="18"/>
        </w:rPr>
        <w:t>264</w:t>
      </w:r>
      <w:r w:rsidRPr="00532EA2">
        <w:rPr>
          <w:rFonts w:ascii="標楷體" w:eastAsia="標楷體" w:hAnsi="標楷體" w:hint="eastAsia"/>
          <w:sz w:val="18"/>
          <w:szCs w:val="18"/>
        </w:rPr>
        <w:t>,</w:t>
      </w:r>
      <w:r w:rsidR="00D649EC" w:rsidRPr="00532EA2">
        <w:rPr>
          <w:rFonts w:ascii="標楷體" w:eastAsia="標楷體" w:hAnsi="標楷體" w:hint="eastAsia"/>
          <w:sz w:val="18"/>
          <w:szCs w:val="18"/>
        </w:rPr>
        <w:t>608</w:t>
      </w:r>
      <w:r w:rsidRPr="00532EA2">
        <w:rPr>
          <w:rFonts w:ascii="標楷體" w:eastAsia="標楷體" w:hAnsi="標楷體" w:hint="eastAsia"/>
          <w:sz w:val="18"/>
          <w:szCs w:val="18"/>
        </w:rPr>
        <w:t>,</w:t>
      </w:r>
      <w:r w:rsidR="00D649EC" w:rsidRPr="00532EA2">
        <w:rPr>
          <w:rFonts w:ascii="標楷體" w:eastAsia="標楷體" w:hAnsi="標楷體" w:hint="eastAsia"/>
          <w:sz w:val="18"/>
          <w:szCs w:val="18"/>
        </w:rPr>
        <w:t>384</w:t>
      </w:r>
      <w:r w:rsidRPr="00532EA2">
        <w:rPr>
          <w:rFonts w:ascii="標楷體" w:eastAsia="標楷體" w:hAnsi="標楷體" w:hint="eastAsia"/>
          <w:sz w:val="18"/>
          <w:szCs w:val="18"/>
        </w:rPr>
        <w:t>元，未提存金</w:t>
      </w:r>
      <w:r w:rsidR="008A630F" w:rsidRPr="00532EA2">
        <w:rPr>
          <w:rFonts w:ascii="標楷體" w:eastAsia="標楷體" w:hAnsi="標楷體" w:hint="eastAsia"/>
          <w:sz w:val="18"/>
          <w:szCs w:val="18"/>
        </w:rPr>
        <w:t>額為</w:t>
      </w:r>
      <w:r w:rsidR="00D649EC" w:rsidRPr="00532EA2">
        <w:rPr>
          <w:rFonts w:ascii="標楷體" w:eastAsia="標楷體" w:hAnsi="標楷體" w:hint="eastAsia"/>
          <w:sz w:val="18"/>
          <w:szCs w:val="18"/>
        </w:rPr>
        <w:t>618</w:t>
      </w:r>
      <w:r w:rsidR="008A630F" w:rsidRPr="00532EA2">
        <w:rPr>
          <w:rFonts w:ascii="標楷體" w:eastAsia="標楷體" w:hAnsi="標楷體" w:hint="eastAsia"/>
          <w:sz w:val="18"/>
          <w:szCs w:val="18"/>
        </w:rPr>
        <w:t>,</w:t>
      </w:r>
      <w:r w:rsidR="00D649EC" w:rsidRPr="00532EA2">
        <w:rPr>
          <w:rFonts w:ascii="標楷體" w:eastAsia="標楷體" w:hAnsi="標楷體" w:hint="eastAsia"/>
          <w:sz w:val="18"/>
          <w:szCs w:val="18"/>
        </w:rPr>
        <w:t>217</w:t>
      </w:r>
      <w:r w:rsidR="008A630F" w:rsidRPr="00532EA2">
        <w:rPr>
          <w:rFonts w:ascii="標楷體" w:eastAsia="標楷體" w:hAnsi="標楷體" w:hint="eastAsia"/>
          <w:sz w:val="18"/>
          <w:szCs w:val="18"/>
        </w:rPr>
        <w:t>,</w:t>
      </w:r>
      <w:r w:rsidR="00D649EC" w:rsidRPr="00532EA2">
        <w:rPr>
          <w:rFonts w:ascii="標楷體" w:eastAsia="標楷體" w:hAnsi="標楷體" w:hint="eastAsia"/>
          <w:sz w:val="18"/>
          <w:szCs w:val="18"/>
        </w:rPr>
        <w:t>981</w:t>
      </w:r>
      <w:r w:rsidR="008A630F" w:rsidRPr="00532EA2">
        <w:rPr>
          <w:rFonts w:ascii="標楷體" w:eastAsia="標楷體" w:hAnsi="標楷體" w:hint="eastAsia"/>
          <w:sz w:val="18"/>
          <w:szCs w:val="18"/>
        </w:rPr>
        <w:t>,</w:t>
      </w:r>
      <w:r w:rsidR="00D649EC" w:rsidRPr="00532EA2">
        <w:rPr>
          <w:rFonts w:ascii="標楷體" w:eastAsia="標楷體" w:hAnsi="標楷體" w:hint="eastAsia"/>
          <w:sz w:val="18"/>
          <w:szCs w:val="18"/>
        </w:rPr>
        <w:t>616</w:t>
      </w:r>
      <w:r w:rsidR="008A630F" w:rsidRPr="00532EA2">
        <w:rPr>
          <w:rFonts w:ascii="標楷體" w:eastAsia="標楷體" w:hAnsi="標楷體" w:hint="eastAsia"/>
          <w:sz w:val="18"/>
          <w:szCs w:val="18"/>
        </w:rPr>
        <w:t>元。</w:t>
      </w:r>
    </w:p>
    <w:tbl>
      <w:tblPr>
        <w:tblW w:w="10174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80"/>
        <w:gridCol w:w="1582"/>
        <w:gridCol w:w="784"/>
        <w:gridCol w:w="1581"/>
        <w:gridCol w:w="770"/>
        <w:gridCol w:w="1582"/>
        <w:gridCol w:w="795"/>
      </w:tblGrid>
      <w:tr w:rsidR="00EF014D" w14:paraId="51A45045" w14:textId="77777777" w:rsidTr="00416ECD">
        <w:trPr>
          <w:trHeight w:val="749"/>
          <w:tblHeader/>
        </w:trPr>
        <w:tc>
          <w:tcPr>
            <w:tcW w:w="10174" w:type="dxa"/>
            <w:gridSpan w:val="7"/>
            <w:tcBorders>
              <w:bottom w:val="single" w:sz="8" w:space="0" w:color="auto"/>
            </w:tcBorders>
          </w:tcPr>
          <w:p w14:paraId="6C71F8D7" w14:textId="5C40E69A" w:rsidR="00EF014D" w:rsidRDefault="00EF014D" w:rsidP="0089120A">
            <w:pPr>
              <w:snapToGrid w:val="0"/>
              <w:ind w:firstLineChars="301" w:firstLine="964"/>
              <w:jc w:val="center"/>
              <w:rPr>
                <w:rStyle w:val="a9"/>
                <w:rFonts w:ascii="標楷體" w:eastAsia="標楷體" w:hAnsi="標楷體"/>
                <w:sz w:val="3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國民年金保險基金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="0089120A" w:rsidRPr="0089120A">
              <w:rPr>
                <w:rStyle w:val="a9"/>
                <w:rFonts w:ascii="標楷體" w:eastAsia="標楷體" w:hAnsi="標楷體" w:hint="eastAsia"/>
                <w:sz w:val="32"/>
                <w:szCs w:val="24"/>
              </w:rPr>
              <w:t>（續）</w:t>
            </w:r>
          </w:p>
          <w:p w14:paraId="1D6F4B31" w14:textId="3B682F9B" w:rsidR="00EF014D" w:rsidRPr="00EF014D" w:rsidRDefault="00EF014D" w:rsidP="00A36549">
            <w:pPr>
              <w:tabs>
                <w:tab w:val="left" w:pos="3573"/>
                <w:tab w:val="left" w:pos="8679"/>
              </w:tabs>
              <w:snapToGrid w:val="0"/>
              <w:jc w:val="right"/>
              <w:rPr>
                <w:rFonts w:ascii="標楷體" w:eastAsia="標楷體" w:hAnsi="標楷體"/>
                <w:spacing w:val="-20"/>
                <w:kern w:val="0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 w:rsidR="0067167C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EF014D" w14:paraId="3C37C540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80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7A84D1F" w14:textId="77777777" w:rsidR="00EF014D" w:rsidRDefault="00EF014D" w:rsidP="00A36549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36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EA360DF" w14:textId="77777777" w:rsidR="00EF014D" w:rsidRDefault="00EF014D" w:rsidP="00A3654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5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CC83735" w14:textId="77777777" w:rsidR="00EF014D" w:rsidRDefault="00EF014D" w:rsidP="00A3654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112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7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7FAD130" w14:textId="77777777" w:rsidR="00EF014D" w:rsidRDefault="00EF014D" w:rsidP="00A36549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EF014D" w14:paraId="2999F160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8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2970589" w14:textId="77777777" w:rsidR="00EF014D" w:rsidRDefault="00EF014D" w:rsidP="00303644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82" w:type="dxa"/>
            <w:tcBorders>
              <w:bottom w:val="single" w:sz="8" w:space="0" w:color="auto"/>
            </w:tcBorders>
            <w:vAlign w:val="center"/>
          </w:tcPr>
          <w:p w14:paraId="36BC3814" w14:textId="77777777" w:rsidR="00EF014D" w:rsidRDefault="00EF014D" w:rsidP="00A3654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6DC032E7" w14:textId="77777777" w:rsidR="00EF014D" w:rsidRDefault="00EF014D" w:rsidP="00A3654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81" w:type="dxa"/>
            <w:tcBorders>
              <w:bottom w:val="single" w:sz="8" w:space="0" w:color="auto"/>
            </w:tcBorders>
            <w:vAlign w:val="center"/>
          </w:tcPr>
          <w:p w14:paraId="016DA761" w14:textId="77777777" w:rsidR="00EF014D" w:rsidRDefault="00EF014D" w:rsidP="00A3654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70" w:type="dxa"/>
            <w:tcBorders>
              <w:bottom w:val="single" w:sz="8" w:space="0" w:color="auto"/>
            </w:tcBorders>
            <w:vAlign w:val="center"/>
          </w:tcPr>
          <w:p w14:paraId="66BAF799" w14:textId="77777777" w:rsidR="00EF014D" w:rsidRDefault="00EF014D" w:rsidP="00A3654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82" w:type="dxa"/>
            <w:tcBorders>
              <w:bottom w:val="single" w:sz="8" w:space="0" w:color="auto"/>
            </w:tcBorders>
            <w:vAlign w:val="center"/>
          </w:tcPr>
          <w:p w14:paraId="2DB98DBD" w14:textId="77777777" w:rsidR="00EF014D" w:rsidRDefault="00EF014D" w:rsidP="00A3654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5" w:type="dxa"/>
            <w:tcBorders>
              <w:bottom w:val="single" w:sz="8" w:space="0" w:color="auto"/>
              <w:right w:val="nil"/>
            </w:tcBorders>
            <w:vAlign w:val="center"/>
          </w:tcPr>
          <w:p w14:paraId="427F52D8" w14:textId="77777777" w:rsidR="00EF014D" w:rsidRDefault="00EF014D" w:rsidP="00A3654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EF014D" w14:paraId="664D01CC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6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11CDBF9A" w14:textId="77777777" w:rsidR="00EF014D" w:rsidRDefault="00EF014D" w:rsidP="006F1458">
            <w:pPr>
              <w:ind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D3C349D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778,871,005,482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9BB3152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99.94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0D5FD8CE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680,406,436,675</w:t>
            </w:r>
          </w:p>
        </w:tc>
        <w:tc>
          <w:tcPr>
            <w:tcW w:w="770" w:type="dxa"/>
            <w:tcBorders>
              <w:top w:val="nil"/>
              <w:bottom w:val="nil"/>
            </w:tcBorders>
            <w:vAlign w:val="center"/>
          </w:tcPr>
          <w:p w14:paraId="310D0B49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99.93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5C76CF0D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98,464,568,807</w:t>
            </w:r>
          </w:p>
        </w:tc>
        <w:tc>
          <w:tcPr>
            <w:tcW w:w="795" w:type="dxa"/>
            <w:tcBorders>
              <w:top w:val="nil"/>
              <w:bottom w:val="nil"/>
              <w:right w:val="nil"/>
            </w:tcBorders>
            <w:vAlign w:val="center"/>
          </w:tcPr>
          <w:p w14:paraId="54F21644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14.47</w:t>
            </w:r>
          </w:p>
        </w:tc>
      </w:tr>
      <w:tr w:rsidR="00EF014D" w14:paraId="005CA20B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334AD9CF" w14:textId="77777777" w:rsidR="00EF014D" w:rsidRDefault="00EF014D" w:rsidP="006F1458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5992A6DA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6,338,621,582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A17CC10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0.81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2DFC7DF8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9,641,158,605</w:t>
            </w:r>
          </w:p>
        </w:tc>
        <w:tc>
          <w:tcPr>
            <w:tcW w:w="770" w:type="dxa"/>
            <w:tcBorders>
              <w:top w:val="nil"/>
              <w:bottom w:val="nil"/>
            </w:tcBorders>
            <w:vAlign w:val="center"/>
          </w:tcPr>
          <w:p w14:paraId="4A796C1C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1.42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2F353FEC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- 3,302,537,023</w:t>
            </w:r>
          </w:p>
        </w:tc>
        <w:tc>
          <w:tcPr>
            <w:tcW w:w="795" w:type="dxa"/>
            <w:tcBorders>
              <w:top w:val="nil"/>
              <w:bottom w:val="nil"/>
              <w:right w:val="nil"/>
            </w:tcBorders>
            <w:vAlign w:val="center"/>
          </w:tcPr>
          <w:p w14:paraId="28E1FABB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- 34.25</w:t>
            </w:r>
          </w:p>
        </w:tc>
      </w:tr>
      <w:tr w:rsidR="00EF014D" w14:paraId="2D55FB3D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7CC125C2" w14:textId="77777777" w:rsidR="00EF014D" w:rsidRDefault="00EF014D" w:rsidP="006F1458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8D2724D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6,267,683,205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C77A859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0.80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758236E5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9,375,696,683</w:t>
            </w:r>
          </w:p>
        </w:tc>
        <w:tc>
          <w:tcPr>
            <w:tcW w:w="770" w:type="dxa"/>
            <w:tcBorders>
              <w:top w:val="nil"/>
              <w:bottom w:val="nil"/>
            </w:tcBorders>
            <w:vAlign w:val="center"/>
          </w:tcPr>
          <w:p w14:paraId="1F80E3DB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1.38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2EB21B5B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- 3,108,013,478</w:t>
            </w:r>
          </w:p>
        </w:tc>
        <w:tc>
          <w:tcPr>
            <w:tcW w:w="795" w:type="dxa"/>
            <w:tcBorders>
              <w:top w:val="nil"/>
              <w:bottom w:val="nil"/>
              <w:right w:val="nil"/>
            </w:tcBorders>
            <w:vAlign w:val="center"/>
          </w:tcPr>
          <w:p w14:paraId="01D040E3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- 33.15</w:t>
            </w:r>
          </w:p>
        </w:tc>
      </w:tr>
      <w:tr w:rsidR="00EF014D" w14:paraId="25F1F984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56942489" w14:textId="77777777" w:rsidR="00EF014D" w:rsidRDefault="00EF014D" w:rsidP="006F1458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0C4A704B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24,223,835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EC29C87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2AFBB21F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25,531,236</w:t>
            </w:r>
          </w:p>
        </w:tc>
        <w:tc>
          <w:tcPr>
            <w:tcW w:w="770" w:type="dxa"/>
            <w:tcBorders>
              <w:top w:val="nil"/>
              <w:bottom w:val="nil"/>
            </w:tcBorders>
            <w:vAlign w:val="center"/>
          </w:tcPr>
          <w:p w14:paraId="14ED2941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69545BDB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- 1,307,401</w:t>
            </w:r>
          </w:p>
        </w:tc>
        <w:tc>
          <w:tcPr>
            <w:tcW w:w="795" w:type="dxa"/>
            <w:tcBorders>
              <w:top w:val="nil"/>
              <w:bottom w:val="nil"/>
              <w:right w:val="nil"/>
            </w:tcBorders>
            <w:vAlign w:val="center"/>
          </w:tcPr>
          <w:p w14:paraId="6454D811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- 5.12</w:t>
            </w:r>
          </w:p>
        </w:tc>
      </w:tr>
      <w:tr w:rsidR="00EF014D" w14:paraId="72F473F7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4EFE01A9" w14:textId="77777777" w:rsidR="00EF014D" w:rsidRDefault="00EF014D" w:rsidP="006F1458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流動金融負債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01929FE4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46,714,542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10CAC17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0E32EC64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239,930,686</w:t>
            </w:r>
          </w:p>
        </w:tc>
        <w:tc>
          <w:tcPr>
            <w:tcW w:w="770" w:type="dxa"/>
            <w:tcBorders>
              <w:top w:val="nil"/>
              <w:bottom w:val="nil"/>
            </w:tcBorders>
            <w:vAlign w:val="center"/>
          </w:tcPr>
          <w:p w14:paraId="52A364E9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61631B67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- 193,216,144</w:t>
            </w:r>
          </w:p>
        </w:tc>
        <w:tc>
          <w:tcPr>
            <w:tcW w:w="795" w:type="dxa"/>
            <w:tcBorders>
              <w:top w:val="nil"/>
              <w:bottom w:val="nil"/>
              <w:right w:val="nil"/>
            </w:tcBorders>
            <w:vAlign w:val="center"/>
          </w:tcPr>
          <w:p w14:paraId="321F39AD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- 80.53</w:t>
            </w:r>
          </w:p>
        </w:tc>
      </w:tr>
      <w:tr w:rsidR="00EF014D" w14:paraId="10A117C6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2711CDEF" w14:textId="77777777" w:rsidR="00EF014D" w:rsidRDefault="00EF014D" w:rsidP="006F1458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7115FF65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772,532,383,900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3F3C105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99.13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6940DC6B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670,765,278,070</w:t>
            </w:r>
          </w:p>
        </w:tc>
        <w:tc>
          <w:tcPr>
            <w:tcW w:w="770" w:type="dxa"/>
            <w:tcBorders>
              <w:top w:val="nil"/>
              <w:bottom w:val="nil"/>
            </w:tcBorders>
            <w:vAlign w:val="center"/>
          </w:tcPr>
          <w:p w14:paraId="7854DB98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98.52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6A79578B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101,767,105,830</w:t>
            </w:r>
          </w:p>
        </w:tc>
        <w:tc>
          <w:tcPr>
            <w:tcW w:w="795" w:type="dxa"/>
            <w:tcBorders>
              <w:top w:val="nil"/>
              <w:bottom w:val="nil"/>
              <w:right w:val="nil"/>
            </w:tcBorders>
            <w:vAlign w:val="center"/>
          </w:tcPr>
          <w:p w14:paraId="4C205D1E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15.17</w:t>
            </w:r>
          </w:p>
        </w:tc>
      </w:tr>
      <w:tr w:rsidR="00EF014D" w14:paraId="573738BF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0F19D289" w14:textId="77777777" w:rsidR="00EF014D" w:rsidRDefault="00EF014D" w:rsidP="006F1458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負債準備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6CAE8FCF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772,264,608,384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FCFE152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99.09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650400FF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670,466,508,286</w:t>
            </w:r>
          </w:p>
        </w:tc>
        <w:tc>
          <w:tcPr>
            <w:tcW w:w="770" w:type="dxa"/>
            <w:tcBorders>
              <w:top w:val="nil"/>
              <w:bottom w:val="nil"/>
            </w:tcBorders>
            <w:vAlign w:val="center"/>
          </w:tcPr>
          <w:p w14:paraId="65A71A5D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98.47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56AB58EC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101,798,100,098</w:t>
            </w:r>
          </w:p>
        </w:tc>
        <w:tc>
          <w:tcPr>
            <w:tcW w:w="795" w:type="dxa"/>
            <w:tcBorders>
              <w:top w:val="nil"/>
              <w:bottom w:val="nil"/>
              <w:right w:val="nil"/>
            </w:tcBorders>
            <w:vAlign w:val="center"/>
          </w:tcPr>
          <w:p w14:paraId="067F283C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15.18</w:t>
            </w:r>
          </w:p>
        </w:tc>
      </w:tr>
      <w:tr w:rsidR="00EF014D" w14:paraId="29B116AD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7C88E501" w14:textId="77777777" w:rsidR="00EF014D" w:rsidRDefault="00EF014D" w:rsidP="006F1458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2AC64D9A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267,775,516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49BD8B3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39D51701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298,769,784</w:t>
            </w:r>
          </w:p>
        </w:tc>
        <w:tc>
          <w:tcPr>
            <w:tcW w:w="770" w:type="dxa"/>
            <w:tcBorders>
              <w:top w:val="nil"/>
              <w:bottom w:val="nil"/>
            </w:tcBorders>
            <w:vAlign w:val="center"/>
          </w:tcPr>
          <w:p w14:paraId="3EE0623F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4125DF68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- 30,994,268</w:t>
            </w:r>
          </w:p>
        </w:tc>
        <w:tc>
          <w:tcPr>
            <w:tcW w:w="795" w:type="dxa"/>
            <w:tcBorders>
              <w:top w:val="nil"/>
              <w:bottom w:val="nil"/>
              <w:right w:val="nil"/>
            </w:tcBorders>
            <w:vAlign w:val="center"/>
          </w:tcPr>
          <w:p w14:paraId="64F86E6C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- 10.37</w:t>
            </w:r>
          </w:p>
        </w:tc>
      </w:tr>
      <w:tr w:rsidR="00EF014D" w14:paraId="727CF9B0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6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09BFC4D7" w14:textId="77777777" w:rsidR="00EF014D" w:rsidRDefault="00EF014D" w:rsidP="006F1458">
            <w:pPr>
              <w:ind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CEF255A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460,387,655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D78BED8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0.06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3C3E3372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456,528,689</w:t>
            </w:r>
          </w:p>
        </w:tc>
        <w:tc>
          <w:tcPr>
            <w:tcW w:w="770" w:type="dxa"/>
            <w:tcBorders>
              <w:top w:val="nil"/>
              <w:bottom w:val="nil"/>
            </w:tcBorders>
            <w:vAlign w:val="center"/>
          </w:tcPr>
          <w:p w14:paraId="39486120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0.07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28C2D1C2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3,858,966</w:t>
            </w:r>
          </w:p>
        </w:tc>
        <w:tc>
          <w:tcPr>
            <w:tcW w:w="795" w:type="dxa"/>
            <w:tcBorders>
              <w:top w:val="nil"/>
              <w:bottom w:val="nil"/>
              <w:right w:val="nil"/>
            </w:tcBorders>
            <w:vAlign w:val="center"/>
          </w:tcPr>
          <w:p w14:paraId="54F5BDBE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0.85</w:t>
            </w:r>
          </w:p>
        </w:tc>
      </w:tr>
      <w:tr w:rsidR="00EF014D" w14:paraId="6E8B5A6D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3F83C2B5" w14:textId="77777777" w:rsidR="00EF014D" w:rsidRDefault="00EF014D" w:rsidP="006F1458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3CD177A4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1,000,000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AE798E8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31E1DD51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1,000,000</w:t>
            </w:r>
          </w:p>
        </w:tc>
        <w:tc>
          <w:tcPr>
            <w:tcW w:w="770" w:type="dxa"/>
            <w:tcBorders>
              <w:top w:val="nil"/>
              <w:bottom w:val="nil"/>
            </w:tcBorders>
            <w:vAlign w:val="center"/>
          </w:tcPr>
          <w:p w14:paraId="40F42885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71C343B7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5" w:type="dxa"/>
            <w:tcBorders>
              <w:top w:val="nil"/>
              <w:bottom w:val="nil"/>
              <w:right w:val="nil"/>
            </w:tcBorders>
            <w:vAlign w:val="center"/>
          </w:tcPr>
          <w:p w14:paraId="6B09B5AB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EF014D" w14:paraId="3DD41C35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73190ACB" w14:textId="77777777" w:rsidR="00EF014D" w:rsidRDefault="00EF014D" w:rsidP="006F1458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22C0100C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1,000,000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D347167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1FEF5C7A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1,000,000</w:t>
            </w:r>
          </w:p>
        </w:tc>
        <w:tc>
          <w:tcPr>
            <w:tcW w:w="770" w:type="dxa"/>
            <w:tcBorders>
              <w:top w:val="nil"/>
              <w:bottom w:val="nil"/>
            </w:tcBorders>
            <w:vAlign w:val="center"/>
          </w:tcPr>
          <w:p w14:paraId="3CBB88EA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018055A0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5" w:type="dxa"/>
            <w:tcBorders>
              <w:top w:val="nil"/>
              <w:bottom w:val="nil"/>
              <w:right w:val="nil"/>
            </w:tcBorders>
            <w:vAlign w:val="center"/>
          </w:tcPr>
          <w:p w14:paraId="33617BB8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EF014D" w14:paraId="49364E3F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0D4B04D8" w14:textId="77777777" w:rsidR="00EF014D" w:rsidRDefault="00EF014D" w:rsidP="006F1458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2059DB3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459,387,655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C7F9D96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46CD8139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455,528,689</w:t>
            </w:r>
          </w:p>
        </w:tc>
        <w:tc>
          <w:tcPr>
            <w:tcW w:w="770" w:type="dxa"/>
            <w:tcBorders>
              <w:top w:val="nil"/>
              <w:bottom w:val="nil"/>
            </w:tcBorders>
            <w:vAlign w:val="center"/>
          </w:tcPr>
          <w:p w14:paraId="54E339C1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2C2B76FC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3,858,966</w:t>
            </w:r>
          </w:p>
        </w:tc>
        <w:tc>
          <w:tcPr>
            <w:tcW w:w="795" w:type="dxa"/>
            <w:tcBorders>
              <w:top w:val="nil"/>
              <w:bottom w:val="nil"/>
              <w:right w:val="nil"/>
            </w:tcBorders>
            <w:vAlign w:val="center"/>
          </w:tcPr>
          <w:p w14:paraId="1A805B2B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0.85</w:t>
            </w:r>
          </w:p>
        </w:tc>
      </w:tr>
      <w:tr w:rsidR="00EF014D" w14:paraId="0F6CE798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4364A79F" w14:textId="77777777" w:rsidR="00EF014D" w:rsidRDefault="00EF014D" w:rsidP="006F1458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077F4559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459,387,655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8941EDB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257081E4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455,528,689</w:t>
            </w:r>
          </w:p>
        </w:tc>
        <w:tc>
          <w:tcPr>
            <w:tcW w:w="770" w:type="dxa"/>
            <w:tcBorders>
              <w:top w:val="nil"/>
              <w:bottom w:val="nil"/>
            </w:tcBorders>
            <w:vAlign w:val="center"/>
          </w:tcPr>
          <w:p w14:paraId="6833C27F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24B96498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3,858,966</w:t>
            </w:r>
          </w:p>
        </w:tc>
        <w:tc>
          <w:tcPr>
            <w:tcW w:w="795" w:type="dxa"/>
            <w:tcBorders>
              <w:top w:val="nil"/>
              <w:bottom w:val="nil"/>
              <w:right w:val="nil"/>
            </w:tcBorders>
            <w:vAlign w:val="center"/>
          </w:tcPr>
          <w:p w14:paraId="7754E89E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0.85</w:t>
            </w:r>
          </w:p>
        </w:tc>
      </w:tr>
      <w:tr w:rsidR="00EF014D" w14:paraId="0248B918" w14:textId="77777777" w:rsidTr="00A365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6"/>
        </w:trPr>
        <w:tc>
          <w:tcPr>
            <w:tcW w:w="308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FFD5ECD" w14:textId="77777777" w:rsidR="00EF014D" w:rsidRDefault="00EF014D" w:rsidP="00303644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82" w:type="dxa"/>
            <w:tcBorders>
              <w:top w:val="nil"/>
              <w:bottom w:val="single" w:sz="8" w:space="0" w:color="auto"/>
            </w:tcBorders>
            <w:vAlign w:val="center"/>
          </w:tcPr>
          <w:p w14:paraId="162ABB3D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779,331,393,137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vAlign w:val="center"/>
          </w:tcPr>
          <w:p w14:paraId="005DC1B2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1" w:type="dxa"/>
            <w:tcBorders>
              <w:top w:val="nil"/>
              <w:bottom w:val="single" w:sz="8" w:space="0" w:color="auto"/>
            </w:tcBorders>
            <w:vAlign w:val="center"/>
          </w:tcPr>
          <w:p w14:paraId="27DC756D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680,862,965,364</w:t>
            </w:r>
          </w:p>
        </w:tc>
        <w:tc>
          <w:tcPr>
            <w:tcW w:w="770" w:type="dxa"/>
            <w:tcBorders>
              <w:top w:val="nil"/>
              <w:bottom w:val="single" w:sz="8" w:space="0" w:color="auto"/>
            </w:tcBorders>
            <w:vAlign w:val="center"/>
          </w:tcPr>
          <w:p w14:paraId="4F918D12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2" w:type="dxa"/>
            <w:tcBorders>
              <w:top w:val="nil"/>
              <w:bottom w:val="single" w:sz="8" w:space="0" w:color="auto"/>
            </w:tcBorders>
            <w:vAlign w:val="center"/>
          </w:tcPr>
          <w:p w14:paraId="1DDDD5CA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98,468,427,773</w:t>
            </w:r>
          </w:p>
        </w:tc>
        <w:tc>
          <w:tcPr>
            <w:tcW w:w="795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25F6F96" w14:textId="77777777" w:rsidR="00EF014D" w:rsidRPr="00190A22" w:rsidRDefault="00EF014D" w:rsidP="00303644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14.46</w:t>
            </w:r>
          </w:p>
        </w:tc>
      </w:tr>
    </w:tbl>
    <w:p w14:paraId="40234F23" w14:textId="77777777" w:rsidR="003B7927" w:rsidRPr="00377AD9" w:rsidRDefault="003B7927" w:rsidP="00A36549">
      <w:pPr>
        <w:overflowPunct w:val="0"/>
        <w:spacing w:line="20" w:lineRule="exact"/>
        <w:jc w:val="both"/>
        <w:outlineLvl w:val="0"/>
        <w:rPr>
          <w:rFonts w:ascii="標楷體" w:eastAsia="標楷體"/>
          <w:bCs/>
          <w:sz w:val="2"/>
          <w:szCs w:val="2"/>
        </w:rPr>
      </w:pPr>
    </w:p>
    <w:sectPr w:rsidR="003B7927" w:rsidRPr="00377AD9" w:rsidSect="008F1E1E">
      <w:pgSz w:w="11906" w:h="16838" w:code="9"/>
      <w:pgMar w:top="1418" w:right="851" w:bottom="1418" w:left="851" w:header="1021" w:footer="737" w:gutter="0"/>
      <w:pgNumType w:start="14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DFD04" w14:textId="77777777" w:rsidR="00CA3D0E" w:rsidRDefault="00CA3D0E" w:rsidP="00A11CE0">
      <w:r>
        <w:separator/>
      </w:r>
    </w:p>
  </w:endnote>
  <w:endnote w:type="continuationSeparator" w:id="0">
    <w:p w14:paraId="33323DC4" w14:textId="77777777" w:rsidR="00CA3D0E" w:rsidRDefault="00CA3D0E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00000000" w:usb1="08080000" w:usb2="00000010" w:usb3="00000000" w:csb0="00100000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78CDA" w14:textId="77777777" w:rsidR="00CA3D0E" w:rsidRDefault="00CA3D0E" w:rsidP="00A11CE0">
      <w:r>
        <w:separator/>
      </w:r>
    </w:p>
  </w:footnote>
  <w:footnote w:type="continuationSeparator" w:id="0">
    <w:p w14:paraId="6587AF71" w14:textId="77777777" w:rsidR="00CA3D0E" w:rsidRDefault="00CA3D0E" w:rsidP="00A1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D0E"/>
    <w:rsid w:val="00016207"/>
    <w:rsid w:val="00094484"/>
    <w:rsid w:val="00154976"/>
    <w:rsid w:val="00163092"/>
    <w:rsid w:val="00180787"/>
    <w:rsid w:val="001A3CF4"/>
    <w:rsid w:val="0021600D"/>
    <w:rsid w:val="00240D25"/>
    <w:rsid w:val="002E480E"/>
    <w:rsid w:val="002E6286"/>
    <w:rsid w:val="002F3AA4"/>
    <w:rsid w:val="003110A3"/>
    <w:rsid w:val="00377AD9"/>
    <w:rsid w:val="003B7927"/>
    <w:rsid w:val="00416ECD"/>
    <w:rsid w:val="00452093"/>
    <w:rsid w:val="005041F2"/>
    <w:rsid w:val="00515C39"/>
    <w:rsid w:val="00527668"/>
    <w:rsid w:val="00532EA2"/>
    <w:rsid w:val="00571258"/>
    <w:rsid w:val="0057236D"/>
    <w:rsid w:val="00621D9A"/>
    <w:rsid w:val="00654A29"/>
    <w:rsid w:val="0067167C"/>
    <w:rsid w:val="006F1458"/>
    <w:rsid w:val="00780E5F"/>
    <w:rsid w:val="007A7976"/>
    <w:rsid w:val="007C6DAE"/>
    <w:rsid w:val="007D0A85"/>
    <w:rsid w:val="00812D23"/>
    <w:rsid w:val="008431D6"/>
    <w:rsid w:val="0085371E"/>
    <w:rsid w:val="00853FE3"/>
    <w:rsid w:val="00873128"/>
    <w:rsid w:val="00885193"/>
    <w:rsid w:val="0089120A"/>
    <w:rsid w:val="008A630F"/>
    <w:rsid w:val="008F1E1E"/>
    <w:rsid w:val="009337DE"/>
    <w:rsid w:val="00934BF4"/>
    <w:rsid w:val="0098218C"/>
    <w:rsid w:val="00A11CE0"/>
    <w:rsid w:val="00A36549"/>
    <w:rsid w:val="00AC525A"/>
    <w:rsid w:val="00AD3734"/>
    <w:rsid w:val="00AF01BD"/>
    <w:rsid w:val="00B2592A"/>
    <w:rsid w:val="00B35980"/>
    <w:rsid w:val="00B460AF"/>
    <w:rsid w:val="00C84BF7"/>
    <w:rsid w:val="00CA3D0E"/>
    <w:rsid w:val="00D107C9"/>
    <w:rsid w:val="00D11617"/>
    <w:rsid w:val="00D26F04"/>
    <w:rsid w:val="00D649EC"/>
    <w:rsid w:val="00D732FC"/>
    <w:rsid w:val="00E03369"/>
    <w:rsid w:val="00E74F02"/>
    <w:rsid w:val="00E82C09"/>
    <w:rsid w:val="00E86D98"/>
    <w:rsid w:val="00EC6D6B"/>
    <w:rsid w:val="00EF014D"/>
    <w:rsid w:val="00F22D15"/>
    <w:rsid w:val="00F9579A"/>
    <w:rsid w:val="00FA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enu v:ext="edit" fillcolor="none"/>
    </o:shapedefaults>
    <o:shapelayout v:ext="edit">
      <o:idmap v:ext="edit" data="1"/>
    </o:shapelayout>
  </w:shapeDefaults>
  <w:decimalSymbol w:val="."/>
  <w:listSeparator w:val=","/>
  <w14:docId w14:val="3E38BA7F"/>
  <w15:docId w15:val="{7B2463AB-F9FE-4A66-9291-BE782E59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character" w:styleId="aa">
    <w:name w:val="Placeholder Text"/>
    <w:basedOn w:val="a0"/>
    <w:uiPriority w:val="99"/>
    <w:semiHidden/>
    <w:rsid w:val="00E82C0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82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82C0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52766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首 字元"/>
    <w:basedOn w:val="a0"/>
    <w:link w:val="ad"/>
    <w:uiPriority w:val="99"/>
    <w:rsid w:val="00527668"/>
    <w:rPr>
      <w:kern w:val="2"/>
    </w:rPr>
  </w:style>
  <w:style w:type="paragraph" w:styleId="af">
    <w:name w:val="footer"/>
    <w:basedOn w:val="a"/>
    <w:link w:val="af0"/>
    <w:uiPriority w:val="99"/>
    <w:unhideWhenUsed/>
    <w:qFormat/>
    <w:rsid w:val="0052766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尾 字元"/>
    <w:basedOn w:val="a0"/>
    <w:link w:val="af"/>
    <w:uiPriority w:val="99"/>
    <w:qFormat/>
    <w:rsid w:val="0052766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Fund\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參考資料-收支餘絀審定表.dot</Template>
  <TotalTime>59</TotalTime>
  <Pages>4</Pages>
  <Words>1522</Words>
  <Characters>3820</Characters>
  <Application>Microsoft Office Word</Application>
  <DocSecurity>0</DocSecurity>
  <Lines>31</Lines>
  <Paragraphs>10</Paragraphs>
  <ScaleCrop>false</ScaleCrop>
  <Company>審計部</Company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沈清立</dc:creator>
  <cp:lastModifiedBy>吳怡霈</cp:lastModifiedBy>
  <cp:revision>12</cp:revision>
  <cp:lastPrinted>2025-06-29T08:31:00Z</cp:lastPrinted>
  <dcterms:created xsi:type="dcterms:W3CDTF">2025-06-25T09:38:00Z</dcterms:created>
  <dcterms:modified xsi:type="dcterms:W3CDTF">2025-07-11T09:27:00Z</dcterms:modified>
</cp:coreProperties>
</file>