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9A345" w14:textId="4D6F4BAD" w:rsidR="006C2E92" w:rsidRDefault="00040D73" w:rsidP="0027007E">
      <w:pPr>
        <w:tabs>
          <w:tab w:val="left" w:pos="540"/>
          <w:tab w:val="center" w:pos="4800"/>
        </w:tabs>
        <w:overflowPunct/>
        <w:adjustRightInd w:val="0"/>
        <w:snapToGrid w:val="0"/>
        <w:spacing w:afterLines="20" w:after="72" w:line="0" w:lineRule="atLeast"/>
        <w:ind w:firstLineChars="300" w:firstLine="901"/>
        <w:jc w:val="left"/>
        <w:rPr>
          <w:b/>
          <w:spacing w:val="-10"/>
          <w:sz w:val="32"/>
        </w:rPr>
      </w:pPr>
      <w:r>
        <w:rPr>
          <w:rFonts w:hint="eastAsia"/>
          <w:b/>
          <w:spacing w:val="-10"/>
          <w:sz w:val="32"/>
        </w:rPr>
        <w:t>2.</w:t>
      </w:r>
      <w:r w:rsidR="006C2E92" w:rsidRPr="006C2E92">
        <w:rPr>
          <w:rFonts w:hint="eastAsia"/>
          <w:b/>
          <w:spacing w:val="-10"/>
          <w:sz w:val="32"/>
        </w:rPr>
        <w:t>管制藥品製藥工廠作業基金</w:t>
      </w:r>
    </w:p>
    <w:p w14:paraId="28E94BCF" w14:textId="321F2024" w:rsidR="00DF534C" w:rsidRDefault="00DF534C" w:rsidP="001038BF">
      <w:pPr>
        <w:tabs>
          <w:tab w:val="left" w:pos="602"/>
        </w:tabs>
        <w:overflowPunct/>
        <w:adjustRightInd w:val="0"/>
        <w:snapToGrid w:val="0"/>
        <w:ind w:left="-322" w:firstLineChars="0" w:firstLine="0"/>
        <w:jc w:val="center"/>
        <w:rPr>
          <w:b/>
          <w:spacing w:val="-10"/>
          <w:sz w:val="32"/>
          <w:u w:val="single" w:color="000000"/>
        </w:rPr>
      </w:pPr>
      <w:r w:rsidRPr="0068082D">
        <w:rPr>
          <w:rFonts w:hint="eastAsia"/>
          <w:b/>
          <w:spacing w:val="-10"/>
          <w:sz w:val="32"/>
          <w:u w:val="single" w:color="000000"/>
        </w:rPr>
        <w:t xml:space="preserve">　管制藥品製藥工廠作業基金收支餘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審定表　</w:t>
      </w:r>
    </w:p>
    <w:p w14:paraId="190E1174" w14:textId="70D55164" w:rsidR="00DF534C" w:rsidRPr="0068082D" w:rsidRDefault="00DF534C" w:rsidP="001038BF">
      <w:pPr>
        <w:tabs>
          <w:tab w:val="left" w:pos="4522"/>
        </w:tabs>
        <w:overflowPunct/>
        <w:snapToGrid w:val="0"/>
        <w:ind w:leftChars="-50" w:left="-120" w:rightChars="11" w:right="26" w:firstLineChars="0" w:firstLine="0"/>
        <w:jc w:val="right"/>
      </w:pPr>
      <w:r w:rsidRPr="0068082D">
        <w:rPr>
          <w:rFonts w:hint="eastAsia"/>
        </w:rPr>
        <w:t>中華民國</w:t>
      </w:r>
      <w:proofErr w:type="gramStart"/>
      <w:r w:rsidRPr="0068082D">
        <w:rPr>
          <w:rFonts w:hint="eastAsia"/>
        </w:rPr>
        <w:t>1</w:t>
      </w:r>
      <w:r w:rsidR="007331F9" w:rsidRPr="0068082D">
        <w:rPr>
          <w:rFonts w:hint="eastAsia"/>
        </w:rPr>
        <w:t>1</w:t>
      </w:r>
      <w:r w:rsidR="004D1408">
        <w:rPr>
          <w:rFonts w:hint="eastAsia"/>
        </w:rPr>
        <w:t>3</w:t>
      </w:r>
      <w:proofErr w:type="gramEnd"/>
      <w:r w:rsidRPr="0068082D">
        <w:rPr>
          <w:rFonts w:hint="eastAsia"/>
        </w:rPr>
        <w:t>年度</w:t>
      </w:r>
      <w:r w:rsidRPr="0068082D">
        <w:tab/>
      </w:r>
      <w:r w:rsidRPr="0068082D">
        <w:rPr>
          <w:rFonts w:hint="eastAsia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1"/>
        <w:gridCol w:w="1327"/>
        <w:gridCol w:w="1328"/>
        <w:gridCol w:w="1328"/>
        <w:gridCol w:w="1453"/>
        <w:gridCol w:w="1330"/>
        <w:gridCol w:w="1092"/>
      </w:tblGrid>
      <w:tr w:rsidR="004A1112" w:rsidRPr="0068082D" w14:paraId="47139AE1" w14:textId="77777777" w:rsidTr="005776F5">
        <w:trPr>
          <w:cantSplit/>
          <w:trHeight w:val="380"/>
        </w:trPr>
        <w:tc>
          <w:tcPr>
            <w:tcW w:w="236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C04D08" w14:textId="77777777" w:rsidR="00DF534C" w:rsidRPr="004A1112" w:rsidRDefault="00DF534C" w:rsidP="0027007E">
            <w:pPr>
              <w:snapToGrid w:val="0"/>
              <w:ind w:left="113" w:right="57" w:firstLineChars="0" w:firstLine="0"/>
              <w:jc w:val="distribute"/>
            </w:pPr>
            <w:r w:rsidRPr="004A1112">
              <w:rPr>
                <w:rFonts w:hint="eastAsia"/>
              </w:rPr>
              <w:t>科目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</w:tcBorders>
            <w:vAlign w:val="center"/>
          </w:tcPr>
          <w:p w14:paraId="2B580718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預算數</w:t>
            </w:r>
          </w:p>
        </w:tc>
        <w:tc>
          <w:tcPr>
            <w:tcW w:w="1328" w:type="dxa"/>
            <w:vMerge w:val="restart"/>
            <w:tcBorders>
              <w:top w:val="single" w:sz="8" w:space="0" w:color="auto"/>
            </w:tcBorders>
            <w:vAlign w:val="center"/>
          </w:tcPr>
          <w:p w14:paraId="6B14FFBA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決算數</w:t>
            </w:r>
          </w:p>
        </w:tc>
        <w:tc>
          <w:tcPr>
            <w:tcW w:w="1328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FA384DF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修正數</w:t>
            </w:r>
          </w:p>
        </w:tc>
        <w:tc>
          <w:tcPr>
            <w:tcW w:w="1453" w:type="dxa"/>
            <w:vMerge w:val="restart"/>
            <w:tcBorders>
              <w:top w:val="single" w:sz="8" w:space="0" w:color="auto"/>
            </w:tcBorders>
            <w:vAlign w:val="center"/>
          </w:tcPr>
          <w:p w14:paraId="5F2D340E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決算審定數</w:t>
            </w:r>
          </w:p>
        </w:tc>
        <w:tc>
          <w:tcPr>
            <w:tcW w:w="242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432DD24" w14:textId="77777777" w:rsidR="00DF534C" w:rsidRPr="0068082D" w:rsidRDefault="00DF534C" w:rsidP="0027007E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審定數與預算數</w:t>
            </w:r>
          </w:p>
          <w:p w14:paraId="0E5AA90A" w14:textId="77777777" w:rsidR="00DF534C" w:rsidRPr="0068082D" w:rsidRDefault="00DF534C" w:rsidP="0027007E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比較增減</w:t>
            </w:r>
          </w:p>
        </w:tc>
      </w:tr>
      <w:tr w:rsidR="004A1112" w:rsidRPr="0068082D" w14:paraId="74DE448D" w14:textId="77777777" w:rsidTr="005776F5">
        <w:trPr>
          <w:cantSplit/>
          <w:trHeight w:hRule="exact" w:val="340"/>
        </w:trPr>
        <w:tc>
          <w:tcPr>
            <w:tcW w:w="236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29970F" w14:textId="77777777" w:rsidR="00DF534C" w:rsidRPr="004A1112" w:rsidRDefault="00DF534C" w:rsidP="00DF534C">
            <w:pPr>
              <w:snapToGrid w:val="0"/>
              <w:ind w:firstLineChars="0" w:firstLine="0"/>
              <w:jc w:val="distribute"/>
            </w:pPr>
          </w:p>
        </w:tc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1494F4D1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28" w:type="dxa"/>
            <w:vMerge/>
            <w:tcBorders>
              <w:bottom w:val="single" w:sz="8" w:space="0" w:color="auto"/>
            </w:tcBorders>
            <w:vAlign w:val="center"/>
          </w:tcPr>
          <w:p w14:paraId="3180ABA7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28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045E236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53" w:type="dxa"/>
            <w:vMerge/>
            <w:tcBorders>
              <w:bottom w:val="single" w:sz="8" w:space="0" w:color="auto"/>
            </w:tcBorders>
            <w:vAlign w:val="center"/>
          </w:tcPr>
          <w:p w14:paraId="04040278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14:paraId="28DF68B2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1092" w:type="dxa"/>
            <w:tcBorders>
              <w:bottom w:val="single" w:sz="8" w:space="0" w:color="auto"/>
              <w:right w:val="nil"/>
            </w:tcBorders>
            <w:vAlign w:val="center"/>
          </w:tcPr>
          <w:p w14:paraId="1DC049DC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％</w:t>
            </w:r>
          </w:p>
        </w:tc>
      </w:tr>
      <w:tr w:rsidR="009A4196" w:rsidRPr="008C413D" w14:paraId="28C57C58" w14:textId="77777777" w:rsidTr="00F034C6">
        <w:trPr>
          <w:cantSplit/>
          <w:trHeight w:val="454"/>
        </w:trPr>
        <w:tc>
          <w:tcPr>
            <w:tcW w:w="2361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DF8C7F1" w14:textId="77777777" w:rsidR="009A4196" w:rsidRPr="004A1112" w:rsidRDefault="009A4196" w:rsidP="0027007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C1B1FA0" w14:textId="02D29105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915,036,000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7990402" w14:textId="4729090B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959,400,576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243B9420" w14:textId="79CEA466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CAE4979" w14:textId="36A85196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959,400,576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545631F" w14:textId="5327C25E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44,364,576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31F896FF" w14:textId="57FD8887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4.85</w:t>
            </w:r>
          </w:p>
        </w:tc>
      </w:tr>
      <w:tr w:rsidR="009A4196" w:rsidRPr="008C413D" w14:paraId="478A1082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3B400F4A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銷貨收入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3976320" w14:textId="1AAE3B42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914,736,000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1C282EB" w14:textId="694E7CD3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959,110,576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1E251F01" w14:textId="39C995DC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1233499" w14:textId="2189F4A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959,110,576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EA583CA" w14:textId="3FD6AD5D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44,374,576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7EBD8451" w14:textId="1CF7119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4.85</w:t>
            </w:r>
          </w:p>
        </w:tc>
      </w:tr>
      <w:tr w:rsidR="009A4196" w:rsidRPr="008C413D" w14:paraId="09999BC7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16A83973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其他業務收入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EB0ABAC" w14:textId="6BD5E645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300,000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6AB6B67B" w14:textId="19273AA5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290,000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E837415" w14:textId="05C36C88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4093CF2" w14:textId="41EC0D8A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290,000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173D85F" w14:textId="2A708C9B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- 10,000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44080CB" w14:textId="2E16A80A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- 3.33</w:t>
            </w:r>
          </w:p>
        </w:tc>
      </w:tr>
      <w:tr w:rsidR="009A4196" w:rsidRPr="008C413D" w14:paraId="771FB4B8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64F9E553" w14:textId="77777777" w:rsidR="009A4196" w:rsidRPr="004A1112" w:rsidRDefault="009A4196" w:rsidP="0027007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業務成本與費用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1DF9EA8" w14:textId="7D2F80D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664,673,000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AD67663" w14:textId="2F9CA210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721,549,421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0888842" w14:textId="134C13A0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- 35,647,164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40E03314" w14:textId="65AA77D7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685,902,257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4145DB4" w14:textId="2568FC4E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21,229,257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C5BC19E" w14:textId="7B66DFDD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3.19</w:t>
            </w:r>
          </w:p>
        </w:tc>
      </w:tr>
      <w:tr w:rsidR="009A4196" w:rsidRPr="008C413D" w14:paraId="7104D2D2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1664ED62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銷貨成本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8F389DD" w14:textId="51B5530C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555,711,000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1FCC524" w14:textId="1749E178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625,325,367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923D876" w14:textId="38EB821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- 35,647,164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3F33ED60" w14:textId="57AF6732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589,678,203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62652CB" w14:textId="28AB1EDF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33,967,203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7430432" w14:textId="7C10DBD5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6.11</w:t>
            </w:r>
          </w:p>
        </w:tc>
      </w:tr>
      <w:tr w:rsidR="009A4196" w:rsidRPr="008C413D" w14:paraId="3DA358CF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6118A844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業務費用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09FC1ACA" w14:textId="658C3483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19,034,000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279C61F2" w14:textId="53CF97AC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14,962,990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35663AFC" w14:textId="6ED27FE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2DF1A69F" w14:textId="15E086C9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14,962,990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A91E9C5" w14:textId="428F5197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- 4,071,010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3AC1F366" w14:textId="3910652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- 21.39</w:t>
            </w:r>
          </w:p>
        </w:tc>
      </w:tr>
      <w:tr w:rsidR="009A4196" w:rsidRPr="008C413D" w14:paraId="4896BF52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3E92E55A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管理及總務費用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475739B" w14:textId="69F0767B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19,407,000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48E0C6D8" w14:textId="5B37FBE8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16,711,591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2391585" w14:textId="4905E28A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2FB9358" w14:textId="3D836C6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16,711,591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8504C8B" w14:textId="683F71DE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- 2,695,409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B954578" w14:textId="530FA66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- 13.89</w:t>
            </w:r>
          </w:p>
        </w:tc>
      </w:tr>
      <w:tr w:rsidR="009A4196" w:rsidRPr="008C413D" w14:paraId="54CB7481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5A368581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研究發展及訓練費用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8AC8219" w14:textId="364C85F7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70,521,000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D07E9ED" w14:textId="3BFD839C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64,549,473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3A5F1DB" w14:textId="5A910A46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03C2059" w14:textId="13EBEDA2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64,549,473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DB1BC3D" w14:textId="1A028D6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- 5,971,527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568F5C0E" w14:textId="02D79F15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- 8.47</w:t>
            </w:r>
          </w:p>
        </w:tc>
      </w:tr>
      <w:tr w:rsidR="009A4196" w:rsidRPr="008C413D" w14:paraId="793D4573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1C415687" w14:textId="77777777" w:rsidR="009A4196" w:rsidRPr="004A1112" w:rsidRDefault="009A4196" w:rsidP="0027007E">
            <w:pPr>
              <w:snapToGrid w:val="0"/>
              <w:spacing w:line="240" w:lineRule="exact"/>
              <w:ind w:rightChars="-2" w:right="-5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業務賸餘（短絀）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1A12E78" w14:textId="70C3CC4A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250,363,000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6F8078A0" w14:textId="3C773CEC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237,851,155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2EA07375" w14:textId="697B8768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35,647,164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5C7A278B" w14:textId="6F27230E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273,498,319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54BE9BE" w14:textId="71E1BAF9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23,135,319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5C530D97" w14:textId="49CEEB3E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9.24</w:t>
            </w:r>
          </w:p>
        </w:tc>
      </w:tr>
      <w:tr w:rsidR="009A4196" w:rsidRPr="008C413D" w14:paraId="6120D57A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3E9E46B0" w14:textId="77777777" w:rsidR="009A4196" w:rsidRPr="004A1112" w:rsidRDefault="009A4196" w:rsidP="0027007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業務外收入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90A95CB" w14:textId="1800576F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6,907,000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6216E02" w14:textId="259D981B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19,790,134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4B85ED5C" w14:textId="3938DDA3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17,823,582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6BEFC9D2" w14:textId="4AAA8980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37,613,716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91E709A" w14:textId="765044C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30,706,716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FD2B2C3" w14:textId="1624CEB6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444.57</w:t>
            </w:r>
          </w:p>
        </w:tc>
      </w:tr>
      <w:tr w:rsidR="009A4196" w:rsidRPr="008C413D" w14:paraId="4D6F5CEF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43AAA613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財務收入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04B2114E" w14:textId="2772C4B7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4,087,000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3E4E8E1D" w14:textId="5FAE42E6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5,705,322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66AED1E3" w14:textId="09424C4F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5BB6EC1F" w14:textId="05C839D0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5,705,322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38D485E" w14:textId="5FDDDB4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1,618,322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2E1DEF3A" w14:textId="41358678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39.60</w:t>
            </w:r>
          </w:p>
        </w:tc>
      </w:tr>
      <w:tr w:rsidR="009A4196" w:rsidRPr="008C413D" w14:paraId="770BBD2B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444D26FF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其他業務外收入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EDDED3C" w14:textId="390E549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2,820,000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2E30685" w14:textId="249055C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14,084,812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A7DC91F" w14:textId="69A78F6E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17,823,582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26999BEF" w14:textId="2B9EDA9C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31,908,394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DFFD8FE" w14:textId="0154D483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29,088,394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0B3478D2" w14:textId="1A1D77C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1,031.50</w:t>
            </w:r>
          </w:p>
        </w:tc>
      </w:tr>
      <w:tr w:rsidR="009A4196" w:rsidRPr="008C413D" w14:paraId="283E7388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18651342" w14:textId="77777777" w:rsidR="009A4196" w:rsidRPr="004A1112" w:rsidRDefault="009A4196" w:rsidP="0027007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業務外費用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8A08F88" w14:textId="45399560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782,000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42AF5C54" w14:textId="07EF7E5D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733,647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C75C92C" w14:textId="733455F6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2DB381D7" w14:textId="6164E122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733,647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A88DB50" w14:textId="6FC7AF1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- 48,353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F526D78" w14:textId="0CA7C6AD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- 6.18</w:t>
            </w:r>
          </w:p>
        </w:tc>
      </w:tr>
      <w:tr w:rsidR="009A4196" w:rsidRPr="008C413D" w14:paraId="01262D65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7EE2E133" w14:textId="77777777" w:rsidR="009A4196" w:rsidRPr="004A1112" w:rsidRDefault="009A4196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其他業務外費用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0E65597" w14:textId="3D95979F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782,000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F6E69A1" w14:textId="5E74DDB5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733,647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49D73548" w14:textId="3FFEBF8C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6023E54B" w14:textId="50E7A91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sz w:val="18"/>
                <w:szCs w:val="18"/>
              </w:rPr>
              <w:t>733,647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C205BCA" w14:textId="5E88FD94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- 48,353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606E43A6" w14:textId="4C83B659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- 6.18</w:t>
            </w:r>
          </w:p>
        </w:tc>
      </w:tr>
      <w:tr w:rsidR="009A4196" w:rsidRPr="008C413D" w14:paraId="03BFB84D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30A8395C" w14:textId="77777777" w:rsidR="009A4196" w:rsidRPr="004A1112" w:rsidRDefault="009A4196" w:rsidP="00EE0A06">
            <w:pPr>
              <w:snapToGrid w:val="0"/>
              <w:spacing w:line="240" w:lineRule="exact"/>
              <w:ind w:rightChars="-2" w:right="-5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業務外賸餘（短絀）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0AD44B5" w14:textId="6FEF31A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6,125,000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231A144" w14:textId="02EB763A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19,056,487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5049734" w14:textId="46AC09D7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17,823,582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2C297624" w14:textId="614FD946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36,880,069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DA60B29" w14:textId="2F7E3568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30,755,069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7606F3B1" w14:textId="2D48AB29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502.12</w:t>
            </w:r>
          </w:p>
        </w:tc>
      </w:tr>
      <w:tr w:rsidR="009A4196" w:rsidRPr="003D1EA2" w14:paraId="52035794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0E2422" w14:textId="77777777" w:rsidR="009A4196" w:rsidRPr="004A1112" w:rsidRDefault="009A4196" w:rsidP="00EE0A06">
            <w:pPr>
              <w:snapToGrid w:val="0"/>
              <w:spacing w:line="240" w:lineRule="exact"/>
              <w:ind w:right="-6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本期賸餘（短絀）</w:t>
            </w:r>
          </w:p>
        </w:tc>
        <w:tc>
          <w:tcPr>
            <w:tcW w:w="1327" w:type="dxa"/>
            <w:tcBorders>
              <w:top w:val="nil"/>
              <w:bottom w:val="single" w:sz="8" w:space="0" w:color="auto"/>
            </w:tcBorders>
            <w:vAlign w:val="center"/>
          </w:tcPr>
          <w:p w14:paraId="528D151A" w14:textId="0C4444A5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256,488,000</w:t>
            </w:r>
          </w:p>
        </w:tc>
        <w:tc>
          <w:tcPr>
            <w:tcW w:w="1328" w:type="dxa"/>
            <w:tcBorders>
              <w:top w:val="nil"/>
              <w:bottom w:val="single" w:sz="8" w:space="0" w:color="auto"/>
            </w:tcBorders>
            <w:vAlign w:val="center"/>
          </w:tcPr>
          <w:p w14:paraId="096F5DE4" w14:textId="4A0153EC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256,907,642</w:t>
            </w:r>
          </w:p>
        </w:tc>
        <w:tc>
          <w:tcPr>
            <w:tcW w:w="1328" w:type="dxa"/>
            <w:tcBorders>
              <w:top w:val="nil"/>
              <w:bottom w:val="single" w:sz="8" w:space="0" w:color="auto"/>
            </w:tcBorders>
            <w:vAlign w:val="center"/>
          </w:tcPr>
          <w:p w14:paraId="1071A655" w14:textId="2605405F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53,470,746</w:t>
            </w:r>
          </w:p>
        </w:tc>
        <w:tc>
          <w:tcPr>
            <w:tcW w:w="1453" w:type="dxa"/>
            <w:tcBorders>
              <w:top w:val="nil"/>
              <w:bottom w:val="single" w:sz="8" w:space="0" w:color="auto"/>
            </w:tcBorders>
            <w:vAlign w:val="center"/>
          </w:tcPr>
          <w:p w14:paraId="7306CEB0" w14:textId="6E30CA71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310,378,388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67341E89" w14:textId="234BDA1B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53,890,388</w:t>
            </w:r>
          </w:p>
        </w:tc>
        <w:tc>
          <w:tcPr>
            <w:tcW w:w="109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845D7D" w14:textId="4E11F520" w:rsidR="009A4196" w:rsidRPr="0027007E" w:rsidRDefault="009A4196" w:rsidP="0027007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27007E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21.01</w:t>
            </w:r>
          </w:p>
        </w:tc>
      </w:tr>
    </w:tbl>
    <w:p w14:paraId="6543BA6E" w14:textId="57BDC42C" w:rsidR="00DF534C" w:rsidRDefault="00DF534C" w:rsidP="001038BF">
      <w:pPr>
        <w:tabs>
          <w:tab w:val="center" w:pos="4800"/>
        </w:tabs>
        <w:snapToGrid w:val="0"/>
        <w:spacing w:beforeLines="85" w:before="306"/>
        <w:ind w:left="-322" w:firstLineChars="0" w:firstLine="0"/>
        <w:jc w:val="center"/>
        <w:rPr>
          <w:b/>
          <w:spacing w:val="-10"/>
          <w:sz w:val="32"/>
          <w:u w:val="single" w:color="000000"/>
        </w:rPr>
      </w:pPr>
      <w:r w:rsidRPr="0068082D">
        <w:rPr>
          <w:rFonts w:hint="eastAsia"/>
          <w:b/>
          <w:spacing w:val="-10"/>
          <w:sz w:val="32"/>
          <w:u w:val="single" w:color="000000"/>
        </w:rPr>
        <w:t xml:space="preserve">　管制藥品製藥工廠作業基金餘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撥補審定表　</w:t>
      </w:r>
    </w:p>
    <w:p w14:paraId="7253FCDA" w14:textId="1C07AD3B" w:rsidR="00DF534C" w:rsidRPr="0068082D" w:rsidRDefault="00DF534C" w:rsidP="001038BF">
      <w:pPr>
        <w:tabs>
          <w:tab w:val="left" w:pos="4634"/>
        </w:tabs>
        <w:overflowPunct/>
        <w:snapToGrid w:val="0"/>
        <w:ind w:rightChars="11" w:right="26" w:firstLineChars="0" w:firstLine="0"/>
        <w:jc w:val="right"/>
      </w:pPr>
      <w:r w:rsidRPr="0068082D">
        <w:rPr>
          <w:rFonts w:hint="eastAsia"/>
        </w:rPr>
        <w:t>中華民國</w:t>
      </w:r>
      <w:proofErr w:type="gramStart"/>
      <w:r w:rsidR="007331F9" w:rsidRPr="0068082D">
        <w:rPr>
          <w:rFonts w:hint="eastAsia"/>
        </w:rPr>
        <w:t>11</w:t>
      </w:r>
      <w:r w:rsidR="009A4196">
        <w:rPr>
          <w:rFonts w:hint="eastAsia"/>
        </w:rPr>
        <w:t>3</w:t>
      </w:r>
      <w:proofErr w:type="gramEnd"/>
      <w:r w:rsidRPr="0068082D">
        <w:rPr>
          <w:rFonts w:hint="eastAsia"/>
        </w:rPr>
        <w:t>年度</w:t>
      </w:r>
      <w:r w:rsidRPr="0068082D">
        <w:tab/>
      </w:r>
      <w:r w:rsidRPr="0068082D">
        <w:rPr>
          <w:rFonts w:hint="eastAsia"/>
          <w:spacing w:val="-20"/>
          <w:kern w:val="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6"/>
        <w:gridCol w:w="1316"/>
        <w:gridCol w:w="1330"/>
        <w:gridCol w:w="1329"/>
        <w:gridCol w:w="1456"/>
        <w:gridCol w:w="1330"/>
        <w:gridCol w:w="1092"/>
      </w:tblGrid>
      <w:tr w:rsidR="005C45CF" w:rsidRPr="0068082D" w14:paraId="42B681D8" w14:textId="77777777" w:rsidTr="005776F5">
        <w:trPr>
          <w:cantSplit/>
          <w:trHeight w:val="380"/>
        </w:trPr>
        <w:tc>
          <w:tcPr>
            <w:tcW w:w="236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B1830CE" w14:textId="77777777" w:rsidR="00DF534C" w:rsidRPr="0068082D" w:rsidRDefault="00DF534C" w:rsidP="0027007E">
            <w:pPr>
              <w:snapToGrid w:val="0"/>
              <w:ind w:left="113" w:right="57" w:firstLineChars="0" w:firstLine="0"/>
              <w:jc w:val="distribute"/>
            </w:pPr>
            <w:r w:rsidRPr="0068082D">
              <w:rPr>
                <w:rFonts w:hint="eastAsia"/>
              </w:rPr>
              <w:t>項目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</w:tcBorders>
            <w:vAlign w:val="center"/>
          </w:tcPr>
          <w:p w14:paraId="0A152130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預算數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67A6D373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 w:rsidRPr="0068082D">
              <w:rPr>
                <w:rFonts w:hint="eastAsia"/>
                <w:spacing w:val="-20"/>
              </w:rPr>
              <w:t>決算數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60AD8A5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  <w:rPr>
                <w:spacing w:val="-12"/>
              </w:rPr>
            </w:pPr>
            <w:r w:rsidRPr="0027007E">
              <w:rPr>
                <w:rFonts w:hint="eastAsia"/>
              </w:rPr>
              <w:t>修正數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</w:tcBorders>
            <w:vAlign w:val="center"/>
          </w:tcPr>
          <w:p w14:paraId="6925DAB3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決算審定數</w:t>
            </w:r>
          </w:p>
        </w:tc>
        <w:tc>
          <w:tcPr>
            <w:tcW w:w="242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C43FE09" w14:textId="77777777" w:rsidR="00283BA6" w:rsidRDefault="00DF534C" w:rsidP="0027007E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 xml:space="preserve">審定數與預算數 </w:t>
            </w:r>
          </w:p>
          <w:p w14:paraId="07758686" w14:textId="77777777" w:rsidR="00DF534C" w:rsidRPr="0068082D" w:rsidRDefault="00DF534C" w:rsidP="0027007E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比較增減</w:t>
            </w:r>
          </w:p>
        </w:tc>
      </w:tr>
      <w:tr w:rsidR="005C45CF" w:rsidRPr="0068082D" w14:paraId="63671EF2" w14:textId="77777777" w:rsidTr="005776F5">
        <w:trPr>
          <w:cantSplit/>
          <w:trHeight w:hRule="exact" w:val="340"/>
        </w:trPr>
        <w:tc>
          <w:tcPr>
            <w:tcW w:w="236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A01A07" w14:textId="77777777" w:rsidR="00DF534C" w:rsidRPr="0068082D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16" w:type="dxa"/>
            <w:vMerge/>
            <w:tcBorders>
              <w:bottom w:val="single" w:sz="8" w:space="0" w:color="auto"/>
            </w:tcBorders>
            <w:vAlign w:val="center"/>
          </w:tcPr>
          <w:p w14:paraId="0F13613A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7585AA16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2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3DAFACA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56" w:type="dxa"/>
            <w:vMerge/>
            <w:tcBorders>
              <w:bottom w:val="single" w:sz="8" w:space="0" w:color="auto"/>
            </w:tcBorders>
            <w:vAlign w:val="center"/>
          </w:tcPr>
          <w:p w14:paraId="22D3E755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14:paraId="365E7A73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1092" w:type="dxa"/>
            <w:tcBorders>
              <w:bottom w:val="single" w:sz="8" w:space="0" w:color="auto"/>
              <w:right w:val="nil"/>
            </w:tcBorders>
            <w:vAlign w:val="center"/>
          </w:tcPr>
          <w:p w14:paraId="618C6E0F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center"/>
            </w:pPr>
            <w:r w:rsidRPr="0068082D">
              <w:rPr>
                <w:rFonts w:hint="eastAsia"/>
              </w:rPr>
              <w:t>％</w:t>
            </w:r>
          </w:p>
        </w:tc>
      </w:tr>
      <w:tr w:rsidR="009A4196" w:rsidRPr="008C413D" w14:paraId="11536DB7" w14:textId="77777777" w:rsidTr="00F034C6">
        <w:trPr>
          <w:cantSplit/>
          <w:trHeight w:val="454"/>
        </w:trPr>
        <w:tc>
          <w:tcPr>
            <w:tcW w:w="2366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1B2088" w14:textId="77777777" w:rsidR="009A4196" w:rsidRPr="003D1EA2" w:rsidRDefault="009A4196" w:rsidP="009A4196">
            <w:pPr>
              <w:snapToGrid w:val="0"/>
              <w:spacing w:line="220" w:lineRule="exact"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b/>
                <w:noProof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59BBA31F" w14:textId="06BEBFD8" w:rsidR="009A4196" w:rsidRPr="00CC21E6" w:rsidRDefault="009A4196" w:rsidP="0027007E">
            <w:pPr>
              <w:spacing w:line="220" w:lineRule="exact"/>
              <w:ind w:rightChars="10" w:right="24" w:firstLineChars="124" w:firstLine="223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1,123,807,000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E6DD26D" w14:textId="4CE8620C" w:rsidR="009A4196" w:rsidRPr="00CC21E6" w:rsidRDefault="009A4196" w:rsidP="0027007E">
            <w:pPr>
              <w:spacing w:line="220" w:lineRule="exact"/>
              <w:ind w:rightChars="10" w:right="24" w:firstLineChars="145" w:firstLine="261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1,168,333,620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62E643C" w14:textId="2F5D993B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53,470,746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CC813F5" w14:textId="1B438205" w:rsidR="009A4196" w:rsidRPr="00CC21E6" w:rsidRDefault="009A4196" w:rsidP="0027007E">
            <w:pPr>
              <w:spacing w:line="220" w:lineRule="exact"/>
              <w:ind w:rightChars="10" w:right="24" w:firstLineChars="102" w:firstLine="18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1,221,804,366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2B286C2" w14:textId="2B6F6344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97,997,366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5E87168" w14:textId="0C7A7D5E" w:rsidR="009A4196" w:rsidRPr="00CC21E6" w:rsidRDefault="009A4196" w:rsidP="0027007E">
            <w:pPr>
              <w:spacing w:line="220" w:lineRule="exact"/>
              <w:ind w:rightChars="10" w:right="24" w:firstLineChars="143" w:firstLine="258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8.72</w:t>
            </w:r>
          </w:p>
        </w:tc>
      </w:tr>
      <w:tr w:rsidR="009A4196" w:rsidRPr="008C413D" w14:paraId="491EBDB2" w14:textId="77777777" w:rsidTr="00F034C6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nil"/>
            </w:tcBorders>
            <w:vAlign w:val="center"/>
          </w:tcPr>
          <w:p w14:paraId="48A4C22C" w14:textId="77777777" w:rsidR="009A4196" w:rsidRPr="003D1EA2" w:rsidRDefault="009A4196" w:rsidP="009A4196">
            <w:pPr>
              <w:snapToGrid w:val="0"/>
              <w:spacing w:line="2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noProof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73B9F0C4" w14:textId="6D0DE011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256,488,000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F5686CA" w14:textId="3C77DADE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256,907,642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57DC953" w14:textId="6BE2A54D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53,470,746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5A15C1A" w14:textId="37C60722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310,378,388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A574176" w14:textId="4E90B07A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53,890,388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0773AFD" w14:textId="65744683" w:rsidR="009A4196" w:rsidRPr="00CC21E6" w:rsidRDefault="009A4196" w:rsidP="0027007E">
            <w:pPr>
              <w:spacing w:line="220" w:lineRule="exact"/>
              <w:ind w:rightChars="10" w:right="24" w:firstLineChars="65" w:firstLine="117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21.01</w:t>
            </w:r>
          </w:p>
        </w:tc>
      </w:tr>
      <w:tr w:rsidR="009A4196" w:rsidRPr="008C413D" w14:paraId="7C205CBC" w14:textId="77777777" w:rsidTr="00F034C6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nil"/>
            </w:tcBorders>
            <w:vAlign w:val="center"/>
          </w:tcPr>
          <w:p w14:paraId="3B6041F0" w14:textId="77777777" w:rsidR="009A4196" w:rsidRPr="003D1EA2" w:rsidRDefault="009A4196" w:rsidP="009A4196">
            <w:pPr>
              <w:snapToGrid w:val="0"/>
              <w:spacing w:line="2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noProof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76CE59B8" w14:textId="077D3514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867,319,000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554D743" w14:textId="1FE3DB45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911,425,978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2D30314" w14:textId="05363F4F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429D2A8" w14:textId="3F06CCD4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911,425,978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3836050" w14:textId="4C50D1AF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44,106,978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6212890B" w14:textId="47B42446" w:rsidR="009A4196" w:rsidRPr="00CC21E6" w:rsidRDefault="009A4196" w:rsidP="0027007E">
            <w:pPr>
              <w:spacing w:line="220" w:lineRule="exact"/>
              <w:ind w:rightChars="10" w:right="24" w:firstLineChars="65" w:firstLine="117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5.09</w:t>
            </w:r>
          </w:p>
        </w:tc>
      </w:tr>
      <w:tr w:rsidR="009A4196" w:rsidRPr="008C413D" w14:paraId="22BF03EB" w14:textId="77777777" w:rsidTr="00F034C6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nil"/>
            </w:tcBorders>
            <w:vAlign w:val="center"/>
          </w:tcPr>
          <w:p w14:paraId="00928E2A" w14:textId="77777777" w:rsidR="009A4196" w:rsidRPr="003D1EA2" w:rsidRDefault="009A4196" w:rsidP="009A4196">
            <w:pPr>
              <w:snapToGrid w:val="0"/>
              <w:spacing w:line="220" w:lineRule="exact"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b/>
                <w:noProof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11648A19" w14:textId="0E2742C5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9129455" w14:textId="16EEC193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200,000,000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38D16F83" w14:textId="624F5070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5AFC2AA" w14:textId="49271823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2CBD7F0" w14:textId="55A8BE01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7127E667" w14:textId="78455FE2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9A4196" w:rsidRPr="008C413D" w14:paraId="133EEB41" w14:textId="77777777" w:rsidTr="0027007E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nil"/>
            </w:tcBorders>
            <w:vAlign w:val="center"/>
          </w:tcPr>
          <w:p w14:paraId="150603A6" w14:textId="77777777" w:rsidR="009A4196" w:rsidRPr="003D1EA2" w:rsidRDefault="009A4196" w:rsidP="009A4196">
            <w:pPr>
              <w:snapToGrid w:val="0"/>
              <w:spacing w:line="2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noProof/>
                <w:kern w:val="0"/>
                <w:sz w:val="22"/>
                <w:szCs w:val="20"/>
              </w:rPr>
              <w:t>解繳公庫淨額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22C6B067" w14:textId="74075D9A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B6A22A1" w14:textId="3BD68C50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200,000,000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1BF51B4" w14:textId="75E34F71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3AE50B7" w14:textId="390E3FD8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15B4CBA" w14:textId="03600DAD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069B6A05" w14:textId="7682DB38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9A4196" w:rsidRPr="008C413D" w14:paraId="0B734AAB" w14:textId="77777777" w:rsidTr="0027007E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D3E13F" w14:textId="77777777" w:rsidR="009A4196" w:rsidRPr="003D1EA2" w:rsidRDefault="009A4196" w:rsidP="009A4196">
            <w:pPr>
              <w:snapToGrid w:val="0"/>
              <w:spacing w:line="220" w:lineRule="exact"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b/>
                <w:noProof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16" w:type="dxa"/>
            <w:tcBorders>
              <w:top w:val="nil"/>
              <w:bottom w:val="single" w:sz="8" w:space="0" w:color="auto"/>
            </w:tcBorders>
            <w:vAlign w:val="center"/>
          </w:tcPr>
          <w:p w14:paraId="2E75166A" w14:textId="2A1B2B67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923,807,000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5CE9A2F8" w14:textId="59E821EA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968,333,620</w:t>
            </w:r>
          </w:p>
        </w:tc>
        <w:tc>
          <w:tcPr>
            <w:tcW w:w="1329" w:type="dxa"/>
            <w:tcBorders>
              <w:top w:val="nil"/>
              <w:bottom w:val="single" w:sz="8" w:space="0" w:color="auto"/>
            </w:tcBorders>
            <w:vAlign w:val="center"/>
          </w:tcPr>
          <w:p w14:paraId="0A1DE25B" w14:textId="3203DE12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53,470,746</w:t>
            </w:r>
          </w:p>
        </w:tc>
        <w:tc>
          <w:tcPr>
            <w:tcW w:w="1456" w:type="dxa"/>
            <w:tcBorders>
              <w:top w:val="nil"/>
              <w:bottom w:val="single" w:sz="8" w:space="0" w:color="auto"/>
            </w:tcBorders>
            <w:vAlign w:val="center"/>
          </w:tcPr>
          <w:p w14:paraId="378183DE" w14:textId="7DE92265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1,021,804,366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7EACA812" w14:textId="769C9156" w:rsidR="009A4196" w:rsidRPr="00CC21E6" w:rsidRDefault="009A4196" w:rsidP="0027007E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97,997,366</w:t>
            </w:r>
          </w:p>
        </w:tc>
        <w:tc>
          <w:tcPr>
            <w:tcW w:w="109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0B8C53B" w14:textId="30BC87F9" w:rsidR="009A4196" w:rsidRPr="00CC21E6" w:rsidRDefault="009A4196" w:rsidP="0027007E">
            <w:pPr>
              <w:spacing w:line="220" w:lineRule="exact"/>
              <w:ind w:rightChars="10" w:right="24" w:firstLineChars="65" w:firstLine="117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10.61</w:t>
            </w:r>
          </w:p>
        </w:tc>
      </w:tr>
    </w:tbl>
    <w:p w14:paraId="61043A9E" w14:textId="511A2B0D" w:rsidR="00DF534C" w:rsidRDefault="00DF534C" w:rsidP="001038BF">
      <w:pPr>
        <w:tabs>
          <w:tab w:val="left" w:pos="518"/>
          <w:tab w:val="center" w:pos="4690"/>
        </w:tabs>
        <w:overflowPunct/>
        <w:adjustRightInd w:val="0"/>
        <w:snapToGrid w:val="0"/>
        <w:ind w:left="-308" w:firstLineChars="0" w:firstLine="0"/>
        <w:jc w:val="center"/>
        <w:rPr>
          <w:b/>
          <w:spacing w:val="-10"/>
          <w:sz w:val="32"/>
          <w:u w:val="single" w:color="000000"/>
        </w:rPr>
      </w:pPr>
      <w:r w:rsidRPr="0068082D">
        <w:rPr>
          <w:rFonts w:hint="eastAsia"/>
          <w:b/>
          <w:spacing w:val="-10"/>
          <w:sz w:val="32"/>
          <w:u w:val="single" w:color="000000"/>
        </w:rPr>
        <w:lastRenderedPageBreak/>
        <w:t xml:space="preserve">　管制藥品製藥工廠作業基金餘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審定後現金流量表　</w:t>
      </w:r>
    </w:p>
    <w:p w14:paraId="7A499796" w14:textId="066E3098" w:rsidR="00DF534C" w:rsidRPr="0068082D" w:rsidRDefault="00DF534C" w:rsidP="0065357C">
      <w:pPr>
        <w:tabs>
          <w:tab w:val="left" w:pos="4648"/>
        </w:tabs>
        <w:overflowPunct/>
        <w:snapToGrid w:val="0"/>
        <w:ind w:rightChars="11" w:right="26" w:firstLineChars="0" w:firstLine="0"/>
        <w:jc w:val="right"/>
      </w:pPr>
      <w:r w:rsidRPr="0068082D">
        <w:rPr>
          <w:rFonts w:hint="eastAsia"/>
        </w:rPr>
        <w:t>中華民國</w:t>
      </w:r>
      <w:proofErr w:type="gramStart"/>
      <w:r w:rsidRPr="0068082D">
        <w:rPr>
          <w:rFonts w:hint="eastAsia"/>
        </w:rPr>
        <w:t>1</w:t>
      </w:r>
      <w:r w:rsidR="007331F9" w:rsidRPr="0068082D">
        <w:rPr>
          <w:rFonts w:hint="eastAsia"/>
        </w:rPr>
        <w:t>1</w:t>
      </w:r>
      <w:r w:rsidR="007A062E">
        <w:rPr>
          <w:rFonts w:hint="eastAsia"/>
        </w:rPr>
        <w:t>3</w:t>
      </w:r>
      <w:proofErr w:type="gramEnd"/>
      <w:r w:rsidRPr="0068082D">
        <w:rPr>
          <w:rFonts w:hint="eastAsia"/>
        </w:rPr>
        <w:t>年度</w:t>
      </w:r>
      <w:r w:rsidRPr="0068082D">
        <w:tab/>
      </w:r>
      <w:r w:rsidRPr="0068082D">
        <w:rPr>
          <w:rFonts w:hint="eastAsia"/>
          <w:spacing w:val="-20"/>
        </w:rPr>
        <w:t>單位：新臺幣元</w:t>
      </w:r>
    </w:p>
    <w:tbl>
      <w:tblPr>
        <w:tblW w:w="10177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1106"/>
      </w:tblGrid>
      <w:tr w:rsidR="00D3527B" w:rsidRPr="00D3527B" w14:paraId="79FA486C" w14:textId="77777777" w:rsidTr="00EC5DC2">
        <w:trPr>
          <w:cantSplit/>
          <w:trHeight w:val="38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4494DAD" w14:textId="77777777" w:rsidR="00DF534C" w:rsidRPr="00D3527B" w:rsidRDefault="00DF534C" w:rsidP="0027007E">
            <w:pPr>
              <w:snapToGrid w:val="0"/>
              <w:ind w:left="113" w:right="57" w:firstLineChars="0" w:firstLine="0"/>
              <w:jc w:val="distribute"/>
            </w:pPr>
            <w:r w:rsidRPr="00D3527B">
              <w:rPr>
                <w:rFonts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B35CD2D" w14:textId="77777777" w:rsidR="00DF534C" w:rsidRPr="00D3527B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1A0CFD69" w14:textId="77777777" w:rsidR="00DF534C" w:rsidRPr="00D3527B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決算數</w:t>
            </w:r>
          </w:p>
        </w:tc>
        <w:tc>
          <w:tcPr>
            <w:tcW w:w="257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F62523F" w14:textId="77777777" w:rsidR="00DF534C" w:rsidRPr="00D3527B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比較增減</w:t>
            </w:r>
          </w:p>
        </w:tc>
      </w:tr>
      <w:tr w:rsidR="00D3527B" w:rsidRPr="00D3527B" w14:paraId="4FAD3343" w14:textId="77777777" w:rsidTr="00EC5DC2">
        <w:trPr>
          <w:cantSplit/>
          <w:trHeight w:hRule="exact" w:val="454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B95C16" w14:textId="77777777" w:rsidR="00DF534C" w:rsidRPr="00D3527B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F0E6D6B" w14:textId="77777777" w:rsidR="00DF534C" w:rsidRPr="00D3527B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378868E7" w14:textId="77777777" w:rsidR="00DF534C" w:rsidRPr="00D3527B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2D4741" w14:textId="77777777" w:rsidR="00DF534C" w:rsidRPr="00D3527B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金額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F133A37" w14:textId="77777777" w:rsidR="00DF534C" w:rsidRPr="00D3527B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％</w:t>
            </w:r>
          </w:p>
        </w:tc>
      </w:tr>
      <w:tr w:rsidR="00957AD4" w:rsidRPr="00D3527B" w14:paraId="146D9433" w14:textId="77777777" w:rsidTr="00F034C6">
        <w:trPr>
          <w:cantSplit/>
          <w:trHeight w:val="550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2945EBE" w14:textId="0B3C4EF8" w:rsidR="00957AD4" w:rsidRPr="00D3527B" w:rsidRDefault="00957AD4" w:rsidP="00957AD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036ADA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270025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23D41D6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3313AA00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</w:tr>
      <w:tr w:rsidR="00957AD4" w:rsidRPr="00D3527B" w14:paraId="7994607C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ADB25F8" w14:textId="252E636F" w:rsidR="00957AD4" w:rsidRPr="00D3527B" w:rsidRDefault="00957AD4" w:rsidP="00EE0A06">
            <w:pPr>
              <w:snapToGrid w:val="0"/>
              <w:spacing w:line="240" w:lineRule="exact"/>
              <w:ind w:leftChars="200" w:left="480" w:rightChars="-17" w:right="-41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44C72D5" w14:textId="74DF0081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256,488,000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DE4A1F" w14:textId="19A12C0D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310,378,388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1CE3A96" w14:textId="0C93D5E5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53,890,388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FAA7697" w14:textId="638275AC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Chars="125" w:firstLine="22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21.01</w:t>
            </w:r>
          </w:p>
        </w:tc>
      </w:tr>
      <w:tr w:rsidR="00957AD4" w:rsidRPr="00D3527B" w14:paraId="4F4F7BF7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C4668F6" w14:textId="748D1255" w:rsidR="00957AD4" w:rsidRPr="00D3527B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4357F35" w14:textId="175A6D3C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- 4,087,000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5DE5ED" w14:textId="20C3148E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- 5,705,322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44A8E7C" w14:textId="2C89BB22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- 1,618,322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B491FA3" w14:textId="440045C5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Chars="125" w:firstLine="22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39.60</w:t>
            </w:r>
          </w:p>
        </w:tc>
      </w:tr>
      <w:tr w:rsidR="00957AD4" w:rsidRPr="00D3527B" w14:paraId="08CBC694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53A512" w14:textId="55AB187D" w:rsidR="00957AD4" w:rsidRPr="00D3527B" w:rsidRDefault="00957AD4" w:rsidP="00EE0A06">
            <w:pPr>
              <w:snapToGrid w:val="0"/>
              <w:spacing w:line="240" w:lineRule="exact"/>
              <w:ind w:leftChars="200" w:left="480" w:rightChars="6" w:right="14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EF0846C" w14:textId="20DB2C03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252,401,000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14F7C2" w14:textId="543B4E09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304,673,066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B717CC2" w14:textId="26C1168E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52,272,066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BCBE98D" w14:textId="68A9AAA8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20.71</w:t>
            </w:r>
          </w:p>
        </w:tc>
      </w:tr>
      <w:tr w:rsidR="00957AD4" w:rsidRPr="00D3527B" w14:paraId="4A22BC1B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C8DD517" w14:textId="6355BC47" w:rsidR="00957AD4" w:rsidRPr="00D3527B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34851C" w14:textId="7D60BD22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69,022,000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E34E06" w14:textId="7DD98C51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41,549,925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83527A1" w14:textId="0B5F31E0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- 27,472,075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A3E1119" w14:textId="1E1B3D11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Chars="99" w:firstLine="178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- 39.80</w:t>
            </w:r>
          </w:p>
        </w:tc>
      </w:tr>
      <w:tr w:rsidR="00957AD4" w:rsidRPr="00D3527B" w14:paraId="1205C810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1973159" w14:textId="777DE8EE" w:rsidR="00957AD4" w:rsidRPr="00D3527B" w:rsidRDefault="00957AD4" w:rsidP="00957AD4">
            <w:pPr>
              <w:snapToGrid w:val="0"/>
              <w:spacing w:line="240" w:lineRule="exact"/>
              <w:ind w:leftChars="200" w:left="480" w:rightChars="2" w:right="5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4CFF7F" w14:textId="109573B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321,423,000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4F26EA5" w14:textId="17CD9D76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346,222,991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38BA309" w14:textId="18453DED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24,799,991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EFA43BE" w14:textId="576CA893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7.72</w:t>
            </w:r>
          </w:p>
        </w:tc>
      </w:tr>
      <w:tr w:rsidR="00957AD4" w:rsidRPr="00D3527B" w14:paraId="751D2F78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D8C0FE" w14:textId="5C8D7282" w:rsidR="00957AD4" w:rsidRPr="00D3527B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0708612" w14:textId="69DB32E1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4,058,000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7D44A6B" w14:textId="25D114D5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5,675,922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637A83C" w14:textId="16E58DA4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1,617,922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503DFCEF" w14:textId="29190C7F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Chars="46" w:firstLine="83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39.87</w:t>
            </w:r>
          </w:p>
        </w:tc>
      </w:tr>
      <w:tr w:rsidR="00957AD4" w:rsidRPr="00D3527B" w14:paraId="1F2F6F0A" w14:textId="77777777" w:rsidTr="0065357C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BB2F5D7" w14:textId="66D8FB52" w:rsidR="00957AD4" w:rsidRPr="00D3527B" w:rsidRDefault="00957AD4" w:rsidP="00EE0A06">
            <w:pPr>
              <w:snapToGrid w:val="0"/>
              <w:spacing w:line="240" w:lineRule="exact"/>
              <w:ind w:leftChars="100" w:left="240" w:rightChars="6" w:right="14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B8E4500" w14:textId="6604F212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325,481,000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BF9C946" w14:textId="10961090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351,898,913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8AB45B6" w14:textId="4F8312C2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26,417,913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5D9E5BAA" w14:textId="5283539D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8.12</w:t>
            </w:r>
          </w:p>
        </w:tc>
      </w:tr>
      <w:tr w:rsidR="00957AD4" w:rsidRPr="00D3527B" w14:paraId="2FCDE308" w14:textId="77777777" w:rsidTr="0065357C">
        <w:trPr>
          <w:cantSplit/>
          <w:trHeight w:val="56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9C383C8" w14:textId="0A75521E" w:rsidR="00957AD4" w:rsidRPr="00D3527B" w:rsidRDefault="00957AD4" w:rsidP="00957AD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A395DA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B8B253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A9DE3BB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6366502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</w:tr>
      <w:tr w:rsidR="00957AD4" w:rsidRPr="00D3527B" w14:paraId="2FCEBD0A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88B7391" w14:textId="7E318EC5" w:rsidR="00957AD4" w:rsidRPr="00424FBE" w:rsidRDefault="00957AD4" w:rsidP="00383507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spacing w:val="-1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DD23FE" w14:textId="64F9B33E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6BAA876" w14:textId="6EF0C40F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1DD5A89" w14:textId="49C20B1C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3,000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3E6FEED" w14:textId="57247369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957AD4" w:rsidRPr="00D3527B" w14:paraId="380B7E80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936F489" w14:textId="5423E220" w:rsidR="00957AD4" w:rsidRPr="00383507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kern w:val="0"/>
                <w:sz w:val="22"/>
              </w:rPr>
            </w:pPr>
            <w:r w:rsidRPr="00383507">
              <w:rPr>
                <w:rFonts w:hint="eastAsia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5005AF" w14:textId="398DBB1A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- 50,392,000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4F6E336" w14:textId="467625D4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- 106,195,911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E778A3F" w14:textId="3F6427D2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- 55,803,911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AFF87D9" w14:textId="5B75074D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110.74</w:t>
            </w:r>
          </w:p>
        </w:tc>
      </w:tr>
      <w:tr w:rsidR="00957AD4" w:rsidRPr="00D3527B" w14:paraId="521707E3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00D948" w14:textId="0073F9DD" w:rsidR="00957AD4" w:rsidRPr="00D3527B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9C5E66" w14:textId="0B1F9CD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- 3,677,000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4DE2E39" w14:textId="1D0EACE3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- 2,064,865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A9FF8E7" w14:textId="6663D8BC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1,612,135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61C9899" w14:textId="5593F589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Chars="128" w:firstLine="23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- 43.84</w:t>
            </w:r>
          </w:p>
        </w:tc>
      </w:tr>
      <w:tr w:rsidR="00957AD4" w:rsidRPr="00D3527B" w14:paraId="76DE8B3E" w14:textId="77777777" w:rsidTr="0065357C">
        <w:trPr>
          <w:cantSplit/>
          <w:trHeight w:val="56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896754B" w14:textId="26C19DCA" w:rsidR="00957AD4" w:rsidRPr="00D3527B" w:rsidRDefault="00957AD4" w:rsidP="00957AD4">
            <w:pPr>
              <w:snapToGrid w:val="0"/>
              <w:spacing w:line="240" w:lineRule="exact"/>
              <w:ind w:leftChars="100" w:left="240" w:rightChars="8" w:right="19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1E9251" w14:textId="5E58D1A4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- 54,069,000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DFFF9F" w14:textId="1E4AE5BF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- 108,257,776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65E5A92" w14:textId="0E9C9486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- 54,188,776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3CC5446B" w14:textId="5269A5FF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Chars="46" w:firstLine="83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100.22</w:t>
            </w:r>
          </w:p>
        </w:tc>
      </w:tr>
      <w:tr w:rsidR="00957AD4" w:rsidRPr="00D3527B" w14:paraId="6DCB9FE7" w14:textId="77777777" w:rsidTr="0065357C">
        <w:trPr>
          <w:cantSplit/>
          <w:trHeight w:val="56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90C993" w14:textId="5ED8421D" w:rsidR="00957AD4" w:rsidRPr="00D3527B" w:rsidRDefault="00957AD4" w:rsidP="00957AD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91F694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AD4E00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49645B7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3FD7704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</w:tr>
      <w:tr w:rsidR="00957AD4" w:rsidRPr="00D3527B" w14:paraId="70FC8EA6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C25DC0" w14:textId="5D99A18B" w:rsidR="00957AD4" w:rsidRPr="001D3CE6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D3CE6">
              <w:rPr>
                <w:rFonts w:hint="eastAsia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69359E7" w14:textId="01AE7100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ECD3E0" w14:textId="3B9ADB08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1,785,000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8913DE" w14:textId="072344A9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981,000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52CBD6CE" w14:textId="7F02D4F2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Chars="125" w:firstLine="22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122.01</w:t>
            </w:r>
          </w:p>
        </w:tc>
      </w:tr>
      <w:tr w:rsidR="00957AD4" w:rsidRPr="00D3527B" w14:paraId="3FFA0F4E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F97323" w14:textId="45925240" w:rsidR="00957AD4" w:rsidRPr="001D3CE6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D3CE6">
              <w:rPr>
                <w:rFonts w:hint="eastAsia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C2D0DE" w14:textId="1DF075EE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D3B59B" w14:textId="0171D8AD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- 2,281,000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BEAD6CB" w14:textId="0A9C5B40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- 2,281,000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B3F21A1" w14:textId="6CE35723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957AD4" w:rsidRPr="00D3527B" w14:paraId="1BC38431" w14:textId="77777777" w:rsidTr="00F034C6">
        <w:trPr>
          <w:cantSplit/>
          <w:trHeight w:val="55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729F9E0" w14:textId="62C0A509" w:rsidR="00957AD4" w:rsidRPr="00D3527B" w:rsidRDefault="00957AD4" w:rsidP="00896A9E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賸餘</w:t>
            </w:r>
            <w:r w:rsidRPr="00896A9E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分配</w:t>
            </w: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63FEB6" w14:textId="69B5AE24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2F5B2B" w14:textId="1E7B4F5B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EC94C4D" w14:textId="49EA6CC8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B80EAFA" w14:textId="022980E2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57AD4" w:rsidRPr="00D3527B" w14:paraId="7F7090EB" w14:textId="77777777" w:rsidTr="0065357C">
        <w:trPr>
          <w:cantSplit/>
          <w:trHeight w:val="56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6B2F995" w14:textId="3BA06152" w:rsidR="00957AD4" w:rsidRPr="00D3527B" w:rsidRDefault="00957AD4" w:rsidP="00896A9E">
            <w:pPr>
              <w:snapToGrid w:val="0"/>
              <w:spacing w:line="240" w:lineRule="exact"/>
              <w:ind w:leftChars="100" w:left="240" w:rightChars="8" w:right="19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1DA24C" w14:textId="4244413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- 199,196,000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E7F6EF" w14:textId="7C21A17C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- 200,496,000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FF8E093" w14:textId="1025853D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- 1,300,000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09CC589F" w14:textId="4AD2F054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0.65</w:t>
            </w:r>
          </w:p>
        </w:tc>
      </w:tr>
      <w:tr w:rsidR="00957AD4" w:rsidRPr="00D3527B" w14:paraId="4047B843" w14:textId="77777777" w:rsidTr="0065357C">
        <w:trPr>
          <w:cantSplit/>
          <w:trHeight w:val="56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C747A50" w14:textId="43CC7FFB" w:rsidR="00957AD4" w:rsidRPr="00D3527B" w:rsidRDefault="00957AD4" w:rsidP="00EE0A06">
            <w:pPr>
              <w:snapToGrid w:val="0"/>
              <w:spacing w:line="240" w:lineRule="exact"/>
              <w:ind w:rightChars="6" w:right="14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B851B1E" w14:textId="724B33BC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72,216,000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C6E0F62" w14:textId="621E8063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43,145,137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551195D" w14:textId="2407A590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- 29,070,863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3346DAE1" w14:textId="1A0B2BC0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- 40.26</w:t>
            </w:r>
          </w:p>
        </w:tc>
      </w:tr>
      <w:tr w:rsidR="00957AD4" w:rsidRPr="00D3527B" w14:paraId="6685C488" w14:textId="77777777" w:rsidTr="0065357C">
        <w:trPr>
          <w:cantSplit/>
          <w:trHeight w:val="56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2E4273A" w14:textId="399A31A1" w:rsidR="00957AD4" w:rsidRPr="00D3527B" w:rsidRDefault="00957AD4" w:rsidP="00957AD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noProof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5C19EAF" w14:textId="6B6EAEE6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262,220,000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FF16569" w14:textId="10389D5A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349,656,831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ACC2BB6" w14:textId="66F93978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87,436,831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5B5B24B" w14:textId="021E9E25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33.34</w:t>
            </w:r>
          </w:p>
        </w:tc>
      </w:tr>
      <w:tr w:rsidR="00957AD4" w:rsidRPr="00D3527B" w14:paraId="34640A60" w14:textId="77777777" w:rsidTr="0065357C">
        <w:trPr>
          <w:cantSplit/>
          <w:trHeight w:val="567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74C9F8" w14:textId="4A2AFA46" w:rsidR="00957AD4" w:rsidRPr="00D3527B" w:rsidRDefault="00957AD4" w:rsidP="00957AD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0D74EA97" w14:textId="65089688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334,436,000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59585EDF" w14:textId="7B1B63E6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392,801,968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2E3C7DCF" w14:textId="42B5B0BA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58,365,968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1B33E25" w14:textId="5728DBFF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17.45</w:t>
            </w:r>
          </w:p>
        </w:tc>
      </w:tr>
    </w:tbl>
    <w:p w14:paraId="7CEEE528" w14:textId="77777777" w:rsidR="00DF534C" w:rsidRPr="0068082D" w:rsidRDefault="00DF534C" w:rsidP="00EE0A06">
      <w:pPr>
        <w:tabs>
          <w:tab w:val="center" w:pos="4800"/>
        </w:tabs>
        <w:snapToGrid w:val="0"/>
        <w:spacing w:line="240" w:lineRule="exact"/>
        <w:ind w:leftChars="3" w:left="293" w:hangingChars="159" w:hanging="286"/>
        <w:rPr>
          <w:sz w:val="18"/>
        </w:rPr>
      </w:pPr>
      <w:proofErr w:type="gramStart"/>
      <w:r w:rsidRPr="0068082D">
        <w:rPr>
          <w:rFonts w:hint="eastAsia"/>
          <w:sz w:val="18"/>
        </w:rPr>
        <w:t>註</w:t>
      </w:r>
      <w:proofErr w:type="gramEnd"/>
      <w:r w:rsidRPr="0068082D">
        <w:rPr>
          <w:rFonts w:hint="eastAsia"/>
          <w:sz w:val="18"/>
        </w:rPr>
        <w:t>：1.本表係</w:t>
      </w:r>
      <w:proofErr w:type="gramStart"/>
      <w:r w:rsidRPr="0068082D">
        <w:rPr>
          <w:rFonts w:hint="eastAsia"/>
          <w:sz w:val="18"/>
        </w:rPr>
        <w:t>採</w:t>
      </w:r>
      <w:proofErr w:type="gramEnd"/>
      <w:r w:rsidRPr="0068082D">
        <w:rPr>
          <w:rFonts w:hint="eastAsia"/>
          <w:sz w:val="18"/>
        </w:rPr>
        <w:t>現金及約當現金基礎，包括現金及自投資日起3個月內到期或清償之債權證券。</w:t>
      </w:r>
    </w:p>
    <w:p w14:paraId="73DA1907" w14:textId="77777777" w:rsidR="00DF534C" w:rsidRPr="0068082D" w:rsidRDefault="00DF534C" w:rsidP="00EE0A06">
      <w:pPr>
        <w:tabs>
          <w:tab w:val="center" w:pos="4800"/>
        </w:tabs>
        <w:snapToGrid w:val="0"/>
        <w:spacing w:line="240" w:lineRule="exact"/>
        <w:ind w:leftChars="152" w:left="545" w:hangingChars="100" w:hanging="180"/>
        <w:rPr>
          <w:sz w:val="18"/>
        </w:rPr>
      </w:pPr>
      <w:r w:rsidRPr="0068082D">
        <w:rPr>
          <w:rFonts w:hint="eastAsia"/>
          <w:sz w:val="18"/>
        </w:rPr>
        <w:t>2.</w:t>
      </w:r>
      <w:r w:rsidR="00AE024A" w:rsidRPr="0068082D">
        <w:rPr>
          <w:rFonts w:hint="eastAsia"/>
          <w:sz w:val="18"/>
        </w:rPr>
        <w:t>本表「調整項目」欄所列，包括提存呆帳、</w:t>
      </w:r>
      <w:proofErr w:type="gramStart"/>
      <w:r w:rsidR="00AE024A" w:rsidRPr="0068082D">
        <w:rPr>
          <w:rFonts w:hint="eastAsia"/>
          <w:sz w:val="18"/>
        </w:rPr>
        <w:t>醫療折</w:t>
      </w:r>
      <w:proofErr w:type="gramEnd"/>
      <w:r w:rsidR="00AE024A" w:rsidRPr="0068082D">
        <w:rPr>
          <w:rFonts w:hint="eastAsia"/>
          <w:sz w:val="18"/>
        </w:rPr>
        <w:t>讓及評價短</w:t>
      </w:r>
      <w:proofErr w:type="gramStart"/>
      <w:r w:rsidR="00AE024A" w:rsidRPr="0068082D">
        <w:rPr>
          <w:rFonts w:hint="eastAsia"/>
          <w:sz w:val="18"/>
        </w:rPr>
        <w:t>絀</w:t>
      </w:r>
      <w:proofErr w:type="gramEnd"/>
      <w:r w:rsidR="00AE024A" w:rsidRPr="0068082D">
        <w:rPr>
          <w:rFonts w:hint="eastAsia"/>
          <w:sz w:val="18"/>
        </w:rPr>
        <w:t>、提存各項準備、折舊、減損及折耗、攤銷、兌換短</w:t>
      </w:r>
      <w:proofErr w:type="gramStart"/>
      <w:r w:rsidR="00AE024A" w:rsidRPr="0068082D">
        <w:rPr>
          <w:rFonts w:hint="eastAsia"/>
          <w:sz w:val="18"/>
        </w:rPr>
        <w:t>絀</w:t>
      </w:r>
      <w:proofErr w:type="gramEnd"/>
      <w:r w:rsidR="00AE024A" w:rsidRPr="0068082D">
        <w:rPr>
          <w:rFonts w:hint="eastAsia"/>
          <w:sz w:val="18"/>
        </w:rPr>
        <w:t>（賸餘）、處理資產短</w:t>
      </w:r>
      <w:proofErr w:type="gramStart"/>
      <w:r w:rsidR="00AE024A" w:rsidRPr="0068082D">
        <w:rPr>
          <w:rFonts w:hint="eastAsia"/>
          <w:sz w:val="18"/>
        </w:rPr>
        <w:t>絀</w:t>
      </w:r>
      <w:proofErr w:type="gramEnd"/>
      <w:r w:rsidR="00AE024A" w:rsidRPr="0068082D">
        <w:rPr>
          <w:rFonts w:hint="eastAsia"/>
          <w:sz w:val="18"/>
        </w:rPr>
        <w:t>（賸餘）、債務整理短</w:t>
      </w:r>
      <w:proofErr w:type="gramStart"/>
      <w:r w:rsidR="00AE024A" w:rsidRPr="0068082D">
        <w:rPr>
          <w:rFonts w:hint="eastAsia"/>
          <w:sz w:val="18"/>
        </w:rPr>
        <w:t>絀</w:t>
      </w:r>
      <w:proofErr w:type="gramEnd"/>
      <w:r w:rsidR="00AE024A" w:rsidRPr="0068082D">
        <w:rPr>
          <w:rFonts w:hint="eastAsia"/>
          <w:sz w:val="18"/>
        </w:rPr>
        <w:t>（賸餘）、其他、</w:t>
      </w:r>
      <w:proofErr w:type="gramStart"/>
      <w:r w:rsidR="00AE024A" w:rsidRPr="0068082D">
        <w:rPr>
          <w:rFonts w:hint="eastAsia"/>
          <w:sz w:val="18"/>
        </w:rPr>
        <w:t>流動資產淨減</w:t>
      </w:r>
      <w:proofErr w:type="gramEnd"/>
      <w:r w:rsidR="00AE024A" w:rsidRPr="0068082D">
        <w:rPr>
          <w:rFonts w:hint="eastAsia"/>
          <w:sz w:val="18"/>
        </w:rPr>
        <w:t>（淨增）及流動負債淨增（淨減）</w:t>
      </w:r>
      <w:r w:rsidRPr="0068082D">
        <w:rPr>
          <w:rFonts w:hint="eastAsia"/>
          <w:sz w:val="18"/>
        </w:rPr>
        <w:t>。</w:t>
      </w:r>
    </w:p>
    <w:p w14:paraId="254E7EB0" w14:textId="1C6E03BB" w:rsidR="00DF534C" w:rsidRDefault="00DF534C" w:rsidP="001038BF">
      <w:pPr>
        <w:overflowPunct/>
        <w:adjustRightInd w:val="0"/>
        <w:snapToGrid w:val="0"/>
        <w:ind w:left="1792" w:firstLineChars="0" w:firstLine="0"/>
        <w:jc w:val="left"/>
        <w:rPr>
          <w:b/>
          <w:spacing w:val="-10"/>
          <w:sz w:val="32"/>
          <w:u w:val="single" w:color="000000"/>
        </w:rPr>
      </w:pPr>
      <w:r w:rsidRPr="0068082D">
        <w:rPr>
          <w:rFonts w:hint="eastAsia"/>
          <w:b/>
          <w:spacing w:val="-10"/>
          <w:sz w:val="32"/>
          <w:u w:val="single" w:color="000000"/>
        </w:rPr>
        <w:lastRenderedPageBreak/>
        <w:t xml:space="preserve">　管制藥品製藥工廠作業基金餘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審定後平衡表　</w:t>
      </w:r>
    </w:p>
    <w:p w14:paraId="4F5EFCB4" w14:textId="12585442" w:rsidR="00DF534C" w:rsidRPr="0068082D" w:rsidRDefault="00DF534C" w:rsidP="001038BF">
      <w:pPr>
        <w:tabs>
          <w:tab w:val="left" w:pos="4998"/>
        </w:tabs>
        <w:overflowPunct/>
        <w:snapToGrid w:val="0"/>
        <w:ind w:leftChars="-50" w:left="-120" w:rightChars="11" w:right="26" w:firstLineChars="0" w:firstLine="0"/>
        <w:jc w:val="right"/>
      </w:pPr>
      <w:r w:rsidRPr="0068082D">
        <w:rPr>
          <w:rFonts w:hint="eastAsia"/>
        </w:rPr>
        <w:t>中華民國1</w:t>
      </w:r>
      <w:r w:rsidR="007331F9" w:rsidRPr="0068082D">
        <w:rPr>
          <w:rFonts w:hint="eastAsia"/>
        </w:rPr>
        <w:t>1</w:t>
      </w:r>
      <w:r w:rsidR="00957AD4">
        <w:rPr>
          <w:rFonts w:hint="eastAsia"/>
        </w:rPr>
        <w:t>3</w:t>
      </w:r>
      <w:r w:rsidRPr="0068082D">
        <w:rPr>
          <w:rFonts w:hint="eastAsia"/>
        </w:rPr>
        <w:t>年12月31日</w:t>
      </w:r>
      <w:r w:rsidRPr="0068082D">
        <w:rPr>
          <w:rFonts w:hint="eastAsia"/>
        </w:rPr>
        <w:tab/>
      </w:r>
      <w:r w:rsidRPr="0068082D">
        <w:rPr>
          <w:rFonts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1562"/>
        <w:gridCol w:w="787"/>
        <w:gridCol w:w="1564"/>
        <w:gridCol w:w="784"/>
        <w:gridCol w:w="1541"/>
        <w:gridCol w:w="727"/>
      </w:tblGrid>
      <w:tr w:rsidR="00425EA1" w:rsidRPr="00425EA1" w14:paraId="64062D12" w14:textId="77777777" w:rsidTr="0065357C">
        <w:trPr>
          <w:cantSplit/>
          <w:trHeight w:val="412"/>
        </w:trPr>
        <w:tc>
          <w:tcPr>
            <w:tcW w:w="324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A116C45" w14:textId="77777777" w:rsidR="00DF534C" w:rsidRPr="00425EA1" w:rsidRDefault="00DF534C" w:rsidP="0027007E">
            <w:pPr>
              <w:snapToGrid w:val="0"/>
              <w:ind w:left="113" w:right="57" w:firstLineChars="0" w:firstLine="0"/>
              <w:jc w:val="distribute"/>
            </w:pPr>
            <w:r w:rsidRPr="00425EA1">
              <w:rPr>
                <w:rFonts w:hint="eastAsia"/>
              </w:rPr>
              <w:t>科目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973559A" w14:textId="16F858DB" w:rsidR="00DF534C" w:rsidRPr="00425EA1" w:rsidRDefault="00DF534C" w:rsidP="0027007E">
            <w:pPr>
              <w:snapToGrid w:val="0"/>
              <w:ind w:leftChars="20" w:left="48" w:rightChars="20" w:right="48" w:firstLineChars="0" w:firstLine="0"/>
              <w:jc w:val="center"/>
              <w:rPr>
                <w:spacing w:val="20"/>
              </w:rPr>
            </w:pPr>
            <w:r w:rsidRPr="00425EA1">
              <w:rPr>
                <w:rFonts w:hint="eastAsia"/>
                <w:spacing w:val="20"/>
              </w:rPr>
              <w:t>1</w:t>
            </w:r>
            <w:r w:rsidR="007331F9" w:rsidRPr="00425EA1">
              <w:rPr>
                <w:rFonts w:hint="eastAsia"/>
                <w:spacing w:val="20"/>
              </w:rPr>
              <w:t>1</w:t>
            </w:r>
            <w:r w:rsidR="00957AD4">
              <w:rPr>
                <w:rFonts w:hint="eastAsia"/>
                <w:spacing w:val="20"/>
              </w:rPr>
              <w:t>3</w:t>
            </w:r>
            <w:r w:rsidRPr="00425EA1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8A7DA2D" w14:textId="4A69847A" w:rsidR="00DF534C" w:rsidRPr="00425EA1" w:rsidRDefault="0068082D" w:rsidP="0027007E">
            <w:pPr>
              <w:snapToGrid w:val="0"/>
              <w:ind w:leftChars="20" w:left="48" w:rightChars="20" w:right="48" w:firstLineChars="0" w:firstLine="0"/>
              <w:jc w:val="center"/>
              <w:rPr>
                <w:spacing w:val="20"/>
              </w:rPr>
            </w:pPr>
            <w:r w:rsidRPr="00425EA1">
              <w:rPr>
                <w:rFonts w:hint="eastAsia"/>
                <w:spacing w:val="20"/>
              </w:rPr>
              <w:t>11</w:t>
            </w:r>
            <w:r w:rsidR="00957AD4">
              <w:rPr>
                <w:rFonts w:hint="eastAsia"/>
                <w:spacing w:val="20"/>
              </w:rPr>
              <w:t>2</w:t>
            </w:r>
            <w:r w:rsidR="00DF534C" w:rsidRPr="00425EA1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A69B309" w14:textId="77777777" w:rsidR="00DF534C" w:rsidRPr="00425EA1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425EA1">
              <w:rPr>
                <w:rFonts w:hint="eastAsia"/>
              </w:rPr>
              <w:t>比較增減</w:t>
            </w:r>
          </w:p>
        </w:tc>
      </w:tr>
      <w:tr w:rsidR="00425EA1" w:rsidRPr="00425EA1" w14:paraId="1F979F16" w14:textId="77777777" w:rsidTr="0065357C">
        <w:trPr>
          <w:cantSplit/>
          <w:trHeight w:val="412"/>
        </w:trPr>
        <w:tc>
          <w:tcPr>
            <w:tcW w:w="324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FBEC58" w14:textId="77777777" w:rsidR="00DF534C" w:rsidRPr="00425EA1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562" w:type="dxa"/>
            <w:tcBorders>
              <w:bottom w:val="single" w:sz="8" w:space="0" w:color="auto"/>
            </w:tcBorders>
            <w:vAlign w:val="center"/>
          </w:tcPr>
          <w:p w14:paraId="6AA6DFE1" w14:textId="77777777" w:rsidR="00DF534C" w:rsidRPr="00425EA1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425EA1">
              <w:rPr>
                <w:rFonts w:hint="eastAsia"/>
              </w:rPr>
              <w:t>金額</w:t>
            </w:r>
          </w:p>
        </w:tc>
        <w:tc>
          <w:tcPr>
            <w:tcW w:w="787" w:type="dxa"/>
            <w:tcBorders>
              <w:bottom w:val="single" w:sz="8" w:space="0" w:color="auto"/>
            </w:tcBorders>
            <w:vAlign w:val="center"/>
          </w:tcPr>
          <w:p w14:paraId="1EE7BADE" w14:textId="77777777" w:rsidR="00DF534C" w:rsidRPr="00425EA1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425EA1">
              <w:rPr>
                <w:rFonts w:hint="eastAsia"/>
              </w:rPr>
              <w:t>％</w:t>
            </w:r>
          </w:p>
        </w:tc>
        <w:tc>
          <w:tcPr>
            <w:tcW w:w="1564" w:type="dxa"/>
            <w:tcBorders>
              <w:bottom w:val="single" w:sz="8" w:space="0" w:color="auto"/>
            </w:tcBorders>
            <w:vAlign w:val="center"/>
          </w:tcPr>
          <w:p w14:paraId="3AF8A15A" w14:textId="77777777" w:rsidR="00DF534C" w:rsidRPr="00425EA1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425EA1">
              <w:rPr>
                <w:rFonts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6F52D734" w14:textId="77777777" w:rsidR="00DF534C" w:rsidRPr="00425EA1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425EA1">
              <w:rPr>
                <w:rFonts w:hint="eastAsia"/>
              </w:rPr>
              <w:t>％</w:t>
            </w:r>
          </w:p>
        </w:tc>
        <w:tc>
          <w:tcPr>
            <w:tcW w:w="1541" w:type="dxa"/>
            <w:tcBorders>
              <w:bottom w:val="single" w:sz="8" w:space="0" w:color="auto"/>
            </w:tcBorders>
            <w:vAlign w:val="center"/>
          </w:tcPr>
          <w:p w14:paraId="5816DA1A" w14:textId="77777777" w:rsidR="00DF534C" w:rsidRPr="00425EA1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425EA1">
              <w:rPr>
                <w:rFonts w:hint="eastAsia"/>
              </w:rPr>
              <w:t>金額</w:t>
            </w:r>
          </w:p>
        </w:tc>
        <w:tc>
          <w:tcPr>
            <w:tcW w:w="727" w:type="dxa"/>
            <w:tcBorders>
              <w:bottom w:val="single" w:sz="8" w:space="0" w:color="auto"/>
              <w:right w:val="nil"/>
            </w:tcBorders>
            <w:vAlign w:val="center"/>
          </w:tcPr>
          <w:p w14:paraId="7FBA0D27" w14:textId="77777777" w:rsidR="00DF534C" w:rsidRPr="00425EA1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425EA1">
              <w:rPr>
                <w:rFonts w:hint="eastAsia"/>
              </w:rPr>
              <w:t>％</w:t>
            </w:r>
          </w:p>
        </w:tc>
      </w:tr>
      <w:tr w:rsidR="00957AD4" w:rsidRPr="00425EA1" w14:paraId="28DA61E9" w14:textId="77777777" w:rsidTr="0065357C">
        <w:trPr>
          <w:cantSplit/>
          <w:trHeight w:val="552"/>
        </w:trPr>
        <w:tc>
          <w:tcPr>
            <w:tcW w:w="324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BEC3AB" w14:textId="77777777" w:rsidR="00957AD4" w:rsidRPr="00425EA1" w:rsidRDefault="00957AD4" w:rsidP="00957AD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F654533" w14:textId="1C536B4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2,078,198,360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5B1C7358" w14:textId="118C8BA8" w:rsidR="00957AD4" w:rsidRPr="00B34D78" w:rsidRDefault="00957AD4" w:rsidP="0027007E">
            <w:pPr>
              <w:ind w:leftChars="-28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D81CB30" w14:textId="56824B3E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1,899,732,170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75CD093" w14:textId="4EDBF070" w:rsidR="00957AD4" w:rsidRPr="00B34D78" w:rsidRDefault="00957AD4" w:rsidP="0027007E">
            <w:pPr>
              <w:ind w:leftChars="-37" w:left="1" w:rightChars="10" w:right="24" w:hangingChars="50" w:hanging="9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2EBA4CAE" w14:textId="37B340FD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178,466,190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3C1C684F" w14:textId="5733724D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9.39</w:t>
            </w:r>
          </w:p>
        </w:tc>
      </w:tr>
      <w:tr w:rsidR="00957AD4" w:rsidRPr="00425EA1" w14:paraId="5587EC45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5CEAFEDC" w14:textId="77777777" w:rsidR="00957AD4" w:rsidRPr="00425EA1" w:rsidRDefault="00957AD4" w:rsidP="00957AD4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流動資產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E40283F" w14:textId="137EE845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959,366,030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E54C90F" w14:textId="7827564D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46.16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5B22BED" w14:textId="200018F2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823,406,582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F4BF705" w14:textId="5CF822DE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43.34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10503F14" w14:textId="6104C7CC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135,959,448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7190A7F2" w14:textId="19EBA9C9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16.51</w:t>
            </w:r>
          </w:p>
        </w:tc>
      </w:tr>
      <w:tr w:rsidR="00957AD4" w:rsidRPr="00425EA1" w14:paraId="3E2AB20C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5A7FE88F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現金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8099973" w14:textId="44DFCFB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392,801,968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350D960" w14:textId="12157EBE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18.90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FAFF071" w14:textId="28F5E500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349,656,831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BA82493" w14:textId="63698035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18.41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0C8FE942" w14:textId="7E9BE9C2" w:rsidR="00957AD4" w:rsidRPr="00B34D78" w:rsidRDefault="00957AD4" w:rsidP="0027007E">
            <w:pPr>
              <w:ind w:leftChars="-38" w:left="1" w:rightChars="10" w:right="24" w:hangingChars="51" w:hanging="92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43,145,137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07F431E4" w14:textId="135396E8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12.34</w:t>
            </w:r>
          </w:p>
        </w:tc>
      </w:tr>
      <w:tr w:rsidR="00957AD4" w:rsidRPr="00425EA1" w14:paraId="1833FA28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06FD555F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流動金融資產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FC0DD47" w14:textId="572E1A15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35,000,000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4F5B65F" w14:textId="336BEBE9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1624296" w14:textId="742AF973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1A159CB" w14:textId="254F23DD" w:rsidR="00957AD4" w:rsidRPr="00B34D78" w:rsidRDefault="00957AD4" w:rsidP="0027007E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1.84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55FEB0C3" w14:textId="225D527F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26D017F6" w14:textId="3EEB53C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57AD4" w:rsidRPr="00425EA1" w14:paraId="4917CAA7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1D109671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應收款項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0683296" w14:textId="6045041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2,640,626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58696D8C" w14:textId="62D63F8A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F9C7185" w14:textId="3ABF8620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2,458,670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FBBD71B" w14:textId="0FB58982" w:rsidR="00957AD4" w:rsidRPr="00B34D78" w:rsidRDefault="00957AD4" w:rsidP="0027007E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3437EDD7" w14:textId="51487BD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181,956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60AC3270" w14:textId="254080FE" w:rsidR="00957AD4" w:rsidRPr="00B34D78" w:rsidRDefault="00957AD4" w:rsidP="0027007E">
            <w:pPr>
              <w:ind w:leftChars="-40" w:left="-1" w:rightChars="10" w:right="24" w:hangingChars="53" w:hanging="9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7.40</w:t>
            </w:r>
          </w:p>
        </w:tc>
      </w:tr>
      <w:tr w:rsidR="00957AD4" w:rsidRPr="00425EA1" w14:paraId="14097CDD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30C64BF3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存貨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25C769B" w14:textId="688AB68D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478,539,032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03EDD2A" w14:textId="4C48E5F2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23.03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6B791B0" w14:textId="57799556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356,356,175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B5CE979" w14:textId="6386CAEF" w:rsidR="00957AD4" w:rsidRPr="00B34D78" w:rsidRDefault="00957AD4" w:rsidP="0027007E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18.76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7675AD4E" w14:textId="173F76CE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122,182,857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1B868E30" w14:textId="19FA172A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34.29</w:t>
            </w:r>
          </w:p>
        </w:tc>
      </w:tr>
      <w:tr w:rsidR="00957AD4" w:rsidRPr="00425EA1" w14:paraId="127FD856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4B07F151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預付款項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0AC191C3" w14:textId="74C6CB35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50,384,404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F019771" w14:textId="73D3A883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2.42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B1BAD55" w14:textId="56263054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79,934,906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FD56335" w14:textId="6018EC95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4.21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284BAD1D" w14:textId="1EB9722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- 29,550,502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7A3D0899" w14:textId="4D2AF45B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- 36.97</w:t>
            </w:r>
          </w:p>
        </w:tc>
      </w:tr>
      <w:tr w:rsidR="00957AD4" w:rsidRPr="00425EA1" w14:paraId="1E1901E3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4D9B0D5E" w14:textId="77777777" w:rsidR="00957AD4" w:rsidRPr="0065357C" w:rsidRDefault="00957AD4" w:rsidP="00957AD4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spacing w:val="-20"/>
                <w:w w:val="98"/>
                <w:kern w:val="0"/>
                <w:sz w:val="22"/>
              </w:rPr>
            </w:pPr>
            <w:r w:rsidRPr="0065357C">
              <w:rPr>
                <w:rFonts w:hint="eastAsia"/>
                <w:noProof/>
                <w:spacing w:val="-20"/>
                <w:w w:val="98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05CBCD8" w14:textId="3C92380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0C58150" w14:textId="47BA3B0F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12.03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3FEA18C" w14:textId="0381147F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A883646" w14:textId="21AFB10C" w:rsidR="00957AD4" w:rsidRPr="00B34D78" w:rsidRDefault="00957AD4" w:rsidP="0027007E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13.16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36970109" w14:textId="52033036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5A0F756F" w14:textId="1B2EA5AA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57AD4" w:rsidRPr="00425EA1" w14:paraId="09D3F91B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406A1DC8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非流動金融資產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20563F6" w14:textId="052F742E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3D8BA31" w14:textId="0029D4CE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12.03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C6BE43D" w14:textId="1E509F9F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21FA3FF" w14:textId="5759D4BA" w:rsidR="00957AD4" w:rsidRPr="00B34D78" w:rsidRDefault="00957AD4" w:rsidP="0027007E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13.16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32E32B14" w14:textId="19C4DBA9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4FF87602" w14:textId="1599C13C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57AD4" w:rsidRPr="00425EA1" w14:paraId="04660E71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24083423" w14:textId="77777777" w:rsidR="00957AD4" w:rsidRPr="00425EA1" w:rsidRDefault="00957AD4" w:rsidP="00957AD4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不動產、廠房及設備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69C4E673" w14:textId="247F4D9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858,114,600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1C9AB69" w14:textId="2C38F7DF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41.29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0C1A89E" w14:textId="68BBE4C8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809,572,787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06EAE8F" w14:textId="641BA327" w:rsidR="00957AD4" w:rsidRPr="00B34D78" w:rsidRDefault="00957AD4" w:rsidP="0027007E">
            <w:pPr>
              <w:ind w:leftChars="-37" w:left="1" w:rightChars="10" w:right="24" w:hangingChars="50" w:hanging="9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42.62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412B72D9" w14:textId="55FFFB6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48,541,813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3AE1D2F0" w14:textId="4DE2C536" w:rsidR="00957AD4" w:rsidRPr="00B34D78" w:rsidRDefault="00957AD4" w:rsidP="0027007E">
            <w:pPr>
              <w:ind w:leftChars="-40" w:left="-1" w:rightChars="10" w:right="24" w:hangingChars="53" w:hanging="9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6.00</w:t>
            </w:r>
          </w:p>
        </w:tc>
      </w:tr>
      <w:tr w:rsidR="00957AD4" w:rsidRPr="00425EA1" w14:paraId="7714B192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5A44C2F1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土地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AF772BE" w14:textId="1AA7580F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92,849,200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1F998AD" w14:textId="4A1CC9CD" w:rsidR="00957AD4" w:rsidRPr="00B34D78" w:rsidRDefault="00957AD4" w:rsidP="0027007E">
            <w:pPr>
              <w:ind w:leftChars="-28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4.47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F62DA6B" w14:textId="5BD0D020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92,849,200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E623635" w14:textId="03AAB850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4.89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8C64221" w14:textId="52C24948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18E3D2A5" w14:textId="5A14A626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57AD4" w:rsidRPr="00425EA1" w14:paraId="68C07CC3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6FED1FA1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土地改良物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6E34B69" w14:textId="041A79B0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672,353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8D0F8F4" w14:textId="52F35D03" w:rsidR="00957AD4" w:rsidRPr="00B34D78" w:rsidRDefault="00957AD4" w:rsidP="0027007E">
            <w:pPr>
              <w:ind w:leftChars="-28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3EB5B37" w14:textId="189CB68A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701,633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7173E20" w14:textId="3D019397" w:rsidR="00957AD4" w:rsidRPr="00B34D78" w:rsidRDefault="00957AD4" w:rsidP="0027007E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21B70FBE" w14:textId="77A25E9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- 29,280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06E3B5C2" w14:textId="0C69EA8D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- 4.17</w:t>
            </w:r>
          </w:p>
        </w:tc>
      </w:tr>
      <w:tr w:rsidR="00957AD4" w:rsidRPr="00425EA1" w14:paraId="467A4F51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3B7F21E7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房屋及建築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7446553" w14:textId="0241C94D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404,316,424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5EFE2CA" w14:textId="56F54AC2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19.46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EDC3DB8" w14:textId="461650CA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405,412,774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238899E" w14:textId="0F4AC244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21.34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7E046110" w14:textId="4745F21C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- 1,096,350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090CADF5" w14:textId="1FCF6070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- 0.27</w:t>
            </w:r>
          </w:p>
        </w:tc>
      </w:tr>
      <w:tr w:rsidR="00957AD4" w:rsidRPr="00425EA1" w14:paraId="4DF7D0FC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5D41C2EC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機械及設備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EDFB22C" w14:textId="09340550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248,061,095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6C3250B" w14:textId="79AB5DD6" w:rsidR="00957AD4" w:rsidRPr="00B34D78" w:rsidRDefault="00957AD4" w:rsidP="0027007E">
            <w:pPr>
              <w:ind w:leftChars="-87" w:rightChars="10" w:right="24" w:hangingChars="116" w:hanging="209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11.94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770CF6B" w14:textId="186B11C0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248,063,409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DD20D18" w14:textId="0AE18C68" w:rsidR="00957AD4" w:rsidRPr="00B34D78" w:rsidRDefault="00957AD4" w:rsidP="0027007E">
            <w:pPr>
              <w:ind w:leftChars="-96" w:rightChars="10" w:right="24" w:hangingChars="128" w:hanging="23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13.06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E4D27A9" w14:textId="2983D3B6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- 2,314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20F76559" w14:textId="44B7E169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- 0.00</w:t>
            </w:r>
          </w:p>
        </w:tc>
      </w:tr>
      <w:tr w:rsidR="00957AD4" w:rsidRPr="00425EA1" w14:paraId="2AD69CC4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37194297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425EA1">
              <w:rPr>
                <w:spacing w:val="-6"/>
                <w:kern w:val="0"/>
                <w:sz w:val="22"/>
              </w:rPr>
              <w:t>交通及</w:t>
            </w:r>
            <w:r w:rsidRPr="00425EA1">
              <w:rPr>
                <w:noProof/>
                <w:kern w:val="0"/>
                <w:sz w:val="22"/>
              </w:rPr>
              <w:t>運輸設備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F1C7C09" w14:textId="46A2858E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1,739,583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2CF55A9" w14:textId="35A76096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7161FEB" w14:textId="087209E4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2,142,730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D346F3" w14:textId="781086B7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255A42E" w14:textId="672DA6B4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- 403,147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0A8852A1" w14:textId="7566A205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- 18.81</w:t>
            </w:r>
          </w:p>
        </w:tc>
      </w:tr>
      <w:tr w:rsidR="00957AD4" w:rsidRPr="00425EA1" w14:paraId="1EE9FBEF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0648E07A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什項設備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4D8508F" w14:textId="4AD56253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2,840,793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997462E" w14:textId="1D3ED765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B6C3072" w14:textId="5E10A1BC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3,831,440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08B682C" w14:textId="529A526F" w:rsidR="00957AD4" w:rsidRPr="00B34D78" w:rsidRDefault="00957AD4" w:rsidP="0027007E">
            <w:pPr>
              <w:ind w:leftChars="-37" w:left="1" w:rightChars="10" w:right="24" w:hangingChars="50" w:hanging="9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F28230B" w14:textId="5043E422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- 990,647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71D54CA3" w14:textId="59C86740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- 25.86</w:t>
            </w:r>
          </w:p>
        </w:tc>
      </w:tr>
      <w:tr w:rsidR="00957AD4" w:rsidRPr="00425EA1" w14:paraId="42BEE966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1172B6E6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購建中固定資產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8DF5C6F" w14:textId="12EB29D3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107,635,152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BEA0816" w14:textId="1C4E4987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5.18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C44EDE9" w14:textId="55D8C636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56,571,601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B67ED26" w14:textId="3ADB5D6B" w:rsidR="00957AD4" w:rsidRPr="00B34D78" w:rsidRDefault="00957AD4" w:rsidP="0027007E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2.98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2D0174B1" w14:textId="4A3700E0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51,063,551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2BE67262" w14:textId="411F5657" w:rsidR="00957AD4" w:rsidRPr="00B34D78" w:rsidRDefault="00957AD4" w:rsidP="0027007E">
            <w:pPr>
              <w:ind w:leftChars="-40" w:left="-1" w:rightChars="10" w:right="24" w:hangingChars="53" w:hanging="9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90.26</w:t>
            </w:r>
          </w:p>
        </w:tc>
      </w:tr>
      <w:tr w:rsidR="00957AD4" w:rsidRPr="00425EA1" w14:paraId="1631EDBC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310CD90E" w14:textId="77777777" w:rsidR="00957AD4" w:rsidRPr="00425EA1" w:rsidRDefault="00957AD4" w:rsidP="00957AD4">
            <w:pPr>
              <w:widowControl w:val="0"/>
              <w:overflowPunct/>
              <w:spacing w:line="240" w:lineRule="exact"/>
              <w:ind w:leftChars="100" w:left="240" w:right="42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25EA1">
              <w:rPr>
                <w:rFonts w:cs="Times New Roman" w:hint="eastAsia"/>
                <w:noProof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4EFB03F" w14:textId="381F31CC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7,217,730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A4949A4" w14:textId="0EEBBD56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89AC982" w14:textId="066EEF7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13,249,801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5314B28" w14:textId="42077FE9" w:rsidR="00957AD4" w:rsidRPr="00B34D78" w:rsidRDefault="00957AD4" w:rsidP="0027007E">
            <w:pPr>
              <w:ind w:rightChars="10" w:right="24" w:firstLineChars="92" w:firstLine="166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0.70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F1D0995" w14:textId="31ADAEF3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- 6,032,071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480580FB" w14:textId="54A9D332" w:rsidR="00957AD4" w:rsidRPr="00B34D78" w:rsidRDefault="00957AD4" w:rsidP="0027007E">
            <w:pPr>
              <w:ind w:leftChars="-40" w:left="-1" w:rightChars="10" w:right="24" w:hangingChars="53" w:hanging="9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- 45.53</w:t>
            </w:r>
          </w:p>
        </w:tc>
      </w:tr>
      <w:tr w:rsidR="00957AD4" w:rsidRPr="00425EA1" w14:paraId="59FDC036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147A02E4" w14:textId="77777777" w:rsidR="00957AD4" w:rsidRPr="00425EA1" w:rsidRDefault="00957AD4" w:rsidP="00957AD4">
            <w:pPr>
              <w:widowControl w:val="0"/>
              <w:overflowPunct/>
              <w:spacing w:line="240" w:lineRule="exact"/>
              <w:ind w:leftChars="200" w:left="480" w:right="42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25EA1">
              <w:rPr>
                <w:rFonts w:cs="Times New Roman" w:hint="eastAsia"/>
                <w:noProof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7CDA425" w14:textId="3FD201B0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7,217,730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71EE594" w14:textId="301E665D" w:rsidR="00957AD4" w:rsidRPr="00B34D78" w:rsidRDefault="00957AD4" w:rsidP="0027007E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175A12D8" w14:textId="3ED0FE98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13,249,801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591A528" w14:textId="5F19CC6A" w:rsidR="00957AD4" w:rsidRPr="00B34D78" w:rsidRDefault="00957AD4" w:rsidP="0027007E">
            <w:pPr>
              <w:ind w:rightChars="10" w:right="24" w:firstLineChars="92" w:firstLine="166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0.70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F79F4AD" w14:textId="2651FD59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- 6,032,071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34AC8882" w14:textId="334AB36C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- 45.53</w:t>
            </w:r>
          </w:p>
        </w:tc>
      </w:tr>
      <w:tr w:rsidR="00957AD4" w:rsidRPr="00425EA1" w14:paraId="364A9AF0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76C3C16A" w14:textId="77777777" w:rsidR="00957AD4" w:rsidRPr="00425EA1" w:rsidRDefault="00957AD4" w:rsidP="00957AD4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其他資產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EDFEBA1" w14:textId="3BB146BB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F5F5D85" w14:textId="0379F0EA" w:rsidR="00957AD4" w:rsidRPr="00B34D78" w:rsidRDefault="00957AD4" w:rsidP="0027007E">
            <w:pPr>
              <w:ind w:rightChars="10" w:right="24" w:firstLineChars="97" w:firstLine="175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893B5F3" w14:textId="65003963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3,503,000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5B7DDDB" w14:textId="11DFDD32" w:rsidR="00957AD4" w:rsidRPr="00B34D78" w:rsidRDefault="00957AD4" w:rsidP="0027007E">
            <w:pPr>
              <w:ind w:rightChars="10" w:right="24" w:firstLineChars="92" w:firstLine="166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19C6E557" w14:textId="24976144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- 3,000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7E58F8B8" w14:textId="38E20346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- 0.09</w:t>
            </w:r>
          </w:p>
        </w:tc>
      </w:tr>
      <w:tr w:rsidR="00957AD4" w:rsidRPr="00425EA1" w14:paraId="4D1E755C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6726B8D6" w14:textId="77777777" w:rsidR="00957AD4" w:rsidRPr="00425EA1" w:rsidRDefault="00957AD4" w:rsidP="00957AD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什項資產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38DC6CD" w14:textId="2C4F5CEE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110973E" w14:textId="3194ADCA" w:rsidR="00957AD4" w:rsidRPr="00B34D78" w:rsidRDefault="00957AD4" w:rsidP="0027007E">
            <w:pPr>
              <w:ind w:rightChars="10" w:right="24" w:firstLineChars="97" w:firstLine="175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486E728" w14:textId="21141F5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3,503,000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65EEE3A" w14:textId="1B689966" w:rsidR="00957AD4" w:rsidRPr="00B34D78" w:rsidRDefault="00957AD4" w:rsidP="0027007E">
            <w:pPr>
              <w:ind w:rightChars="10" w:right="24" w:firstLineChars="92" w:firstLine="166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32E626D3" w14:textId="0169D8D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- 3,000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426C3AF4" w14:textId="0DC0DE9E" w:rsidR="00957AD4" w:rsidRPr="00B34D78" w:rsidRDefault="00957AD4" w:rsidP="0027007E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- 0.09</w:t>
            </w:r>
          </w:p>
        </w:tc>
      </w:tr>
      <w:tr w:rsidR="00957AD4" w:rsidRPr="00425EA1" w14:paraId="48888F10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48938A5" w14:textId="77777777" w:rsidR="00957AD4" w:rsidRPr="00425EA1" w:rsidRDefault="00957AD4" w:rsidP="00957AD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合計</w:t>
            </w:r>
          </w:p>
        </w:tc>
        <w:tc>
          <w:tcPr>
            <w:tcW w:w="1562" w:type="dxa"/>
            <w:tcBorders>
              <w:top w:val="nil"/>
              <w:bottom w:val="single" w:sz="8" w:space="0" w:color="auto"/>
            </w:tcBorders>
            <w:vAlign w:val="center"/>
          </w:tcPr>
          <w:p w14:paraId="3F4ECCD6" w14:textId="2EC5FEE3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2,078,198,360</w:t>
            </w:r>
          </w:p>
        </w:tc>
        <w:tc>
          <w:tcPr>
            <w:tcW w:w="787" w:type="dxa"/>
            <w:tcBorders>
              <w:top w:val="nil"/>
              <w:bottom w:val="single" w:sz="8" w:space="0" w:color="auto"/>
            </w:tcBorders>
            <w:vAlign w:val="center"/>
          </w:tcPr>
          <w:p w14:paraId="4D14FEBD" w14:textId="5513D847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4" w:type="dxa"/>
            <w:tcBorders>
              <w:top w:val="nil"/>
              <w:bottom w:val="single" w:sz="8" w:space="0" w:color="auto"/>
            </w:tcBorders>
            <w:vAlign w:val="center"/>
          </w:tcPr>
          <w:p w14:paraId="397D8010" w14:textId="0CE8BB44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1,899,732,170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1EA6B2C4" w14:textId="512BE736" w:rsidR="00957AD4" w:rsidRPr="00B34D78" w:rsidRDefault="00957AD4" w:rsidP="0027007E">
            <w:pPr>
              <w:ind w:leftChars="-37" w:left="1" w:rightChars="10" w:right="24" w:hangingChars="50" w:hanging="9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1" w:type="dxa"/>
            <w:tcBorders>
              <w:top w:val="nil"/>
              <w:bottom w:val="single" w:sz="8" w:space="0" w:color="auto"/>
            </w:tcBorders>
            <w:vAlign w:val="center"/>
          </w:tcPr>
          <w:p w14:paraId="7C24D195" w14:textId="0C637C18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178,466,190</w:t>
            </w:r>
          </w:p>
        </w:tc>
        <w:tc>
          <w:tcPr>
            <w:tcW w:w="72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B892CCD" w14:textId="09B161B4" w:rsidR="00957AD4" w:rsidRPr="00B34D78" w:rsidRDefault="00957AD4" w:rsidP="0027007E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9.39</w:t>
            </w:r>
          </w:p>
        </w:tc>
      </w:tr>
    </w:tbl>
    <w:p w14:paraId="39E52371" w14:textId="6B8CBC40" w:rsidR="00DF534C" w:rsidRPr="008C413D" w:rsidRDefault="00DF534C" w:rsidP="0065357C">
      <w:pPr>
        <w:tabs>
          <w:tab w:val="center" w:pos="4800"/>
        </w:tabs>
        <w:snapToGrid w:val="0"/>
        <w:ind w:left="279" w:hangingChars="155" w:hanging="279"/>
        <w:rPr>
          <w:color w:val="FF0000"/>
          <w:sz w:val="18"/>
          <w:szCs w:val="18"/>
        </w:rPr>
      </w:pPr>
      <w:proofErr w:type="gramStart"/>
      <w:r w:rsidRPr="0068082D">
        <w:rPr>
          <w:rFonts w:hint="eastAsia"/>
          <w:sz w:val="18"/>
          <w:szCs w:val="18"/>
        </w:rPr>
        <w:t>註</w:t>
      </w:r>
      <w:proofErr w:type="gramEnd"/>
      <w:r w:rsidRPr="0068082D">
        <w:rPr>
          <w:rFonts w:hint="eastAsia"/>
          <w:sz w:val="18"/>
          <w:szCs w:val="18"/>
        </w:rPr>
        <w:t>：</w:t>
      </w:r>
      <w:r w:rsidRPr="0068082D">
        <w:rPr>
          <w:sz w:val="18"/>
          <w:szCs w:val="18"/>
        </w:rPr>
        <w:t>信</w:t>
      </w:r>
      <w:r w:rsidRPr="0068082D">
        <w:rPr>
          <w:rFonts w:hint="eastAsia"/>
          <w:sz w:val="18"/>
          <w:szCs w:val="18"/>
        </w:rPr>
        <w:t>託代理與保證資產（負債），</w:t>
      </w:r>
      <w:r w:rsidR="00957AD4" w:rsidRPr="00957AD4">
        <w:rPr>
          <w:sz w:val="18"/>
          <w:szCs w:val="18"/>
        </w:rPr>
        <w:t>113年底及112年底各有7,250,003元及7,665,404元</w:t>
      </w:r>
      <w:r w:rsidR="00645C2F" w:rsidRPr="00B4620E">
        <w:rPr>
          <w:sz w:val="18"/>
          <w:szCs w:val="18"/>
        </w:rPr>
        <w:t>。</w:t>
      </w:r>
    </w:p>
    <w:p w14:paraId="1CF1A531" w14:textId="262622EC" w:rsidR="00DF534C" w:rsidRDefault="00DF534C" w:rsidP="001038BF">
      <w:pPr>
        <w:overflowPunct/>
        <w:adjustRightInd w:val="0"/>
        <w:snapToGrid w:val="0"/>
        <w:ind w:left="1792" w:firstLineChars="0" w:firstLine="0"/>
        <w:jc w:val="left"/>
        <w:rPr>
          <w:bCs/>
          <w:spacing w:val="-10"/>
          <w:sz w:val="32"/>
          <w:u w:color="000000"/>
        </w:rPr>
      </w:pPr>
      <w:r w:rsidRPr="0068082D">
        <w:rPr>
          <w:b/>
          <w:spacing w:val="-10"/>
          <w:sz w:val="20"/>
          <w:u w:val="single" w:color="000000"/>
        </w:rPr>
        <w:lastRenderedPageBreak/>
        <w:tab/>
      </w:r>
      <w:r w:rsidRPr="0068082D">
        <w:rPr>
          <w:rFonts w:hint="eastAsia"/>
          <w:b/>
          <w:spacing w:val="-10"/>
          <w:sz w:val="32"/>
          <w:u w:val="single" w:color="000000"/>
        </w:rPr>
        <w:t xml:space="preserve">　管制藥品製藥工廠作業基金餘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審定後平衡表　</w:t>
      </w:r>
      <w:r w:rsidRPr="0068082D">
        <w:rPr>
          <w:rFonts w:hint="eastAsia"/>
          <w:bCs/>
          <w:spacing w:val="-10"/>
          <w:sz w:val="32"/>
          <w:u w:color="000000"/>
        </w:rPr>
        <w:t>（</w:t>
      </w:r>
      <w:r w:rsidRPr="0068082D">
        <w:rPr>
          <w:bCs/>
          <w:spacing w:val="-10"/>
          <w:sz w:val="32"/>
          <w:u w:color="000000"/>
        </w:rPr>
        <w:t>續</w:t>
      </w:r>
      <w:r w:rsidRPr="0068082D">
        <w:rPr>
          <w:rFonts w:hint="eastAsia"/>
          <w:bCs/>
          <w:spacing w:val="-10"/>
          <w:sz w:val="32"/>
          <w:u w:color="000000"/>
        </w:rPr>
        <w:t>）</w:t>
      </w:r>
    </w:p>
    <w:p w14:paraId="7D5B17B2" w14:textId="44EC5B9B" w:rsidR="00DF534C" w:rsidRPr="0068082D" w:rsidRDefault="00DF534C" w:rsidP="001038BF">
      <w:pPr>
        <w:tabs>
          <w:tab w:val="left" w:pos="4998"/>
        </w:tabs>
        <w:overflowPunct/>
        <w:snapToGrid w:val="0"/>
        <w:ind w:leftChars="-50" w:left="-120" w:rightChars="11" w:right="26" w:firstLineChars="0" w:firstLine="0"/>
        <w:jc w:val="right"/>
      </w:pPr>
      <w:r w:rsidRPr="0068082D">
        <w:rPr>
          <w:rFonts w:hint="eastAsia"/>
        </w:rPr>
        <w:t>中華民國1</w:t>
      </w:r>
      <w:r w:rsidR="007331F9" w:rsidRPr="0068082D">
        <w:rPr>
          <w:rFonts w:hint="eastAsia"/>
        </w:rPr>
        <w:t>1</w:t>
      </w:r>
      <w:r w:rsidR="00957AD4">
        <w:rPr>
          <w:rFonts w:hint="eastAsia"/>
        </w:rPr>
        <w:t>3</w:t>
      </w:r>
      <w:r w:rsidRPr="0068082D">
        <w:rPr>
          <w:rFonts w:hint="eastAsia"/>
        </w:rPr>
        <w:t>年12月31日</w:t>
      </w:r>
      <w:r w:rsidRPr="0068082D">
        <w:rPr>
          <w:rFonts w:hint="eastAsia"/>
        </w:rPr>
        <w:tab/>
      </w:r>
      <w:r w:rsidRPr="0068082D">
        <w:rPr>
          <w:rFonts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4"/>
        <w:gridCol w:w="1568"/>
        <w:gridCol w:w="784"/>
        <w:gridCol w:w="1567"/>
        <w:gridCol w:w="784"/>
        <w:gridCol w:w="1554"/>
        <w:gridCol w:w="714"/>
      </w:tblGrid>
      <w:tr w:rsidR="00425EA1" w:rsidRPr="0068082D" w14:paraId="3D514E7E" w14:textId="77777777" w:rsidTr="0065357C">
        <w:trPr>
          <w:cantSplit/>
          <w:trHeight w:val="414"/>
        </w:trPr>
        <w:tc>
          <w:tcPr>
            <w:tcW w:w="323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AA91222" w14:textId="77777777" w:rsidR="00DF534C" w:rsidRPr="00425EA1" w:rsidRDefault="00DF534C" w:rsidP="0027007E">
            <w:pPr>
              <w:snapToGrid w:val="0"/>
              <w:ind w:left="113" w:right="57" w:firstLineChars="0" w:firstLine="0"/>
              <w:jc w:val="distribute"/>
            </w:pPr>
            <w:r w:rsidRPr="00425EA1">
              <w:rPr>
                <w:rFonts w:hint="eastAsia"/>
              </w:rPr>
              <w:t>科目</w:t>
            </w:r>
          </w:p>
        </w:tc>
        <w:tc>
          <w:tcPr>
            <w:tcW w:w="235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3296F9B" w14:textId="6E7E11A3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center"/>
              <w:rPr>
                <w:spacing w:val="20"/>
              </w:rPr>
            </w:pPr>
            <w:r w:rsidRPr="0068082D">
              <w:rPr>
                <w:rFonts w:hint="eastAsia"/>
                <w:spacing w:val="20"/>
              </w:rPr>
              <w:t>1</w:t>
            </w:r>
            <w:r w:rsidR="007331F9" w:rsidRPr="0068082D">
              <w:rPr>
                <w:rFonts w:hint="eastAsia"/>
                <w:spacing w:val="20"/>
              </w:rPr>
              <w:t>1</w:t>
            </w:r>
            <w:r w:rsidR="00957AD4">
              <w:rPr>
                <w:rFonts w:hint="eastAsia"/>
                <w:spacing w:val="20"/>
              </w:rPr>
              <w:t>3</w:t>
            </w:r>
            <w:r w:rsidRPr="0068082D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7AB4B33" w14:textId="06A2C11C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center"/>
              <w:rPr>
                <w:spacing w:val="20"/>
              </w:rPr>
            </w:pPr>
            <w:r w:rsidRPr="0068082D">
              <w:rPr>
                <w:rFonts w:hint="eastAsia"/>
                <w:spacing w:val="20"/>
              </w:rPr>
              <w:t>1</w:t>
            </w:r>
            <w:r w:rsidR="0068082D">
              <w:rPr>
                <w:rFonts w:hint="eastAsia"/>
                <w:spacing w:val="20"/>
              </w:rPr>
              <w:t>1</w:t>
            </w:r>
            <w:r w:rsidR="00957AD4">
              <w:rPr>
                <w:rFonts w:hint="eastAsia"/>
                <w:spacing w:val="20"/>
              </w:rPr>
              <w:t>2</w:t>
            </w:r>
            <w:r w:rsidRPr="0068082D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170BEB7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比較增減</w:t>
            </w:r>
          </w:p>
        </w:tc>
      </w:tr>
      <w:tr w:rsidR="00425EA1" w:rsidRPr="0068082D" w14:paraId="606581F1" w14:textId="77777777" w:rsidTr="0065357C">
        <w:trPr>
          <w:cantSplit/>
          <w:trHeight w:val="414"/>
        </w:trPr>
        <w:tc>
          <w:tcPr>
            <w:tcW w:w="323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33D13B5" w14:textId="77777777" w:rsidR="00DF534C" w:rsidRPr="00425EA1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092A0217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2B9EDF3C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％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vAlign w:val="center"/>
          </w:tcPr>
          <w:p w14:paraId="08E6C117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178A3CFD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2D528124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714" w:type="dxa"/>
            <w:tcBorders>
              <w:bottom w:val="single" w:sz="8" w:space="0" w:color="auto"/>
              <w:right w:val="nil"/>
            </w:tcBorders>
            <w:vAlign w:val="center"/>
          </w:tcPr>
          <w:p w14:paraId="513103A4" w14:textId="77777777" w:rsidR="00DF534C" w:rsidRPr="0068082D" w:rsidRDefault="00DF534C" w:rsidP="0027007E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％</w:t>
            </w:r>
          </w:p>
        </w:tc>
      </w:tr>
      <w:tr w:rsidR="00957AD4" w:rsidRPr="008C413D" w14:paraId="0FD6B464" w14:textId="77777777" w:rsidTr="0065357C">
        <w:trPr>
          <w:cantSplit/>
          <w:trHeight w:val="771"/>
        </w:trPr>
        <w:tc>
          <w:tcPr>
            <w:tcW w:w="323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36F2D0" w14:textId="77777777" w:rsidR="00957AD4" w:rsidRPr="00425EA1" w:rsidRDefault="00957AD4" w:rsidP="0027007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40DDD7F" w14:textId="7415F51F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185,226,428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2F71300" w14:textId="35DBECB4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8.91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BA0B3E1" w14:textId="18B9EACB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117,138,626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F218026" w14:textId="267E068E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6.17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33E2199" w14:textId="4379896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68,087,802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419BC4B9" w14:textId="10384902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58.13</w:t>
            </w:r>
          </w:p>
        </w:tc>
      </w:tr>
      <w:tr w:rsidR="00957AD4" w:rsidRPr="008C413D" w14:paraId="10E08F64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3AD3293C" w14:textId="77777777" w:rsidR="00957AD4" w:rsidRPr="00425EA1" w:rsidRDefault="00957AD4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流動負債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1E1B285" w14:textId="2008F4DD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171,461,980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A8A7C58" w14:textId="19B54C59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8.25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0DD1289E" w14:textId="0DFE614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102,878,178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C0FF769" w14:textId="15C12AFD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5.42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B9351F4" w14:textId="0633ADBF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68,583,802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DBC0389" w14:textId="312A6BAB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66.67</w:t>
            </w:r>
          </w:p>
        </w:tc>
      </w:tr>
      <w:tr w:rsidR="00957AD4" w:rsidRPr="008C413D" w14:paraId="31872113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1E9A308" w14:textId="77777777" w:rsidR="00957AD4" w:rsidRPr="00425EA1" w:rsidRDefault="00957AD4" w:rsidP="0027007E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應付款項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B202A1F" w14:textId="6D7D31E6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161,659,812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BFCB44A" w14:textId="7A9BD772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7.78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89D4A3C" w14:textId="248F4E72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100,193,511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35A0FC" w14:textId="14BF3783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56DBE6F" w14:textId="4057974A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61,466,301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6E2F8ED3" w14:textId="57C13521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61.35</w:t>
            </w:r>
          </w:p>
        </w:tc>
      </w:tr>
      <w:tr w:rsidR="00957AD4" w:rsidRPr="008C413D" w14:paraId="39117C74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280CA973" w14:textId="77777777" w:rsidR="00957AD4" w:rsidRPr="00425EA1" w:rsidRDefault="00957AD4" w:rsidP="0027007E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預收款項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8CD6890" w14:textId="2C875C72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9,802,168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B31103D" w14:textId="6CD4FE9D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3448C948" w14:textId="1740794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2,684,667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75E8FD1" w14:textId="6D553F75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1C03BC3" w14:textId="45CCB155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7,117,501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36C184D4" w14:textId="39A06C96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265.12</w:t>
            </w:r>
          </w:p>
        </w:tc>
      </w:tr>
      <w:tr w:rsidR="00957AD4" w:rsidRPr="008C413D" w14:paraId="5570086A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6EE033E5" w14:textId="77777777" w:rsidR="00957AD4" w:rsidRPr="00425EA1" w:rsidRDefault="00957AD4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其他負債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A33DC84" w14:textId="790F136D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13,764,448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29F8567" w14:textId="28DE66C6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0.66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5CCD84E7" w14:textId="2AD0E38B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14,260,448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3706C81" w14:textId="25480E02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AFF81DC" w14:textId="4860076C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- 496,000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725851A" w14:textId="3606A8A0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- 3.48</w:t>
            </w:r>
          </w:p>
        </w:tc>
      </w:tr>
      <w:tr w:rsidR="00957AD4" w:rsidRPr="008C413D" w14:paraId="402A30EF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45FFBFC5" w14:textId="77777777" w:rsidR="00957AD4" w:rsidRPr="00425EA1" w:rsidRDefault="00957AD4" w:rsidP="0027007E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什項負債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F6CCCAB" w14:textId="1C6B614D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13,764,448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BF4AFBD" w14:textId="0442044B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0.66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506A3A0" w14:textId="13BC426E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14,260,448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AC01348" w14:textId="054C6791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5B0890D" w14:textId="7E383018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- 496,000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0866DAD" w14:textId="4AD9A88D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- 3.48</w:t>
            </w:r>
          </w:p>
        </w:tc>
      </w:tr>
      <w:tr w:rsidR="00957AD4" w:rsidRPr="008C413D" w14:paraId="4A9427E6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2DA40550" w14:textId="77777777" w:rsidR="00957AD4" w:rsidRPr="00425EA1" w:rsidRDefault="00957AD4" w:rsidP="0027007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淨值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86C8DC1" w14:textId="5198D756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1,892,971,932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786E7B9" w14:textId="14D1DF36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91.09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D749068" w14:textId="345632F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1,782,593,544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BD4A459" w14:textId="48189728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93.83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7B1B782" w14:textId="294B8F7F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110,378,388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7D9D384" w14:textId="12DA7D1F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6.19</w:t>
            </w:r>
          </w:p>
        </w:tc>
      </w:tr>
      <w:tr w:rsidR="00957AD4" w:rsidRPr="008C413D" w14:paraId="0EFCC2EC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30CB7E31" w14:textId="77777777" w:rsidR="00957AD4" w:rsidRPr="00425EA1" w:rsidRDefault="00957AD4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9B4FD43" w14:textId="6488E83E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206,684,103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F64B68C" w14:textId="571E73A1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9.95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55BC1670" w14:textId="22769092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206,684,103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BB5B103" w14:textId="22991066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10.88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4549043" w14:textId="3AC7A001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6B2F41D0" w14:textId="44038410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57AD4" w:rsidRPr="008C413D" w14:paraId="0B501063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1CEA30A" w14:textId="77777777" w:rsidR="00957AD4" w:rsidRPr="00425EA1" w:rsidRDefault="00957AD4" w:rsidP="0027007E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F517F2A" w14:textId="2F8250DB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206,684,103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4884181" w14:textId="7436CC92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9.95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A45C422" w14:textId="080FB036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206,684,103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1823721" w14:textId="400FE441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10.88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B899A3F" w14:textId="709C5209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78EF31A2" w14:textId="0E0BD629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57AD4" w:rsidRPr="008C413D" w14:paraId="3A29665A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991553F" w14:textId="77777777" w:rsidR="00957AD4" w:rsidRPr="00425EA1" w:rsidRDefault="00957AD4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公積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7801CF6" w14:textId="2CD09ABA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600,810,035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8E409B9" w14:textId="18E78EB4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28.91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2F55B787" w14:textId="50878787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600,810,035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66E8E2A" w14:textId="5F6D47B9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31.63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A5085BF" w14:textId="1414AA2B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E27DBD5" w14:textId="2729DA22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57AD4" w:rsidRPr="008C413D" w14:paraId="7BAD86EB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61485AB8" w14:textId="77777777" w:rsidR="00957AD4" w:rsidRPr="00425EA1" w:rsidRDefault="00957AD4" w:rsidP="0027007E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特別公積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FCD1E62" w14:textId="60EF7B8C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600,810,035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B1371C3" w14:textId="2DEAD73B" w:rsidR="00957AD4" w:rsidRPr="00197A06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28.91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4002FB6" w14:textId="7F9BFF46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600,810,035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6334C47" w14:textId="0B84096A" w:rsidR="00957AD4" w:rsidRPr="00197A06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31.63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90246F7" w14:textId="6FC91E4B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197A06">
              <w:rPr>
                <w:rFonts w:ascii="新細明體" w:eastAsia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7693F48" w14:textId="2B9900AA" w:rsidR="00957AD4" w:rsidRPr="00197A06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97A06">
              <w:rPr>
                <w:rFonts w:ascii="新細明體" w:eastAsia="新細明體" w:hAnsi="新細明體"/>
                <w:kern w:val="0"/>
                <w:sz w:val="18"/>
              </w:rPr>
              <w:t>－</w:t>
            </w:r>
          </w:p>
        </w:tc>
      </w:tr>
      <w:tr w:rsidR="00957AD4" w:rsidRPr="008C413D" w14:paraId="5272AD27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4B1DD670" w14:textId="77777777" w:rsidR="00957AD4" w:rsidRPr="00425EA1" w:rsidRDefault="00957AD4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累積餘絀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2B86446" w14:textId="56919CA0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1,021,804,366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6EBA641" w14:textId="4EAE3282" w:rsidR="00957AD4" w:rsidRPr="00197A06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49.17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955B068" w14:textId="750F7ED5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911,425,978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75D4061" w14:textId="7F026442" w:rsidR="00957AD4" w:rsidRPr="00197A06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47.98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F7B7E5D" w14:textId="6E05B014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197A06">
              <w:rPr>
                <w:rFonts w:ascii="新細明體" w:eastAsia="新細明體" w:hAnsi="新細明體"/>
                <w:noProof/>
                <w:sz w:val="18"/>
              </w:rPr>
              <w:t>110,378,388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FAB874E" w14:textId="35C239D2" w:rsidR="00957AD4" w:rsidRPr="00197A06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97A06">
              <w:rPr>
                <w:rFonts w:ascii="新細明體" w:eastAsia="新細明體" w:hAnsi="新細明體"/>
                <w:kern w:val="0"/>
                <w:sz w:val="18"/>
              </w:rPr>
              <w:t>12.11</w:t>
            </w:r>
          </w:p>
        </w:tc>
      </w:tr>
      <w:tr w:rsidR="00957AD4" w:rsidRPr="008C413D" w14:paraId="39BCCD08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46987A3" w14:textId="77777777" w:rsidR="00957AD4" w:rsidRPr="00425EA1" w:rsidRDefault="00957AD4" w:rsidP="0027007E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累積賸餘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F854338" w14:textId="2E3356F0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1,021,804,366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708E5E" w14:textId="10D8DA03" w:rsidR="00957AD4" w:rsidRPr="00197A06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49.17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7126984" w14:textId="5D71C7F3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911,425,978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866BDBA" w14:textId="26FB3948" w:rsidR="00957AD4" w:rsidRPr="00197A06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47.98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8895B12" w14:textId="0F86C95D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197A06">
              <w:rPr>
                <w:rFonts w:ascii="新細明體" w:eastAsia="新細明體" w:hAnsi="新細明體"/>
                <w:noProof/>
                <w:sz w:val="18"/>
              </w:rPr>
              <w:t>110,378,388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1877747E" w14:textId="151A4264" w:rsidR="00957AD4" w:rsidRPr="00197A06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97A06">
              <w:rPr>
                <w:rFonts w:ascii="新細明體" w:eastAsia="新細明體" w:hAnsi="新細明體"/>
                <w:kern w:val="0"/>
                <w:sz w:val="18"/>
              </w:rPr>
              <w:t>12.11</w:t>
            </w:r>
          </w:p>
        </w:tc>
      </w:tr>
      <w:tr w:rsidR="00957AD4" w:rsidRPr="008C413D" w14:paraId="44629081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B127BC8" w14:textId="77777777" w:rsidR="00957AD4" w:rsidRPr="00425EA1" w:rsidRDefault="00957AD4" w:rsidP="0027007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淨值其他項目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F237343" w14:textId="42E251A1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63,673,428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E098F61" w14:textId="7BC9E2B4" w:rsidR="00957AD4" w:rsidRPr="00197A06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3.06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FCE655D" w14:textId="424F07BA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63,673,428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C1374A1" w14:textId="235EFB4C" w:rsidR="00957AD4" w:rsidRPr="00197A06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3.35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16E2824" w14:textId="30FCC194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197A06">
              <w:rPr>
                <w:rFonts w:ascii="新細明體" w:eastAsia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A06DD40" w14:textId="379939D9" w:rsidR="00957AD4" w:rsidRPr="00197A06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97A06">
              <w:rPr>
                <w:rFonts w:ascii="新細明體" w:eastAsia="新細明體" w:hAnsi="新細明體"/>
                <w:kern w:val="0"/>
                <w:sz w:val="18"/>
              </w:rPr>
              <w:t>－</w:t>
            </w:r>
          </w:p>
        </w:tc>
      </w:tr>
      <w:tr w:rsidR="00957AD4" w:rsidRPr="008C413D" w14:paraId="66BE0318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44E7DCE" w14:textId="77777777" w:rsidR="00957AD4" w:rsidRPr="00425EA1" w:rsidRDefault="00957AD4" w:rsidP="0027007E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累積其他綜合餘絀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23D129E" w14:textId="00F621D2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63,673,428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BFFF584" w14:textId="1DED079F" w:rsidR="00957AD4" w:rsidRPr="00197A06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3.06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57A92AF" w14:textId="1CBE1C66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63,673,428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A5A133A" w14:textId="6ED41659" w:rsidR="00957AD4" w:rsidRPr="00197A06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197A06">
              <w:rPr>
                <w:rFonts w:ascii="新細明體" w:eastAsia="新細明體" w:hAnsi="新細明體"/>
                <w:sz w:val="18"/>
              </w:rPr>
              <w:t>3.35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CA04EC5" w14:textId="5C3D3FEA" w:rsidR="00957AD4" w:rsidRPr="00197A06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197A06">
              <w:rPr>
                <w:rFonts w:ascii="新細明體" w:eastAsia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6CFAA5F8" w14:textId="4131FE3B" w:rsidR="00957AD4" w:rsidRPr="00197A06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97A06">
              <w:rPr>
                <w:rFonts w:ascii="新細明體" w:eastAsia="新細明體" w:hAnsi="新細明體"/>
                <w:kern w:val="0"/>
                <w:sz w:val="18"/>
              </w:rPr>
              <w:t>－</w:t>
            </w:r>
          </w:p>
        </w:tc>
      </w:tr>
      <w:tr w:rsidR="00957AD4" w:rsidRPr="008C413D" w14:paraId="66D81E85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898E0E" w14:textId="77777777" w:rsidR="00957AD4" w:rsidRPr="00425EA1" w:rsidRDefault="00957AD4" w:rsidP="0027007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合計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14:paraId="121B7CDD" w14:textId="455E2618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2,078,198,360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4391F297" w14:textId="320A7641" w:rsidR="00957AD4" w:rsidRPr="00B34D78" w:rsidRDefault="00957AD4" w:rsidP="0027007E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7" w:type="dxa"/>
            <w:tcBorders>
              <w:top w:val="nil"/>
              <w:bottom w:val="single" w:sz="8" w:space="0" w:color="auto"/>
            </w:tcBorders>
            <w:vAlign w:val="center"/>
          </w:tcPr>
          <w:p w14:paraId="51146F8F" w14:textId="58D862E8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1,899,732,170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18089F96" w14:textId="311300C4" w:rsidR="00957AD4" w:rsidRPr="00B34D78" w:rsidRDefault="00957AD4" w:rsidP="0027007E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1DDF00C8" w14:textId="4AB272FB" w:rsidR="00957AD4" w:rsidRPr="00B34D78" w:rsidRDefault="00957AD4" w:rsidP="0027007E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178,466,190</w:t>
            </w:r>
          </w:p>
        </w:tc>
        <w:tc>
          <w:tcPr>
            <w:tcW w:w="71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F2DB07B" w14:textId="6ACE664F" w:rsidR="00957AD4" w:rsidRPr="00B34D78" w:rsidRDefault="00957AD4" w:rsidP="0027007E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9.39</w:t>
            </w:r>
          </w:p>
        </w:tc>
      </w:tr>
    </w:tbl>
    <w:p w14:paraId="0C17CB3B" w14:textId="77777777" w:rsidR="00B26F4D" w:rsidRPr="008C413D" w:rsidRDefault="00B26F4D" w:rsidP="005C20E3">
      <w:pPr>
        <w:spacing w:line="20" w:lineRule="exact"/>
        <w:ind w:firstLine="40"/>
        <w:rPr>
          <w:color w:val="FF0000"/>
          <w:sz w:val="2"/>
          <w:szCs w:val="2"/>
        </w:rPr>
      </w:pPr>
    </w:p>
    <w:sectPr w:rsidR="00B26F4D" w:rsidRPr="008C413D" w:rsidSect="00A83A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34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C4050" w14:textId="77777777" w:rsidR="00CA559F" w:rsidRDefault="00CA559F" w:rsidP="0001579B">
      <w:pPr>
        <w:ind w:firstLine="480"/>
      </w:pPr>
      <w:r>
        <w:separator/>
      </w:r>
    </w:p>
  </w:endnote>
  <w:endnote w:type="continuationSeparator" w:id="0">
    <w:p w14:paraId="353CACB4" w14:textId="77777777" w:rsidR="00CA559F" w:rsidRDefault="00CA559F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54B12" w14:textId="77777777" w:rsidR="0027007E" w:rsidRPr="002C27CC" w:rsidRDefault="0027007E" w:rsidP="002C27CC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6C00" w14:textId="77777777" w:rsidR="0027007E" w:rsidRPr="002C27CC" w:rsidRDefault="0027007E" w:rsidP="002C27CC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888C" w14:textId="77777777" w:rsidR="005776F5" w:rsidRDefault="005776F5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2D0B7" w14:textId="77777777" w:rsidR="00CA559F" w:rsidRDefault="00CA559F" w:rsidP="0001579B">
      <w:pPr>
        <w:ind w:firstLine="480"/>
      </w:pPr>
      <w:r>
        <w:separator/>
      </w:r>
    </w:p>
  </w:footnote>
  <w:footnote w:type="continuationSeparator" w:id="0">
    <w:p w14:paraId="0A800D24" w14:textId="77777777" w:rsidR="00CA559F" w:rsidRDefault="00CA559F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A15B" w14:textId="77777777" w:rsidR="005776F5" w:rsidRDefault="005776F5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42C4F" w14:textId="77777777" w:rsidR="005776F5" w:rsidRDefault="005776F5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C0FC" w14:textId="77777777" w:rsidR="005776F5" w:rsidRDefault="005776F5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904238"/>
    <w:multiLevelType w:val="hybridMultilevel"/>
    <w:tmpl w:val="4A643860"/>
    <w:lvl w:ilvl="0" w:tplc="A23683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8"/>
  </w:num>
  <w:num w:numId="5">
    <w:abstractNumId w:val="15"/>
  </w:num>
  <w:num w:numId="6">
    <w:abstractNumId w:val="1"/>
  </w:num>
  <w:num w:numId="7">
    <w:abstractNumId w:val="3"/>
  </w:num>
  <w:num w:numId="8">
    <w:abstractNumId w:val="17"/>
  </w:num>
  <w:num w:numId="9">
    <w:abstractNumId w:val="5"/>
  </w:num>
  <w:num w:numId="10">
    <w:abstractNumId w:val="11"/>
  </w:num>
  <w:num w:numId="11">
    <w:abstractNumId w:val="10"/>
  </w:num>
  <w:num w:numId="12">
    <w:abstractNumId w:val="16"/>
  </w:num>
  <w:num w:numId="13">
    <w:abstractNumId w:val="6"/>
  </w:num>
  <w:num w:numId="14">
    <w:abstractNumId w:val="4"/>
  </w:num>
  <w:num w:numId="15">
    <w:abstractNumId w:val="2"/>
  </w:num>
  <w:num w:numId="16">
    <w:abstractNumId w:val="13"/>
  </w:num>
  <w:num w:numId="17">
    <w:abstractNumId w:val="14"/>
  </w:num>
  <w:num w:numId="1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4337">
      <o:colormru v:ext="edit" colors="#ca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711D"/>
    <w:rsid w:val="00013212"/>
    <w:rsid w:val="0001579B"/>
    <w:rsid w:val="0001689E"/>
    <w:rsid w:val="000207AE"/>
    <w:rsid w:val="0002226F"/>
    <w:rsid w:val="0002343F"/>
    <w:rsid w:val="00024CF2"/>
    <w:rsid w:val="00025EDB"/>
    <w:rsid w:val="000348F0"/>
    <w:rsid w:val="00040D73"/>
    <w:rsid w:val="000448F0"/>
    <w:rsid w:val="000476E1"/>
    <w:rsid w:val="0005066B"/>
    <w:rsid w:val="000545C4"/>
    <w:rsid w:val="00060E0A"/>
    <w:rsid w:val="00065102"/>
    <w:rsid w:val="00067800"/>
    <w:rsid w:val="000714B1"/>
    <w:rsid w:val="00072CA8"/>
    <w:rsid w:val="00072FF6"/>
    <w:rsid w:val="0008733E"/>
    <w:rsid w:val="000934D8"/>
    <w:rsid w:val="000A0AA6"/>
    <w:rsid w:val="000A2D40"/>
    <w:rsid w:val="000B1B90"/>
    <w:rsid w:val="000B44D4"/>
    <w:rsid w:val="000B6E4C"/>
    <w:rsid w:val="000B6ED7"/>
    <w:rsid w:val="000B72D3"/>
    <w:rsid w:val="000C0258"/>
    <w:rsid w:val="000C69F1"/>
    <w:rsid w:val="000D1C0E"/>
    <w:rsid w:val="000D2602"/>
    <w:rsid w:val="000D293A"/>
    <w:rsid w:val="000D49CD"/>
    <w:rsid w:val="000D4EC2"/>
    <w:rsid w:val="000E0124"/>
    <w:rsid w:val="000E1407"/>
    <w:rsid w:val="000E22F2"/>
    <w:rsid w:val="000E3EB0"/>
    <w:rsid w:val="000F5D04"/>
    <w:rsid w:val="00103112"/>
    <w:rsid w:val="001038BF"/>
    <w:rsid w:val="00111ABF"/>
    <w:rsid w:val="0011301F"/>
    <w:rsid w:val="001131C0"/>
    <w:rsid w:val="00117A9B"/>
    <w:rsid w:val="00121356"/>
    <w:rsid w:val="001226FE"/>
    <w:rsid w:val="0012775A"/>
    <w:rsid w:val="00133101"/>
    <w:rsid w:val="001344A9"/>
    <w:rsid w:val="00134F6D"/>
    <w:rsid w:val="00136287"/>
    <w:rsid w:val="001539D8"/>
    <w:rsid w:val="0015476E"/>
    <w:rsid w:val="001627D6"/>
    <w:rsid w:val="001656BB"/>
    <w:rsid w:val="00167F88"/>
    <w:rsid w:val="0017350C"/>
    <w:rsid w:val="00192A3C"/>
    <w:rsid w:val="00194916"/>
    <w:rsid w:val="00197A06"/>
    <w:rsid w:val="001A3EA3"/>
    <w:rsid w:val="001A480F"/>
    <w:rsid w:val="001A4CFE"/>
    <w:rsid w:val="001A7BA5"/>
    <w:rsid w:val="001B0528"/>
    <w:rsid w:val="001B11E8"/>
    <w:rsid w:val="001B28F5"/>
    <w:rsid w:val="001B2BC3"/>
    <w:rsid w:val="001B5641"/>
    <w:rsid w:val="001B6125"/>
    <w:rsid w:val="001C0F8A"/>
    <w:rsid w:val="001C76D4"/>
    <w:rsid w:val="001D1B7C"/>
    <w:rsid w:val="001D2410"/>
    <w:rsid w:val="001D3CE6"/>
    <w:rsid w:val="001D3D8F"/>
    <w:rsid w:val="001E1622"/>
    <w:rsid w:val="001E577F"/>
    <w:rsid w:val="001E6796"/>
    <w:rsid w:val="001F4763"/>
    <w:rsid w:val="001F6A5B"/>
    <w:rsid w:val="001F709A"/>
    <w:rsid w:val="002024F9"/>
    <w:rsid w:val="0020542D"/>
    <w:rsid w:val="00205D89"/>
    <w:rsid w:val="00206A02"/>
    <w:rsid w:val="00215B2A"/>
    <w:rsid w:val="00220B33"/>
    <w:rsid w:val="00225597"/>
    <w:rsid w:val="00231A57"/>
    <w:rsid w:val="00240D57"/>
    <w:rsid w:val="00243539"/>
    <w:rsid w:val="0024424A"/>
    <w:rsid w:val="00245F49"/>
    <w:rsid w:val="00252E24"/>
    <w:rsid w:val="00257A5C"/>
    <w:rsid w:val="00270014"/>
    <w:rsid w:val="0027007E"/>
    <w:rsid w:val="00270C28"/>
    <w:rsid w:val="00272590"/>
    <w:rsid w:val="0027317A"/>
    <w:rsid w:val="00273914"/>
    <w:rsid w:val="0028067F"/>
    <w:rsid w:val="002824B1"/>
    <w:rsid w:val="00283BA6"/>
    <w:rsid w:val="00283BF0"/>
    <w:rsid w:val="002846C1"/>
    <w:rsid w:val="002858E5"/>
    <w:rsid w:val="00286D8B"/>
    <w:rsid w:val="00290CB3"/>
    <w:rsid w:val="00296CE0"/>
    <w:rsid w:val="002A2E7C"/>
    <w:rsid w:val="002A38B4"/>
    <w:rsid w:val="002A6D02"/>
    <w:rsid w:val="002B0055"/>
    <w:rsid w:val="002B6291"/>
    <w:rsid w:val="002B6C69"/>
    <w:rsid w:val="002C27CC"/>
    <w:rsid w:val="002C50F3"/>
    <w:rsid w:val="002C7A42"/>
    <w:rsid w:val="002E1C7F"/>
    <w:rsid w:val="002E2083"/>
    <w:rsid w:val="0030368B"/>
    <w:rsid w:val="00306988"/>
    <w:rsid w:val="00306DFC"/>
    <w:rsid w:val="003103C0"/>
    <w:rsid w:val="003113C0"/>
    <w:rsid w:val="00314579"/>
    <w:rsid w:val="0031600A"/>
    <w:rsid w:val="00317E6A"/>
    <w:rsid w:val="003247FB"/>
    <w:rsid w:val="0032556A"/>
    <w:rsid w:val="0032675E"/>
    <w:rsid w:val="00332ADD"/>
    <w:rsid w:val="003342D2"/>
    <w:rsid w:val="003446B6"/>
    <w:rsid w:val="00344B95"/>
    <w:rsid w:val="00346368"/>
    <w:rsid w:val="00350F0A"/>
    <w:rsid w:val="0035499C"/>
    <w:rsid w:val="003549DA"/>
    <w:rsid w:val="00356112"/>
    <w:rsid w:val="00362813"/>
    <w:rsid w:val="00367FFC"/>
    <w:rsid w:val="003811D4"/>
    <w:rsid w:val="003818FA"/>
    <w:rsid w:val="00383507"/>
    <w:rsid w:val="00386A4E"/>
    <w:rsid w:val="0039100E"/>
    <w:rsid w:val="00391143"/>
    <w:rsid w:val="003937F3"/>
    <w:rsid w:val="0039380B"/>
    <w:rsid w:val="003A3883"/>
    <w:rsid w:val="003A5152"/>
    <w:rsid w:val="003B23AA"/>
    <w:rsid w:val="003C33C9"/>
    <w:rsid w:val="003C5578"/>
    <w:rsid w:val="003C5D7B"/>
    <w:rsid w:val="003C6A47"/>
    <w:rsid w:val="003C6E4D"/>
    <w:rsid w:val="003D126D"/>
    <w:rsid w:val="003D1EA2"/>
    <w:rsid w:val="003D2442"/>
    <w:rsid w:val="003D5CB7"/>
    <w:rsid w:val="003E1720"/>
    <w:rsid w:val="003E19F4"/>
    <w:rsid w:val="003E5C57"/>
    <w:rsid w:val="00401A72"/>
    <w:rsid w:val="00401B4B"/>
    <w:rsid w:val="00405C63"/>
    <w:rsid w:val="00406C63"/>
    <w:rsid w:val="0041104B"/>
    <w:rsid w:val="00412EE9"/>
    <w:rsid w:val="00412F9A"/>
    <w:rsid w:val="0041571C"/>
    <w:rsid w:val="0041611F"/>
    <w:rsid w:val="00420BE6"/>
    <w:rsid w:val="00424FBE"/>
    <w:rsid w:val="00425EA1"/>
    <w:rsid w:val="004271F6"/>
    <w:rsid w:val="004317BA"/>
    <w:rsid w:val="004327A2"/>
    <w:rsid w:val="00436162"/>
    <w:rsid w:val="00437C3B"/>
    <w:rsid w:val="00446EB1"/>
    <w:rsid w:val="00447348"/>
    <w:rsid w:val="004548CB"/>
    <w:rsid w:val="00456773"/>
    <w:rsid w:val="00456FB3"/>
    <w:rsid w:val="00460BEB"/>
    <w:rsid w:val="00460CC2"/>
    <w:rsid w:val="00460EBF"/>
    <w:rsid w:val="00461A8B"/>
    <w:rsid w:val="004626DB"/>
    <w:rsid w:val="00463EF3"/>
    <w:rsid w:val="00464DC1"/>
    <w:rsid w:val="00466282"/>
    <w:rsid w:val="00474965"/>
    <w:rsid w:val="00477E7E"/>
    <w:rsid w:val="004814CB"/>
    <w:rsid w:val="00484990"/>
    <w:rsid w:val="00496175"/>
    <w:rsid w:val="004A1112"/>
    <w:rsid w:val="004A1360"/>
    <w:rsid w:val="004A4226"/>
    <w:rsid w:val="004A602B"/>
    <w:rsid w:val="004A64D9"/>
    <w:rsid w:val="004B2085"/>
    <w:rsid w:val="004B2ADE"/>
    <w:rsid w:val="004C0B34"/>
    <w:rsid w:val="004C5696"/>
    <w:rsid w:val="004C7772"/>
    <w:rsid w:val="004D05B0"/>
    <w:rsid w:val="004D1408"/>
    <w:rsid w:val="004D1446"/>
    <w:rsid w:val="004D40A6"/>
    <w:rsid w:val="004D4367"/>
    <w:rsid w:val="004D4B2E"/>
    <w:rsid w:val="004D5450"/>
    <w:rsid w:val="004E1E03"/>
    <w:rsid w:val="004E3778"/>
    <w:rsid w:val="004E3ECE"/>
    <w:rsid w:val="004F1285"/>
    <w:rsid w:val="004F779C"/>
    <w:rsid w:val="0050138D"/>
    <w:rsid w:val="0050141A"/>
    <w:rsid w:val="005023AE"/>
    <w:rsid w:val="00504BA4"/>
    <w:rsid w:val="00512372"/>
    <w:rsid w:val="0051618B"/>
    <w:rsid w:val="0052695A"/>
    <w:rsid w:val="00526DAA"/>
    <w:rsid w:val="00535471"/>
    <w:rsid w:val="00537965"/>
    <w:rsid w:val="005404A0"/>
    <w:rsid w:val="005404D1"/>
    <w:rsid w:val="005433EC"/>
    <w:rsid w:val="00545B2B"/>
    <w:rsid w:val="00550E24"/>
    <w:rsid w:val="00550FE6"/>
    <w:rsid w:val="005541B2"/>
    <w:rsid w:val="005547D2"/>
    <w:rsid w:val="00565337"/>
    <w:rsid w:val="00566888"/>
    <w:rsid w:val="00566A1F"/>
    <w:rsid w:val="0057550A"/>
    <w:rsid w:val="005776F5"/>
    <w:rsid w:val="00582A09"/>
    <w:rsid w:val="00582B25"/>
    <w:rsid w:val="005923D5"/>
    <w:rsid w:val="00592490"/>
    <w:rsid w:val="005A4A45"/>
    <w:rsid w:val="005B0E7F"/>
    <w:rsid w:val="005B254C"/>
    <w:rsid w:val="005B49B4"/>
    <w:rsid w:val="005B4AF5"/>
    <w:rsid w:val="005C0BC8"/>
    <w:rsid w:val="005C20E3"/>
    <w:rsid w:val="005C45CF"/>
    <w:rsid w:val="005C50DF"/>
    <w:rsid w:val="005C73EA"/>
    <w:rsid w:val="005D65C8"/>
    <w:rsid w:val="005E0512"/>
    <w:rsid w:val="005E1A0B"/>
    <w:rsid w:val="00600B0C"/>
    <w:rsid w:val="006011C0"/>
    <w:rsid w:val="00601567"/>
    <w:rsid w:val="00602723"/>
    <w:rsid w:val="00602994"/>
    <w:rsid w:val="00602AB4"/>
    <w:rsid w:val="0060305D"/>
    <w:rsid w:val="00607163"/>
    <w:rsid w:val="00607A35"/>
    <w:rsid w:val="00611D91"/>
    <w:rsid w:val="00616A4A"/>
    <w:rsid w:val="00623178"/>
    <w:rsid w:val="006256BB"/>
    <w:rsid w:val="00626329"/>
    <w:rsid w:val="00636D61"/>
    <w:rsid w:val="00643029"/>
    <w:rsid w:val="00645C2F"/>
    <w:rsid w:val="00645D64"/>
    <w:rsid w:val="00646DB3"/>
    <w:rsid w:val="00651635"/>
    <w:rsid w:val="0065357C"/>
    <w:rsid w:val="006558FF"/>
    <w:rsid w:val="00666125"/>
    <w:rsid w:val="00677B03"/>
    <w:rsid w:val="0068082D"/>
    <w:rsid w:val="006823F0"/>
    <w:rsid w:val="006907A3"/>
    <w:rsid w:val="006962E7"/>
    <w:rsid w:val="006A74D8"/>
    <w:rsid w:val="006B01D9"/>
    <w:rsid w:val="006B1A2C"/>
    <w:rsid w:val="006B6CA9"/>
    <w:rsid w:val="006C1765"/>
    <w:rsid w:val="006C2E92"/>
    <w:rsid w:val="006C71EE"/>
    <w:rsid w:val="006D479D"/>
    <w:rsid w:val="006D686F"/>
    <w:rsid w:val="006D7547"/>
    <w:rsid w:val="006F4E3C"/>
    <w:rsid w:val="006F584A"/>
    <w:rsid w:val="006F7486"/>
    <w:rsid w:val="00701103"/>
    <w:rsid w:val="0070265C"/>
    <w:rsid w:val="0070356B"/>
    <w:rsid w:val="00706D7A"/>
    <w:rsid w:val="007073D3"/>
    <w:rsid w:val="00712EFD"/>
    <w:rsid w:val="007159AF"/>
    <w:rsid w:val="007221F0"/>
    <w:rsid w:val="007324C0"/>
    <w:rsid w:val="007331F9"/>
    <w:rsid w:val="0073448F"/>
    <w:rsid w:val="00735362"/>
    <w:rsid w:val="00736DCC"/>
    <w:rsid w:val="00740C27"/>
    <w:rsid w:val="00740F67"/>
    <w:rsid w:val="00741E76"/>
    <w:rsid w:val="0074590F"/>
    <w:rsid w:val="007464CA"/>
    <w:rsid w:val="00753299"/>
    <w:rsid w:val="00754220"/>
    <w:rsid w:val="00754B24"/>
    <w:rsid w:val="007630E2"/>
    <w:rsid w:val="007649EF"/>
    <w:rsid w:val="0077097E"/>
    <w:rsid w:val="007713BA"/>
    <w:rsid w:val="007718C2"/>
    <w:rsid w:val="00777581"/>
    <w:rsid w:val="00785DAF"/>
    <w:rsid w:val="00787C21"/>
    <w:rsid w:val="00790073"/>
    <w:rsid w:val="00794FBF"/>
    <w:rsid w:val="007A062E"/>
    <w:rsid w:val="007A1EC1"/>
    <w:rsid w:val="007A36DC"/>
    <w:rsid w:val="007A746F"/>
    <w:rsid w:val="007A76D8"/>
    <w:rsid w:val="007B6A12"/>
    <w:rsid w:val="007B7053"/>
    <w:rsid w:val="007C56AF"/>
    <w:rsid w:val="007C5F08"/>
    <w:rsid w:val="007D0C7A"/>
    <w:rsid w:val="007D1B10"/>
    <w:rsid w:val="007D22F7"/>
    <w:rsid w:val="007D30E5"/>
    <w:rsid w:val="007D59B1"/>
    <w:rsid w:val="007E02B1"/>
    <w:rsid w:val="007E09C1"/>
    <w:rsid w:val="007E5C86"/>
    <w:rsid w:val="007F5F95"/>
    <w:rsid w:val="00804DD8"/>
    <w:rsid w:val="008067D9"/>
    <w:rsid w:val="008073CE"/>
    <w:rsid w:val="00812B8D"/>
    <w:rsid w:val="008147CE"/>
    <w:rsid w:val="00816B3C"/>
    <w:rsid w:val="00822AB0"/>
    <w:rsid w:val="0082312F"/>
    <w:rsid w:val="00823C9E"/>
    <w:rsid w:val="008267CD"/>
    <w:rsid w:val="00831B7B"/>
    <w:rsid w:val="0083635B"/>
    <w:rsid w:val="00837B1B"/>
    <w:rsid w:val="00840BDF"/>
    <w:rsid w:val="00842F45"/>
    <w:rsid w:val="008507B1"/>
    <w:rsid w:val="0085135D"/>
    <w:rsid w:val="0085534E"/>
    <w:rsid w:val="008564A8"/>
    <w:rsid w:val="008611F0"/>
    <w:rsid w:val="00867938"/>
    <w:rsid w:val="0087067F"/>
    <w:rsid w:val="008737C0"/>
    <w:rsid w:val="0087460D"/>
    <w:rsid w:val="008757D6"/>
    <w:rsid w:val="00882985"/>
    <w:rsid w:val="00893333"/>
    <w:rsid w:val="00895762"/>
    <w:rsid w:val="00896A9E"/>
    <w:rsid w:val="00897C9B"/>
    <w:rsid w:val="008A29DE"/>
    <w:rsid w:val="008A4C53"/>
    <w:rsid w:val="008A5061"/>
    <w:rsid w:val="008A62A1"/>
    <w:rsid w:val="008A668A"/>
    <w:rsid w:val="008B1812"/>
    <w:rsid w:val="008C0D6A"/>
    <w:rsid w:val="008C413D"/>
    <w:rsid w:val="008C585D"/>
    <w:rsid w:val="008C5993"/>
    <w:rsid w:val="008D1AF1"/>
    <w:rsid w:val="008D289D"/>
    <w:rsid w:val="008D2C67"/>
    <w:rsid w:val="008D3AA6"/>
    <w:rsid w:val="008D4DA4"/>
    <w:rsid w:val="008E171A"/>
    <w:rsid w:val="008E3C05"/>
    <w:rsid w:val="008E3CF1"/>
    <w:rsid w:val="008E75E9"/>
    <w:rsid w:val="008F04EF"/>
    <w:rsid w:val="008F09BB"/>
    <w:rsid w:val="008F45F6"/>
    <w:rsid w:val="00904F5A"/>
    <w:rsid w:val="009066E4"/>
    <w:rsid w:val="00914B6B"/>
    <w:rsid w:val="00915B06"/>
    <w:rsid w:val="00922AD6"/>
    <w:rsid w:val="00922B47"/>
    <w:rsid w:val="009235B4"/>
    <w:rsid w:val="00924EA2"/>
    <w:rsid w:val="00931F1A"/>
    <w:rsid w:val="00935779"/>
    <w:rsid w:val="009402DE"/>
    <w:rsid w:val="00940D86"/>
    <w:rsid w:val="00942D08"/>
    <w:rsid w:val="00944A16"/>
    <w:rsid w:val="00957AD4"/>
    <w:rsid w:val="00957C6E"/>
    <w:rsid w:val="009618F0"/>
    <w:rsid w:val="00961FDF"/>
    <w:rsid w:val="009657D2"/>
    <w:rsid w:val="00974D9B"/>
    <w:rsid w:val="00976424"/>
    <w:rsid w:val="009803A6"/>
    <w:rsid w:val="00981040"/>
    <w:rsid w:val="009814B9"/>
    <w:rsid w:val="00981AFC"/>
    <w:rsid w:val="009830E3"/>
    <w:rsid w:val="009853FF"/>
    <w:rsid w:val="00985E58"/>
    <w:rsid w:val="00986699"/>
    <w:rsid w:val="00992FB9"/>
    <w:rsid w:val="00995130"/>
    <w:rsid w:val="009963DB"/>
    <w:rsid w:val="00997265"/>
    <w:rsid w:val="009A3733"/>
    <w:rsid w:val="009A4196"/>
    <w:rsid w:val="009A420B"/>
    <w:rsid w:val="009A44B4"/>
    <w:rsid w:val="009A7320"/>
    <w:rsid w:val="009A794C"/>
    <w:rsid w:val="009B3CDD"/>
    <w:rsid w:val="009B583C"/>
    <w:rsid w:val="009C7A3D"/>
    <w:rsid w:val="009D108D"/>
    <w:rsid w:val="009F0674"/>
    <w:rsid w:val="009F57C0"/>
    <w:rsid w:val="009F5D90"/>
    <w:rsid w:val="009F6704"/>
    <w:rsid w:val="009F6BF3"/>
    <w:rsid w:val="00A123A1"/>
    <w:rsid w:val="00A143FE"/>
    <w:rsid w:val="00A17DA2"/>
    <w:rsid w:val="00A2096A"/>
    <w:rsid w:val="00A3422D"/>
    <w:rsid w:val="00A36487"/>
    <w:rsid w:val="00A37E72"/>
    <w:rsid w:val="00A45286"/>
    <w:rsid w:val="00A46A30"/>
    <w:rsid w:val="00A652CA"/>
    <w:rsid w:val="00A74038"/>
    <w:rsid w:val="00A77668"/>
    <w:rsid w:val="00A77CD5"/>
    <w:rsid w:val="00A81974"/>
    <w:rsid w:val="00A83ACF"/>
    <w:rsid w:val="00A868ED"/>
    <w:rsid w:val="00A86C53"/>
    <w:rsid w:val="00A91CCA"/>
    <w:rsid w:val="00A95874"/>
    <w:rsid w:val="00AA0381"/>
    <w:rsid w:val="00AA32B3"/>
    <w:rsid w:val="00AA4807"/>
    <w:rsid w:val="00AA5DEE"/>
    <w:rsid w:val="00AB1690"/>
    <w:rsid w:val="00AB5E98"/>
    <w:rsid w:val="00AC10A3"/>
    <w:rsid w:val="00AD1A15"/>
    <w:rsid w:val="00AD1DDC"/>
    <w:rsid w:val="00AD39A2"/>
    <w:rsid w:val="00AD75F5"/>
    <w:rsid w:val="00AE024A"/>
    <w:rsid w:val="00AE11D1"/>
    <w:rsid w:val="00AF4862"/>
    <w:rsid w:val="00AF4CB0"/>
    <w:rsid w:val="00AF50C9"/>
    <w:rsid w:val="00AF56B4"/>
    <w:rsid w:val="00AF6FEC"/>
    <w:rsid w:val="00B0492E"/>
    <w:rsid w:val="00B04C59"/>
    <w:rsid w:val="00B072B0"/>
    <w:rsid w:val="00B07C6A"/>
    <w:rsid w:val="00B10FD5"/>
    <w:rsid w:val="00B11757"/>
    <w:rsid w:val="00B11D8D"/>
    <w:rsid w:val="00B13179"/>
    <w:rsid w:val="00B1456F"/>
    <w:rsid w:val="00B17461"/>
    <w:rsid w:val="00B22F74"/>
    <w:rsid w:val="00B25EEE"/>
    <w:rsid w:val="00B26F4D"/>
    <w:rsid w:val="00B2767B"/>
    <w:rsid w:val="00B303FE"/>
    <w:rsid w:val="00B34BBC"/>
    <w:rsid w:val="00B34D78"/>
    <w:rsid w:val="00B37DD4"/>
    <w:rsid w:val="00B37E8F"/>
    <w:rsid w:val="00B433F2"/>
    <w:rsid w:val="00B44318"/>
    <w:rsid w:val="00B4506F"/>
    <w:rsid w:val="00B4620E"/>
    <w:rsid w:val="00B47230"/>
    <w:rsid w:val="00B550DF"/>
    <w:rsid w:val="00B552FB"/>
    <w:rsid w:val="00B5530B"/>
    <w:rsid w:val="00B56976"/>
    <w:rsid w:val="00B66D20"/>
    <w:rsid w:val="00B72C93"/>
    <w:rsid w:val="00B73934"/>
    <w:rsid w:val="00B870C9"/>
    <w:rsid w:val="00B90B80"/>
    <w:rsid w:val="00B95C9B"/>
    <w:rsid w:val="00B97DC8"/>
    <w:rsid w:val="00B97EE0"/>
    <w:rsid w:val="00BA0A69"/>
    <w:rsid w:val="00BA5CB6"/>
    <w:rsid w:val="00BA6D0E"/>
    <w:rsid w:val="00BA7239"/>
    <w:rsid w:val="00BA7E28"/>
    <w:rsid w:val="00BB220A"/>
    <w:rsid w:val="00BB4D99"/>
    <w:rsid w:val="00BB5B33"/>
    <w:rsid w:val="00BC47A0"/>
    <w:rsid w:val="00BC6A63"/>
    <w:rsid w:val="00BC722F"/>
    <w:rsid w:val="00BC77FA"/>
    <w:rsid w:val="00BD24E4"/>
    <w:rsid w:val="00BD62E2"/>
    <w:rsid w:val="00BE0A64"/>
    <w:rsid w:val="00BE3902"/>
    <w:rsid w:val="00BF50DB"/>
    <w:rsid w:val="00BF677A"/>
    <w:rsid w:val="00BF6FA7"/>
    <w:rsid w:val="00C00B5F"/>
    <w:rsid w:val="00C026E0"/>
    <w:rsid w:val="00C07EB8"/>
    <w:rsid w:val="00C11E65"/>
    <w:rsid w:val="00C16547"/>
    <w:rsid w:val="00C17099"/>
    <w:rsid w:val="00C2204A"/>
    <w:rsid w:val="00C230CC"/>
    <w:rsid w:val="00C26FBD"/>
    <w:rsid w:val="00C31995"/>
    <w:rsid w:val="00C327EE"/>
    <w:rsid w:val="00C44BA8"/>
    <w:rsid w:val="00C46216"/>
    <w:rsid w:val="00C508F4"/>
    <w:rsid w:val="00C5543C"/>
    <w:rsid w:val="00C56530"/>
    <w:rsid w:val="00C56F98"/>
    <w:rsid w:val="00C57012"/>
    <w:rsid w:val="00C57B03"/>
    <w:rsid w:val="00C623A9"/>
    <w:rsid w:val="00C62EC7"/>
    <w:rsid w:val="00C64923"/>
    <w:rsid w:val="00C65E09"/>
    <w:rsid w:val="00C72DB3"/>
    <w:rsid w:val="00C74B3A"/>
    <w:rsid w:val="00C779BA"/>
    <w:rsid w:val="00C8490F"/>
    <w:rsid w:val="00C9093F"/>
    <w:rsid w:val="00C90D31"/>
    <w:rsid w:val="00C90FED"/>
    <w:rsid w:val="00C92843"/>
    <w:rsid w:val="00C94CAE"/>
    <w:rsid w:val="00CA559F"/>
    <w:rsid w:val="00CA7CDC"/>
    <w:rsid w:val="00CB06AF"/>
    <w:rsid w:val="00CB2B3C"/>
    <w:rsid w:val="00CB33D5"/>
    <w:rsid w:val="00CB73FE"/>
    <w:rsid w:val="00CC1C56"/>
    <w:rsid w:val="00CC21E6"/>
    <w:rsid w:val="00CC3D33"/>
    <w:rsid w:val="00CC55A0"/>
    <w:rsid w:val="00CC62B6"/>
    <w:rsid w:val="00CD29E6"/>
    <w:rsid w:val="00CD4B21"/>
    <w:rsid w:val="00CE1CDA"/>
    <w:rsid w:val="00D02773"/>
    <w:rsid w:val="00D05CDB"/>
    <w:rsid w:val="00D079ED"/>
    <w:rsid w:val="00D13542"/>
    <w:rsid w:val="00D220A9"/>
    <w:rsid w:val="00D24506"/>
    <w:rsid w:val="00D2513B"/>
    <w:rsid w:val="00D3138E"/>
    <w:rsid w:val="00D3527B"/>
    <w:rsid w:val="00D37E04"/>
    <w:rsid w:val="00D40B3B"/>
    <w:rsid w:val="00D4376B"/>
    <w:rsid w:val="00D44860"/>
    <w:rsid w:val="00D47383"/>
    <w:rsid w:val="00D53904"/>
    <w:rsid w:val="00D53E7E"/>
    <w:rsid w:val="00D547FB"/>
    <w:rsid w:val="00D56593"/>
    <w:rsid w:val="00D56677"/>
    <w:rsid w:val="00D711D6"/>
    <w:rsid w:val="00D76700"/>
    <w:rsid w:val="00D830F7"/>
    <w:rsid w:val="00D923E6"/>
    <w:rsid w:val="00D9428C"/>
    <w:rsid w:val="00D95851"/>
    <w:rsid w:val="00DA0268"/>
    <w:rsid w:val="00DA3BB4"/>
    <w:rsid w:val="00DA5BC1"/>
    <w:rsid w:val="00DA6A0D"/>
    <w:rsid w:val="00DA7388"/>
    <w:rsid w:val="00DA7396"/>
    <w:rsid w:val="00DB6D9F"/>
    <w:rsid w:val="00DC0954"/>
    <w:rsid w:val="00DC156D"/>
    <w:rsid w:val="00DC2C8C"/>
    <w:rsid w:val="00DC33E0"/>
    <w:rsid w:val="00DC3DA6"/>
    <w:rsid w:val="00DC47DE"/>
    <w:rsid w:val="00DD6111"/>
    <w:rsid w:val="00DE12E5"/>
    <w:rsid w:val="00DE4449"/>
    <w:rsid w:val="00DE585F"/>
    <w:rsid w:val="00DE635F"/>
    <w:rsid w:val="00DF3EB3"/>
    <w:rsid w:val="00DF534C"/>
    <w:rsid w:val="00DF7143"/>
    <w:rsid w:val="00E006C7"/>
    <w:rsid w:val="00E00FA0"/>
    <w:rsid w:val="00E07E91"/>
    <w:rsid w:val="00E12E51"/>
    <w:rsid w:val="00E26AF0"/>
    <w:rsid w:val="00E26F2A"/>
    <w:rsid w:val="00E30521"/>
    <w:rsid w:val="00E308CA"/>
    <w:rsid w:val="00E34D31"/>
    <w:rsid w:val="00E3515A"/>
    <w:rsid w:val="00E3650E"/>
    <w:rsid w:val="00E41E4B"/>
    <w:rsid w:val="00E4384C"/>
    <w:rsid w:val="00E47866"/>
    <w:rsid w:val="00E51D3B"/>
    <w:rsid w:val="00E5665D"/>
    <w:rsid w:val="00E57764"/>
    <w:rsid w:val="00E6273D"/>
    <w:rsid w:val="00E63663"/>
    <w:rsid w:val="00E64BDC"/>
    <w:rsid w:val="00E64FED"/>
    <w:rsid w:val="00E6620A"/>
    <w:rsid w:val="00E70934"/>
    <w:rsid w:val="00E72DEF"/>
    <w:rsid w:val="00E84B35"/>
    <w:rsid w:val="00E871E5"/>
    <w:rsid w:val="00E905E3"/>
    <w:rsid w:val="00E91C78"/>
    <w:rsid w:val="00E9204D"/>
    <w:rsid w:val="00E92424"/>
    <w:rsid w:val="00E94FD9"/>
    <w:rsid w:val="00E95ED7"/>
    <w:rsid w:val="00E966A8"/>
    <w:rsid w:val="00EA29FE"/>
    <w:rsid w:val="00EA73F2"/>
    <w:rsid w:val="00EA7B2B"/>
    <w:rsid w:val="00EB4B3B"/>
    <w:rsid w:val="00EC4DF4"/>
    <w:rsid w:val="00EC5DC2"/>
    <w:rsid w:val="00ED3B61"/>
    <w:rsid w:val="00ED7B78"/>
    <w:rsid w:val="00EE0A06"/>
    <w:rsid w:val="00EE1E39"/>
    <w:rsid w:val="00EE215D"/>
    <w:rsid w:val="00EF461B"/>
    <w:rsid w:val="00EF5007"/>
    <w:rsid w:val="00EF539A"/>
    <w:rsid w:val="00F034C6"/>
    <w:rsid w:val="00F04627"/>
    <w:rsid w:val="00F068AA"/>
    <w:rsid w:val="00F06CA4"/>
    <w:rsid w:val="00F11FED"/>
    <w:rsid w:val="00F1485E"/>
    <w:rsid w:val="00F14A55"/>
    <w:rsid w:val="00F14EB7"/>
    <w:rsid w:val="00F15D72"/>
    <w:rsid w:val="00F21153"/>
    <w:rsid w:val="00F21BC6"/>
    <w:rsid w:val="00F327C5"/>
    <w:rsid w:val="00F35050"/>
    <w:rsid w:val="00F353A3"/>
    <w:rsid w:val="00F35943"/>
    <w:rsid w:val="00F35A72"/>
    <w:rsid w:val="00F37DFF"/>
    <w:rsid w:val="00F47519"/>
    <w:rsid w:val="00F54AE2"/>
    <w:rsid w:val="00F6639A"/>
    <w:rsid w:val="00F665F8"/>
    <w:rsid w:val="00F70FD0"/>
    <w:rsid w:val="00F73AC6"/>
    <w:rsid w:val="00F74824"/>
    <w:rsid w:val="00F76564"/>
    <w:rsid w:val="00F816AD"/>
    <w:rsid w:val="00F95FE8"/>
    <w:rsid w:val="00F960D3"/>
    <w:rsid w:val="00F971F2"/>
    <w:rsid w:val="00F97BD0"/>
    <w:rsid w:val="00FA1E77"/>
    <w:rsid w:val="00FA347C"/>
    <w:rsid w:val="00FA591E"/>
    <w:rsid w:val="00FB108D"/>
    <w:rsid w:val="00FB21F8"/>
    <w:rsid w:val="00FB2B03"/>
    <w:rsid w:val="00FB2CC9"/>
    <w:rsid w:val="00FB2EAD"/>
    <w:rsid w:val="00FB3AF1"/>
    <w:rsid w:val="00FC1131"/>
    <w:rsid w:val="00FC34A3"/>
    <w:rsid w:val="00FC4C2E"/>
    <w:rsid w:val="00FC6C2A"/>
    <w:rsid w:val="00FC7274"/>
    <w:rsid w:val="00FC7FCD"/>
    <w:rsid w:val="00FE1927"/>
    <w:rsid w:val="00FE5CC9"/>
    <w:rsid w:val="00FF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ca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511222A7"/>
  <w15:docId w15:val="{B0DE09FE-0513-4956-931C-3E91A408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C0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47230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B47230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47230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47230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47230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47230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47230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47230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47230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47230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47230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47230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47230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47230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47230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47230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47230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47230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47230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7230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47230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47230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997265"/>
    <w:pPr>
      <w:tabs>
        <w:tab w:val="clear" w:pos="540"/>
        <w:tab w:val="clear" w:pos="4800"/>
      </w:tabs>
      <w:ind w:left="2098"/>
      <w:jc w:val="left"/>
    </w:pPr>
  </w:style>
  <w:style w:type="paragraph" w:customStyle="1" w:styleId="afd">
    <w:name w:val="標題（一）"/>
    <w:basedOn w:val="a"/>
    <w:rsid w:val="0041611F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table" w:customStyle="1" w:styleId="28">
    <w:name w:val="表格格線2"/>
    <w:basedOn w:val="a1"/>
    <w:next w:val="af0"/>
    <w:uiPriority w:val="59"/>
    <w:rsid w:val="00DC156D"/>
    <w:pPr>
      <w:widowControl w:val="0"/>
      <w:adjustRightInd w:val="0"/>
      <w:spacing w:line="360" w:lineRule="atLeast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6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99C58-4F10-4522-87E8-A07E0ADF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36</TotalTime>
  <Pages>4</Pages>
  <Words>761</Words>
  <Characters>4340</Characters>
  <Application>Microsoft Office Word</Application>
  <DocSecurity>0</DocSecurity>
  <Lines>36</Lines>
  <Paragraphs>10</Paragraphs>
  <ScaleCrop>false</ScaleCrop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18</cp:revision>
  <cp:lastPrinted>2025-06-26T13:05:00Z</cp:lastPrinted>
  <dcterms:created xsi:type="dcterms:W3CDTF">2025-06-24T05:34:00Z</dcterms:created>
  <dcterms:modified xsi:type="dcterms:W3CDTF">2025-07-11T08:37:00Z</dcterms:modified>
</cp:coreProperties>
</file>