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0EFC" w14:textId="77777777" w:rsidR="000A00F9" w:rsidRPr="00747825" w:rsidRDefault="000A00F9" w:rsidP="00A622D7">
      <w:pPr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 w:rsidRPr="00747825">
        <w:rPr>
          <w:rFonts w:ascii="標楷體" w:eastAsia="標楷體" w:hAnsi="標楷體" w:hint="eastAsia"/>
          <w:b/>
          <w:sz w:val="32"/>
          <w:szCs w:val="32"/>
        </w:rPr>
        <w:t>(十二)衛生福利部主管</w:t>
      </w:r>
    </w:p>
    <w:p w14:paraId="3A359797" w14:textId="77777777" w:rsidR="00D45D23" w:rsidRPr="00747825" w:rsidRDefault="003C7257" w:rsidP="00A622D7">
      <w:pPr>
        <w:spacing w:afterLines="20" w:after="72" w:line="0" w:lineRule="atLeast"/>
        <w:ind w:firstLineChars="300" w:firstLine="961"/>
        <w:jc w:val="both"/>
        <w:rPr>
          <w:rFonts w:ascii="標楷體" w:eastAsia="標楷體" w:hAnsi="標楷體"/>
          <w:b/>
          <w:sz w:val="32"/>
          <w:szCs w:val="32"/>
        </w:rPr>
      </w:pPr>
      <w:r w:rsidRPr="00747825">
        <w:rPr>
          <w:rFonts w:ascii="標楷體" w:eastAsia="標楷體" w:hAnsi="標楷體" w:hint="eastAsia"/>
          <w:b/>
          <w:sz w:val="32"/>
          <w:szCs w:val="32"/>
        </w:rPr>
        <w:t>1.醫療藥品基金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89"/>
        <w:gridCol w:w="868"/>
      </w:tblGrid>
      <w:tr w:rsidR="00747825" w:rsidRPr="00747825" w14:paraId="245FD94F" w14:textId="77777777" w:rsidTr="00F532FA">
        <w:trPr>
          <w:trHeight w:val="5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5053E9E" w14:textId="2AB7C35D" w:rsidR="000B5BB5" w:rsidRDefault="003C7257" w:rsidP="000B5BB5">
            <w:pPr>
              <w:snapToGrid w:val="0"/>
              <w:ind w:leftChars="-139" w:left="-33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醫療藥品基金</w:t>
            </w:r>
            <w:r w:rsidRPr="00747825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2540072C" w14:textId="0E803945" w:rsidR="000B5BB5" w:rsidRPr="00747825" w:rsidRDefault="003C7257" w:rsidP="000E72C7">
            <w:pPr>
              <w:tabs>
                <w:tab w:val="left" w:pos="4091"/>
                <w:tab w:val="left" w:pos="4609"/>
                <w:tab w:val="left" w:pos="8747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</w:rPr>
              <w:t>11</w:t>
            </w:r>
            <w:r w:rsidR="001B72D3" w:rsidRPr="00747825">
              <w:rPr>
                <w:rFonts w:ascii="標楷體" w:eastAsia="標楷體" w:hAnsi="標楷體"/>
              </w:rPr>
              <w:t>3</w:t>
            </w:r>
            <w:proofErr w:type="gramEnd"/>
            <w:r w:rsidRPr="00747825">
              <w:rPr>
                <w:rFonts w:ascii="標楷體" w:eastAsia="標楷體" w:hAnsi="標楷體" w:hint="eastAsia"/>
              </w:rPr>
              <w:t>年度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221450F4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2079A1" w14:textId="77777777" w:rsidR="003C7257" w:rsidRPr="00747825" w:rsidRDefault="003C7257" w:rsidP="000B652C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4E6C55E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42E839C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77BD70D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4F616B1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D15FA3" w14:textId="77777777" w:rsidR="003C7257" w:rsidRPr="00747825" w:rsidRDefault="003C7257" w:rsidP="001741A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審定數與預算數</w:t>
            </w:r>
          </w:p>
          <w:p w14:paraId="2E4EDA2A" w14:textId="77777777" w:rsidR="003C7257" w:rsidRPr="00747825" w:rsidRDefault="003C7257" w:rsidP="001741A1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7D62BF2E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072765D" w14:textId="77777777" w:rsidR="003C7257" w:rsidRPr="00747825" w:rsidRDefault="003C7257" w:rsidP="007C14E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2337978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BC7C676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A158850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71B5109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2E00964B" w14:textId="77777777" w:rsidR="003C7257" w:rsidRPr="00747825" w:rsidRDefault="003C7257" w:rsidP="001741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679294C9" w14:textId="77777777" w:rsidR="003C7257" w:rsidRPr="00747825" w:rsidRDefault="003C7257" w:rsidP="001741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747825" w:rsidRPr="00747825" w14:paraId="53509E8B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4D3195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74144B" w14:textId="6407084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41,944,780,000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3B620E" w14:textId="7CD4934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44,478,640,146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D2D80A4" w14:textId="0224148C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5ACC6FA" w14:textId="3D34E00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44,478,640,146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05A55E4" w14:textId="30843E79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2,533,860,146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49DC30D" w14:textId="5C5D7A1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6.04</w:t>
            </w:r>
          </w:p>
        </w:tc>
      </w:tr>
      <w:tr w:rsidR="00747825" w:rsidRPr="00747825" w14:paraId="164A6E83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DF1409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710796E" w14:textId="09212E1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37,438,168,000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E0F5AD5" w14:textId="58F2774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39,995,177,787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1C9079" w14:textId="68D7DFB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8DF256E" w14:textId="3CADB33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39,995,177,787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ABE500" w14:textId="6EC2038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2,557,009,787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47CE42E" w14:textId="240D254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6.83</w:t>
            </w:r>
          </w:p>
        </w:tc>
      </w:tr>
      <w:tr w:rsidR="00747825" w:rsidRPr="00747825" w14:paraId="1E112259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7E5B1A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79C12C" w14:textId="275B343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4,506,612,000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48ED3" w14:textId="70EED049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4,483,462,359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0180653" w14:textId="14B9641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B7778B" w14:textId="2741FC5C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4,483,462,359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D71DDB9" w14:textId="297B10C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- 23,149,641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453CDF7" w14:textId="713F03A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- 0.51</w:t>
            </w:r>
          </w:p>
        </w:tc>
      </w:tr>
      <w:tr w:rsidR="00747825" w:rsidRPr="00747825" w14:paraId="70729486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5F6ADB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9301B6" w14:textId="197BC5F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40,804,124,000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B59F20" w14:textId="3C66FD8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43,271,048,288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A659C7" w14:textId="561931F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CF0840" w14:textId="1F9E5EE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43,271,048,288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67C5ABD" w14:textId="19AB375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2,466,924,288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BB1D62E" w14:textId="58767DF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6.05</w:t>
            </w:r>
          </w:p>
        </w:tc>
      </w:tr>
      <w:tr w:rsidR="00747825" w:rsidRPr="00747825" w14:paraId="21D10064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B8D595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BE6AD8A" w14:textId="54CA33A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36,374,291,000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9C5D13" w14:textId="6C2C9B3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39,195,169,922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8AB88DB" w14:textId="064B1EA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AE030F" w14:textId="0AE4348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39,195,169,922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9B85DEB" w14:textId="6FBEFD0C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2,820,878,922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0F7E9CB" w14:textId="0CFE9A7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7.76</w:t>
            </w:r>
          </w:p>
        </w:tc>
      </w:tr>
      <w:tr w:rsidR="00747825" w:rsidRPr="00747825" w14:paraId="6A7A7753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08C887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01D8D4" w14:textId="1E7795E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28,928,000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E82B89" w14:textId="6CBD8E6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26,951,532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DAFD9E" w14:textId="3F0C47E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403784" w14:textId="552F3DF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26,951,532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69EA7BB" w14:textId="1068E66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- 1,976,468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F95A227" w14:textId="235CB83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- 6.83</w:t>
            </w:r>
          </w:p>
        </w:tc>
      </w:tr>
      <w:tr w:rsidR="00747825" w:rsidRPr="00747825" w14:paraId="3A34C421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7409E17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FDCAA0" w14:textId="37130C6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2,733,147,000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530FC1" w14:textId="70D0057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2,655,396,158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890185B" w14:textId="776E809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035291" w14:textId="6548237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2,655,396,158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9837A03" w14:textId="1B850A0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- 77,750,842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3ECB050" w14:textId="59DFB10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- 2.84</w:t>
            </w:r>
          </w:p>
        </w:tc>
      </w:tr>
      <w:tr w:rsidR="00747825" w:rsidRPr="00747825" w14:paraId="34DDB4C1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550261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48F54A" w14:textId="7597094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981,910,000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F6FE9B" w14:textId="3E4B90F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915,254,329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9281B5" w14:textId="7404C84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86F144" w14:textId="7683BA8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915,254,329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AE2A8DA" w14:textId="3698E27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- 66,655,671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474834A" w14:textId="22355D2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- 6.79</w:t>
            </w:r>
          </w:p>
        </w:tc>
      </w:tr>
      <w:tr w:rsidR="00747825" w:rsidRPr="00747825" w14:paraId="6049B444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6C2828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4D4A6B" w14:textId="744289A9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685,848,000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2CB414" w14:textId="37A80DF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478,276,347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052880" w14:textId="452C49B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EEF8A0C" w14:textId="4F13F56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478,276,347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68FB624" w14:textId="4BBA2BB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- 207,571,653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24B5D5E" w14:textId="402ACC6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- 30.26</w:t>
            </w:r>
          </w:p>
        </w:tc>
      </w:tr>
      <w:tr w:rsidR="00747825" w:rsidRPr="00747825" w14:paraId="24960647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957BBC" w14:textId="77777777" w:rsidR="00B46DF9" w:rsidRPr="00747825" w:rsidRDefault="00B46DF9" w:rsidP="00B46DF9">
            <w:pPr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B88568" w14:textId="44F0D14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1,140,656,000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E2C3C4" w14:textId="659A6C29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1,207,591,858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A7D2001" w14:textId="70343E0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418C1F" w14:textId="1F3C8A4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1,207,591,858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6A95F38" w14:textId="7091A9D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66,935,858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AB6DF02" w14:textId="1F2CC9F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5.87</w:t>
            </w:r>
          </w:p>
        </w:tc>
      </w:tr>
      <w:tr w:rsidR="00747825" w:rsidRPr="00747825" w14:paraId="530B75EA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7B8E43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0D6A38" w14:textId="144BBE5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1,667,806,000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AB0C3EE" w14:textId="38D2451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3,358,595,182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595648" w14:textId="75B10DE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4FD34F" w14:textId="246FE1A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3,358,595,182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16A5EA7" w14:textId="733102C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1,690,789,182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8BE2E85" w14:textId="3A45A70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101.38</w:t>
            </w:r>
          </w:p>
        </w:tc>
      </w:tr>
      <w:tr w:rsidR="00747825" w:rsidRPr="00747825" w14:paraId="5F1A60B9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B7646D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B94A250" w14:textId="1D266E4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120,183,000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237C26" w14:textId="6661310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409,901,686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5EBAA3" w14:textId="39A2727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2ACA37" w14:textId="280F384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409,901,686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99C995E" w14:textId="6AEE898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289,718,686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7B46883" w14:textId="5C1DFCE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241.06</w:t>
            </w:r>
          </w:p>
        </w:tc>
      </w:tr>
      <w:tr w:rsidR="00747825" w:rsidRPr="00747825" w14:paraId="63FABB4A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1FD9238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7DF2F3B" w14:textId="057CA24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1,547,623,000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23CFCF" w14:textId="196B697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2,948,693,496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E82F2F" w14:textId="48BAFAD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670900" w14:textId="4835CB7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2,948,693,496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9D10046" w14:textId="52CA96E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1,401,070,496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204248B" w14:textId="410AEDA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90.53</w:t>
            </w:r>
          </w:p>
        </w:tc>
      </w:tr>
      <w:tr w:rsidR="00747825" w:rsidRPr="00747825" w14:paraId="6A812BA9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4EFFB13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7FBEAD" w14:textId="5B4B4D0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1,263,220,000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0C2C439" w14:textId="72D6AB9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2,328,237,823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EE7C39" w14:textId="30823DA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20756A" w14:textId="0F83787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2,328,237,823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A45541F" w14:textId="41B08C4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1,065,017,823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0B929B0" w14:textId="2D02319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84.31</w:t>
            </w:r>
          </w:p>
        </w:tc>
      </w:tr>
      <w:tr w:rsidR="00747825" w:rsidRPr="00747825" w14:paraId="4E36AFB6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74F3B8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B6C751" w14:textId="4836729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1,263,220,000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093070" w14:textId="6BD6A57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2,328,237,823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941380" w14:textId="24963F7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EBCF508" w14:textId="330E6B1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sz w:val="18"/>
                <w:szCs w:val="18"/>
              </w:rPr>
              <w:t>2,328,237,823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2112473" w14:textId="4B2E17A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noProof/>
                <w:sz w:val="18"/>
                <w:szCs w:val="18"/>
              </w:rPr>
              <w:t>1,065,017,823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6B022E0" w14:textId="424F6A5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kern w:val="0"/>
                <w:sz w:val="18"/>
                <w:szCs w:val="18"/>
              </w:rPr>
              <w:t>84.31</w:t>
            </w:r>
          </w:p>
        </w:tc>
      </w:tr>
      <w:tr w:rsidR="00747825" w:rsidRPr="00747825" w14:paraId="3F946040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2FFA5C5" w14:textId="77777777" w:rsidR="00B46DF9" w:rsidRPr="00747825" w:rsidRDefault="00B46DF9" w:rsidP="00B46DF9">
            <w:pPr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4874970" w14:textId="7BB07129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404,586,000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19237C" w14:textId="3AF22A0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1,030,357,359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72FEB4" w14:textId="774248C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A1EAC6" w14:textId="44EF8B2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1,030,357,359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CB88E4B" w14:textId="34BB523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625,771,359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F378273" w14:textId="114E783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154.67</w:t>
            </w:r>
          </w:p>
        </w:tc>
      </w:tr>
      <w:tr w:rsidR="00747825" w:rsidRPr="00747825" w14:paraId="490B1AD5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3D556F" w14:textId="77777777" w:rsidR="00B46DF9" w:rsidRPr="00747825" w:rsidRDefault="00B46DF9" w:rsidP="00B46DF9">
            <w:pPr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E036986" w14:textId="0A66236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1,545,242,000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3F43097" w14:textId="0B690F5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2,237,949,217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9F8F4D0" w14:textId="587D7BA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ED48EE1" w14:textId="60FD9EB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sz w:val="18"/>
                <w:szCs w:val="18"/>
              </w:rPr>
              <w:t>2,237,949,217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B7A13DF" w14:textId="7CBEC5A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692,707,217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5592C74" w14:textId="3DB12BC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7478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44.83</w:t>
            </w:r>
          </w:p>
        </w:tc>
      </w:tr>
    </w:tbl>
    <w:p w14:paraId="4A113C2A" w14:textId="43597E3C" w:rsidR="00E22EE6" w:rsidRDefault="00F255AE" w:rsidP="00F255AE">
      <w:pPr>
        <w:tabs>
          <w:tab w:val="left" w:pos="2702"/>
        </w:tabs>
        <w:snapToGrid w:val="0"/>
        <w:rPr>
          <w:rFonts w:ascii="標楷體" w:eastAsia="標楷體" w:hAnsi="標楷體"/>
          <w:b/>
          <w:sz w:val="32"/>
          <w:u w:val="single"/>
        </w:rPr>
      </w:pPr>
      <w:r w:rsidRPr="00747825">
        <w:rPr>
          <w:rFonts w:ascii="標楷體" w:eastAsia="標楷體" w:hAnsi="標楷體"/>
          <w:b/>
          <w:sz w:val="32"/>
        </w:rPr>
        <w:lastRenderedPageBreak/>
        <w:tab/>
      </w:r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E22EE6" w:rsidRPr="00747825">
        <w:rPr>
          <w:rFonts w:ascii="標楷體" w:eastAsia="標楷體" w:hAnsi="標楷體"/>
          <w:b/>
          <w:sz w:val="32"/>
          <w:u w:val="single"/>
        </w:rPr>
        <w:t>醫療藥品基金</w:t>
      </w:r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 xml:space="preserve">撥補審定表　</w:t>
      </w:r>
    </w:p>
    <w:p w14:paraId="123DE87C" w14:textId="76DE8DBC" w:rsidR="00F255AE" w:rsidRPr="00747825" w:rsidRDefault="00E22EE6" w:rsidP="000E72C7">
      <w:pPr>
        <w:tabs>
          <w:tab w:val="left" w:pos="4060"/>
          <w:tab w:val="left" w:pos="8693"/>
        </w:tabs>
        <w:ind w:rightChars="11" w:right="26"/>
        <w:jc w:val="right"/>
      </w:pPr>
      <w:r w:rsidRPr="00747825">
        <w:rPr>
          <w:rFonts w:ascii="標楷體" w:eastAsia="標楷體" w:hAnsi="標楷體"/>
        </w:rPr>
        <w:tab/>
      </w:r>
      <w:r w:rsidRPr="00747825">
        <w:rPr>
          <w:rFonts w:ascii="標楷體" w:eastAsia="標楷體" w:hAnsi="標楷體" w:hint="eastAsia"/>
        </w:rPr>
        <w:t>中華民國</w:t>
      </w:r>
      <w:proofErr w:type="gramStart"/>
      <w:r w:rsidRPr="00747825">
        <w:rPr>
          <w:rFonts w:ascii="標楷體" w:eastAsia="標楷體" w:hAnsi="標楷體"/>
        </w:rPr>
        <w:t>11</w:t>
      </w:r>
      <w:r w:rsidR="00B46DF9" w:rsidRPr="00747825">
        <w:rPr>
          <w:rFonts w:ascii="標楷體" w:eastAsia="標楷體" w:hAnsi="標楷體"/>
        </w:rPr>
        <w:t>3</w:t>
      </w:r>
      <w:proofErr w:type="gramEnd"/>
      <w:r w:rsidRPr="00747825">
        <w:rPr>
          <w:rFonts w:ascii="標楷體" w:eastAsia="標楷體" w:hAnsi="標楷體" w:hint="eastAsia"/>
        </w:rPr>
        <w:t>年度</w:t>
      </w:r>
      <w:r w:rsidRPr="00747825">
        <w:rPr>
          <w:rFonts w:ascii="標楷體" w:eastAsia="標楷體" w:hAnsi="標楷體"/>
        </w:rPr>
        <w:tab/>
      </w:r>
      <w:r w:rsidRPr="00747825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219" w:type="dxa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8"/>
        <w:gridCol w:w="1377"/>
        <w:gridCol w:w="432"/>
        <w:gridCol w:w="946"/>
        <w:gridCol w:w="746"/>
        <w:gridCol w:w="632"/>
        <w:gridCol w:w="1060"/>
        <w:gridCol w:w="318"/>
        <w:gridCol w:w="1377"/>
        <w:gridCol w:w="883"/>
      </w:tblGrid>
      <w:tr w:rsidR="00747825" w:rsidRPr="00747825" w14:paraId="170DD282" w14:textId="77777777" w:rsidTr="00F532FA">
        <w:trPr>
          <w:cantSplit/>
          <w:trHeight w:val="480"/>
        </w:trPr>
        <w:tc>
          <w:tcPr>
            <w:tcW w:w="244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C0C8CA0" w14:textId="77777777" w:rsidR="00D45D23" w:rsidRPr="00747825" w:rsidRDefault="00D45D23" w:rsidP="000B652C">
            <w:pPr>
              <w:ind w:left="113" w:right="57"/>
              <w:jc w:val="distribute"/>
              <w:rPr>
                <w:rFonts w:eastAsia="標楷體"/>
                <w:szCs w:val="24"/>
              </w:rPr>
            </w:pPr>
            <w:r w:rsidRPr="00747825">
              <w:rPr>
                <w:rFonts w:eastAsia="標楷體" w:hint="eastAsia"/>
                <w:szCs w:val="24"/>
              </w:rPr>
              <w:t>項目</w:t>
            </w:r>
          </w:p>
        </w:tc>
        <w:tc>
          <w:tcPr>
            <w:tcW w:w="1377" w:type="dxa"/>
            <w:vMerge w:val="restart"/>
            <w:tcBorders>
              <w:top w:val="single" w:sz="8" w:space="0" w:color="auto"/>
            </w:tcBorders>
            <w:vAlign w:val="center"/>
          </w:tcPr>
          <w:p w14:paraId="387BBD14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747825">
              <w:rPr>
                <w:rFonts w:eastAsia="標楷體" w:hint="eastAsia"/>
                <w:szCs w:val="24"/>
              </w:rPr>
              <w:t>預算數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E1171EB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pacing w:val="-20"/>
                <w:szCs w:val="24"/>
              </w:rPr>
            </w:pPr>
            <w:r w:rsidRPr="00747825">
              <w:rPr>
                <w:rFonts w:eastAsia="標楷體" w:hint="eastAsia"/>
                <w:spacing w:val="-20"/>
                <w:szCs w:val="24"/>
              </w:rPr>
              <w:t>決算數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E4C3369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pacing w:val="-30"/>
                <w:szCs w:val="24"/>
              </w:rPr>
            </w:pPr>
            <w:r w:rsidRPr="00747825">
              <w:rPr>
                <w:rFonts w:ascii="標楷體" w:eastAsia="標楷體" w:hAnsi="標楷體" w:hint="eastAsia"/>
                <w:bCs/>
                <w:szCs w:val="24"/>
              </w:rPr>
              <w:t>修正數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C5D4AD7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pacing w:val="-10"/>
                <w:szCs w:val="24"/>
              </w:rPr>
            </w:pPr>
            <w:r w:rsidRPr="00747825">
              <w:rPr>
                <w:rFonts w:eastAsia="標楷體" w:hint="eastAsia"/>
                <w:spacing w:val="-10"/>
                <w:szCs w:val="24"/>
              </w:rPr>
              <w:t>決算審定數</w:t>
            </w:r>
          </w:p>
        </w:tc>
        <w:tc>
          <w:tcPr>
            <w:tcW w:w="225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20CF226" w14:textId="77777777" w:rsidR="00D45D23" w:rsidRPr="00747825" w:rsidRDefault="00D45D23" w:rsidP="000B652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35B25FB1" w14:textId="77777777" w:rsidR="00D45D23" w:rsidRPr="00747825" w:rsidRDefault="00D45D23" w:rsidP="000B652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747825" w:rsidRPr="00747825" w14:paraId="5861B6F2" w14:textId="77777777" w:rsidTr="00F532FA">
        <w:trPr>
          <w:cantSplit/>
          <w:trHeight w:val="266"/>
        </w:trPr>
        <w:tc>
          <w:tcPr>
            <w:tcW w:w="244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8518A77" w14:textId="77777777" w:rsidR="00D45D23" w:rsidRPr="00747825" w:rsidRDefault="00D45D23" w:rsidP="00A46A9B">
            <w:pPr>
              <w:ind w:left="113" w:right="113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7" w:type="dxa"/>
            <w:vMerge/>
            <w:tcBorders>
              <w:bottom w:val="single" w:sz="8" w:space="0" w:color="auto"/>
            </w:tcBorders>
            <w:vAlign w:val="center"/>
          </w:tcPr>
          <w:p w14:paraId="3B39A46A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653E4A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8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013772C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5CFA81B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6" w:type="dxa"/>
            <w:tcBorders>
              <w:bottom w:val="single" w:sz="8" w:space="0" w:color="auto"/>
            </w:tcBorders>
            <w:vAlign w:val="center"/>
          </w:tcPr>
          <w:p w14:paraId="2A70D479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883" w:type="dxa"/>
            <w:tcBorders>
              <w:bottom w:val="single" w:sz="8" w:space="0" w:color="auto"/>
              <w:right w:val="nil"/>
            </w:tcBorders>
            <w:vAlign w:val="center"/>
          </w:tcPr>
          <w:p w14:paraId="4593F66E" w14:textId="77777777" w:rsidR="00D45D23" w:rsidRPr="00747825" w:rsidRDefault="00D45D23" w:rsidP="000B652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747825" w:rsidRPr="00747825" w14:paraId="47B483DC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37B44BB7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AC9713E" w14:textId="6DED682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5,478,090,000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3D0A0F1F" w14:textId="47C2BE1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6,839,593,857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5F2E98F" w14:textId="1502A11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12F6EFDD" w14:textId="20E9CB9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6,839,593,857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265CADC1" w14:textId="44332A9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1,361,503,857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C828EFE" w14:textId="79F6473C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24.85</w:t>
            </w:r>
          </w:p>
        </w:tc>
      </w:tr>
      <w:tr w:rsidR="00747825" w:rsidRPr="00747825" w14:paraId="6A47F375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733363BD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5863B2E" w14:textId="7817BB3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1,579,936,000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9990E61" w14:textId="4175EE8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2,246,537,426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FC981B1" w14:textId="644D21E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0815710" w14:textId="7E1BCD0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2,246,537,426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0CF5F302" w14:textId="0B9655E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666,601,426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278404F" w14:textId="216A1AD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42.19</w:t>
            </w:r>
          </w:p>
        </w:tc>
      </w:tr>
      <w:tr w:rsidR="00747825" w:rsidRPr="00747825" w14:paraId="045E7D55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6553CAC2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5A966CF6" w14:textId="7E9586F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3,898,154,000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7DEF634" w14:textId="4967CD8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4,593,056,431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1F9804C1" w14:textId="2E43BFF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25FB2E1E" w14:textId="7828CC2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4,593,056,431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3024EBBF" w14:textId="502D21C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694,902,431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374D6BB" w14:textId="6E75A3E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17.83</w:t>
            </w:r>
          </w:p>
        </w:tc>
      </w:tr>
      <w:tr w:rsidR="00747825" w:rsidRPr="00747825" w14:paraId="21605F7D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37FADE9A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2E3A80AE" w14:textId="321D181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1,726,494,000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156758AC" w14:textId="21317E3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1,716,604,000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38C18092" w14:textId="02C42B1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26E42D1" w14:textId="3AB52DA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1,716,604,000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0B064DB5" w14:textId="53A4360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- 9,890,000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BDFBCF3" w14:textId="5DB9B8C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- 0.57</w:t>
            </w:r>
          </w:p>
        </w:tc>
      </w:tr>
      <w:tr w:rsidR="00747825" w:rsidRPr="00747825" w14:paraId="5E4A2480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093C1482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填補累積短</w:t>
            </w: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0EB6763" w14:textId="38F1BAE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9,890,000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1EA2897" w14:textId="2C9AF96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F240AB6" w14:textId="505E5F3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34BBCA80" w14:textId="4F78DFA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235456EF" w14:textId="6B282B5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- 9,890,000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597DEC5" w14:textId="7F1341C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- 100.00</w:t>
            </w:r>
          </w:p>
        </w:tc>
      </w:tr>
      <w:tr w:rsidR="00747825" w:rsidRPr="00747825" w14:paraId="3D07CAC7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5D6722EE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提存公積</w:t>
            </w:r>
            <w:proofErr w:type="gramEnd"/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58B3FBE5" w14:textId="20CF70B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1,716,604,000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BD36E90" w14:textId="51232AD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1,716,604,000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9455324" w14:textId="4D2E58B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3937B33" w14:textId="060E0E3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1,716,604,000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4BEA1550" w14:textId="6444347C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6E408A55" w14:textId="279E7774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747825" w:rsidRPr="00747825" w14:paraId="42407520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6EFAFD58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2DD61CFE" w14:textId="0559610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3,751,596,000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A231837" w14:textId="50EC12B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5,122,989,857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F64A495" w14:textId="0B9814F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30AE795" w14:textId="6469DB1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5,122,989,857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646317EB" w14:textId="4C06EF8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1,371,393,857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8997593" w14:textId="411EDBC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36.55</w:t>
            </w:r>
          </w:p>
        </w:tc>
      </w:tr>
      <w:tr w:rsidR="00747825" w:rsidRPr="00747825" w14:paraId="106D1279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3DDA159B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727BB1FF" w14:textId="57E2A98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34,694,000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E6889E9" w14:textId="2D8D7A8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8,588,209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B7F764D" w14:textId="27A25D85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3EA4CD4" w14:textId="1AEA6DF1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8,588,209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0E92273A" w14:textId="2E8879F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- 26,105,791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7F7971E" w14:textId="44BCA4A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- 75.25</w:t>
            </w:r>
          </w:p>
        </w:tc>
      </w:tr>
      <w:tr w:rsidR="00747825" w:rsidRPr="00747825" w14:paraId="04F6380E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436A64C1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3A80DD0" w14:textId="1406121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34,694,000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126CC43" w14:textId="47F080E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8,588,209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8770F2B" w14:textId="708EE10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A8D9C84" w14:textId="345AEC8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8,588,209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05BA6121" w14:textId="1F31F3E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- 26,105,791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A2CD50D" w14:textId="5A66C97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- 75.25</w:t>
            </w:r>
          </w:p>
        </w:tc>
      </w:tr>
      <w:tr w:rsidR="00747825" w:rsidRPr="00747825" w14:paraId="2592DAAB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74D12CE0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7B38BA2" w14:textId="344BF7A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34,694,000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E007BE0" w14:textId="6168B38F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8,588,209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39D18CA" w14:textId="08BD526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CCCE41C" w14:textId="620E66D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8,588,209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6B57E122" w14:textId="5D8C663A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- 26,105,791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564C2D3" w14:textId="6E3A9F4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- 75.25</w:t>
            </w:r>
          </w:p>
        </w:tc>
      </w:tr>
      <w:tr w:rsidR="00747825" w:rsidRPr="00747825" w14:paraId="587B01D4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0DDB8693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39C66E93" w14:textId="59FD495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9,890,000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C8CC796" w14:textId="64F2C99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FD1723A" w14:textId="512CC142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117DF67" w14:textId="3CFED02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3BE2656F" w14:textId="168527F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- 9,890,000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75A2644" w14:textId="0D5AEB80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- 100.00</w:t>
            </w:r>
          </w:p>
        </w:tc>
      </w:tr>
      <w:tr w:rsidR="00747825" w:rsidRPr="00747825" w14:paraId="41DC30AB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nil"/>
            </w:tcBorders>
            <w:vAlign w:val="center"/>
          </w:tcPr>
          <w:p w14:paraId="0201F710" w14:textId="77777777" w:rsidR="00B46DF9" w:rsidRPr="00747825" w:rsidRDefault="00B46DF9" w:rsidP="00B46DF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206FDA82" w14:textId="74094CE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24,804,000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E1E81D2" w14:textId="23D793EE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8,588,209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36748E7" w14:textId="2052E7DB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C64AA3F" w14:textId="2795809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8,588,209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center"/>
          </w:tcPr>
          <w:p w14:paraId="1CE4151F" w14:textId="2D731E5D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- 16,215,791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50AFEC1" w14:textId="346092C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sz w:val="18"/>
                <w:szCs w:val="18"/>
              </w:rPr>
              <w:t>- 65.38</w:t>
            </w:r>
          </w:p>
        </w:tc>
      </w:tr>
      <w:tr w:rsidR="00747825" w:rsidRPr="00747825" w14:paraId="127E18A1" w14:textId="77777777" w:rsidTr="00F532FA">
        <w:trPr>
          <w:cantSplit/>
          <w:trHeight w:val="947"/>
        </w:trPr>
        <w:tc>
          <w:tcPr>
            <w:tcW w:w="244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43E205" w14:textId="77777777" w:rsidR="00B46DF9" w:rsidRPr="00747825" w:rsidRDefault="00B46DF9" w:rsidP="00B46DF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77" w:type="dxa"/>
            <w:tcBorders>
              <w:top w:val="nil"/>
              <w:bottom w:val="single" w:sz="8" w:space="0" w:color="auto"/>
            </w:tcBorders>
            <w:vAlign w:val="center"/>
          </w:tcPr>
          <w:p w14:paraId="4242A1BF" w14:textId="77EBB09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144049D" w14:textId="27E25198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971C7E9" w14:textId="30610BA9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D0F1D6C" w14:textId="16092B43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6" w:type="dxa"/>
            <w:tcBorders>
              <w:top w:val="nil"/>
              <w:bottom w:val="single" w:sz="8" w:space="0" w:color="auto"/>
            </w:tcBorders>
            <w:vAlign w:val="center"/>
          </w:tcPr>
          <w:p w14:paraId="67E881BD" w14:textId="78CD6D26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8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DC610C4" w14:textId="7BE13367" w:rsidR="00B46DF9" w:rsidRPr="00747825" w:rsidRDefault="00B46DF9" w:rsidP="00B46DF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47825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747825" w:rsidRPr="00747825" w14:paraId="4FC62AFD" w14:textId="77777777" w:rsidTr="00F532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0219" w:type="dxa"/>
            <w:gridSpan w:val="10"/>
            <w:tcBorders>
              <w:bottom w:val="single" w:sz="8" w:space="0" w:color="auto"/>
            </w:tcBorders>
          </w:tcPr>
          <w:p w14:paraId="0A83A1C6" w14:textId="70C4AE07" w:rsidR="00340B80" w:rsidRDefault="00340B80" w:rsidP="00E9587A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醫療藥品基金餘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76E1CEC4" w14:textId="26FBC7F5" w:rsidR="00E9587A" w:rsidRPr="00747825" w:rsidRDefault="00340B80" w:rsidP="00F532FA">
            <w:pPr>
              <w:tabs>
                <w:tab w:val="left" w:pos="4076"/>
                <w:tab w:val="left" w:pos="4465"/>
                <w:tab w:val="left" w:pos="8725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</w:rPr>
              <w:t>11</w:t>
            </w:r>
            <w:r w:rsidR="00B46DF9" w:rsidRPr="00747825">
              <w:rPr>
                <w:rFonts w:ascii="標楷體" w:eastAsia="標楷體" w:hAnsi="標楷體"/>
              </w:rPr>
              <w:t>3</w:t>
            </w:r>
            <w:proofErr w:type="gramEnd"/>
            <w:r w:rsidRPr="00747825">
              <w:rPr>
                <w:rFonts w:ascii="標楷體" w:eastAsia="標楷體" w:hAnsi="標楷體" w:hint="eastAsia"/>
              </w:rPr>
              <w:t>年度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2DF53E81" w14:textId="77777777" w:rsidTr="00F532FA">
        <w:trPr>
          <w:cantSplit/>
          <w:trHeight w:val="340"/>
          <w:tblHeader/>
        </w:trPr>
        <w:tc>
          <w:tcPr>
            <w:tcW w:w="4258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06C1A6F" w14:textId="77777777" w:rsidR="00340B80" w:rsidRPr="00747825" w:rsidRDefault="00340B80" w:rsidP="000B652C">
            <w:pPr>
              <w:ind w:left="113" w:right="57"/>
              <w:jc w:val="distribute"/>
              <w:rPr>
                <w:rFonts w:eastAsia="標楷體"/>
              </w:rPr>
            </w:pPr>
            <w:r w:rsidRPr="00747825">
              <w:rPr>
                <w:rFonts w:eastAsia="標楷體" w:hint="eastAsia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E3EC4BA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747825">
              <w:rPr>
                <w:rFonts w:eastAsia="標楷體" w:hint="eastAsia"/>
              </w:rPr>
              <w:t>預算數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90DFA72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747825">
              <w:rPr>
                <w:rFonts w:eastAsia="標楷體" w:hint="eastAsia"/>
              </w:rPr>
              <w:t>決算數</w:t>
            </w:r>
          </w:p>
        </w:tc>
        <w:tc>
          <w:tcPr>
            <w:tcW w:w="2577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84DDBC8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5C213584" w14:textId="77777777" w:rsidTr="005D440E">
        <w:trPr>
          <w:cantSplit/>
          <w:trHeight w:val="340"/>
          <w:tblHeader/>
        </w:trPr>
        <w:tc>
          <w:tcPr>
            <w:tcW w:w="4258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46BB334" w14:textId="77777777" w:rsidR="00340B80" w:rsidRPr="00747825" w:rsidRDefault="00340B80" w:rsidP="00EE1FB4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2C6B1A7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B9A0C64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DA1F10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DE66E46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F4195A" w14:paraId="405690AF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2832481" w14:textId="120BD844" w:rsidR="00F4195A" w:rsidRDefault="00F4195A" w:rsidP="000B652C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C1C2ACD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FA2CE5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23D1DD1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51B389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4195A" w14:paraId="3B8EF38D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3F95A45" w14:textId="77777777" w:rsidR="00F4195A" w:rsidRDefault="00F4195A" w:rsidP="000B652C">
            <w:pPr>
              <w:ind w:leftChars="200" w:left="480" w:rightChars="-11" w:right="-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008FAF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1,545,242,000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390667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2,237,949,217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25B6C3EF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692,707,217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F877B38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44.83</w:t>
            </w:r>
          </w:p>
        </w:tc>
      </w:tr>
      <w:tr w:rsidR="00F4195A" w14:paraId="2F6B8F1D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6224AC0" w14:textId="714F51AF" w:rsidR="00F4195A" w:rsidRDefault="00F4195A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C9AA27C" w14:textId="5D2C3A42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- 120,183,000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35836E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- 409,901,686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1A3F1D2D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- 289,718,686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24F188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241.06</w:t>
            </w:r>
          </w:p>
        </w:tc>
      </w:tr>
      <w:tr w:rsidR="00F4195A" w14:paraId="2D73A18C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C5E103F" w14:textId="77777777" w:rsidR="00F4195A" w:rsidRPr="000B652C" w:rsidRDefault="00F4195A" w:rsidP="000B652C">
            <w:pPr>
              <w:ind w:leftChars="200" w:left="480" w:rightChars="-11" w:right="-26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FA2210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1,425,059,000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9D99862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1,828,047,531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BB799BA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402,988,531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D916244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28.28</w:t>
            </w:r>
          </w:p>
        </w:tc>
      </w:tr>
      <w:tr w:rsidR="00F4195A" w14:paraId="16C803A5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093F57" w14:textId="77777777" w:rsidR="00F4195A" w:rsidRDefault="00F4195A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5CFD163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1,318,293,000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0A0823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1,502,023,481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18AFEA6C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183,730,481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FC0E96F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13.94</w:t>
            </w:r>
          </w:p>
        </w:tc>
      </w:tr>
      <w:tr w:rsidR="00F4195A" w14:paraId="4532A87E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2408CE3" w14:textId="77777777" w:rsidR="00F4195A" w:rsidRPr="000B652C" w:rsidRDefault="00F4195A" w:rsidP="000B652C">
            <w:pPr>
              <w:ind w:leftChars="200" w:left="480" w:rightChars="-11" w:right="-26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1699FEE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2,743,352,000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C294187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3,330,071,012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35C3D09B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586,719,012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42687C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21.39</w:t>
            </w:r>
          </w:p>
        </w:tc>
      </w:tr>
      <w:tr w:rsidR="00F4195A" w14:paraId="168E5CAB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376B826" w14:textId="77777777" w:rsidR="00F4195A" w:rsidRDefault="00F4195A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C83637F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119,924,000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78CC2E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379,779,513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0E1CC6A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259,855,513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0FD756C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216.68</w:t>
            </w:r>
          </w:p>
        </w:tc>
      </w:tr>
      <w:tr w:rsidR="00F4195A" w14:paraId="7311B1F1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E85DAF2" w14:textId="77777777" w:rsidR="00F4195A" w:rsidRDefault="00F4195A" w:rsidP="000B652C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02D5E8E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2,863,276,000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791275C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3,709,850,525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69FA99E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846,574,525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63B114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29.57</w:t>
            </w:r>
          </w:p>
        </w:tc>
      </w:tr>
      <w:tr w:rsidR="00F4195A" w14:paraId="1E0CE8CB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8E467C2" w14:textId="77777777" w:rsidR="00F4195A" w:rsidRDefault="00F4195A" w:rsidP="000B652C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D6D4509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3FE2FA8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976FB2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48DC6B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4195A" w14:paraId="3DD178C4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04B81D2" w14:textId="77777777" w:rsidR="00F4195A" w:rsidRDefault="00F4195A" w:rsidP="000B652C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BC03979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86984E4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90,000,000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31BDF9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90,000,000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F5C951F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4195A" w14:paraId="719B2395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812BB04" w14:textId="77777777" w:rsidR="00F4195A" w:rsidRDefault="00F4195A" w:rsidP="000B652C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19D4AB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A4731A8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820,000,000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5848CD47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820,000,000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BF7EF1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4195A" w14:paraId="7F3B47BC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7B1052F" w14:textId="77777777" w:rsidR="00F4195A" w:rsidRDefault="00F4195A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D20D83C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0142873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119,581,180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060958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119,571,180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4551609" w14:textId="77777777" w:rsidR="00F4195A" w:rsidRPr="00475AAF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spacing w:val="-8"/>
                <w:kern w:val="0"/>
                <w:sz w:val="18"/>
              </w:rPr>
            </w:pPr>
            <w:r w:rsidRPr="00475AAF">
              <w:rPr>
                <w:rFonts w:ascii="新細明體" w:hAnsi="新細明體"/>
                <w:spacing w:val="-8"/>
                <w:kern w:val="0"/>
                <w:sz w:val="18"/>
              </w:rPr>
              <w:t>1,195,711.80</w:t>
            </w:r>
          </w:p>
        </w:tc>
      </w:tr>
      <w:tr w:rsidR="00F4195A" w14:paraId="058F5CE8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3BE9DD" w14:textId="77777777" w:rsidR="00F4195A" w:rsidRPr="000B652C" w:rsidRDefault="00F4195A" w:rsidP="000B652C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58792C9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D16F82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- 5,199,980,000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53A761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- 5,199,980,000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ED1113F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4195A" w14:paraId="14BA221E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7EBDA8A" w14:textId="77777777" w:rsidR="00F4195A" w:rsidRPr="000B652C" w:rsidRDefault="00F4195A" w:rsidP="000B652C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E2BCB0E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- 2,633,005,000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119B9A4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- 2,037,886,429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2F3B572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595,118,571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A84D3B2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- 22.60</w:t>
            </w:r>
          </w:p>
        </w:tc>
      </w:tr>
      <w:tr w:rsidR="00F4195A" w14:paraId="52AD325D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3BB9331" w14:textId="77777777" w:rsidR="00F4195A" w:rsidRDefault="00F4195A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E0AA4C8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- 735,372,000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960484D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- 492,777,763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0DC27BEE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242,594,237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91917A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- 32.99</w:t>
            </w:r>
          </w:p>
        </w:tc>
      </w:tr>
      <w:tr w:rsidR="00F4195A" w14:paraId="22242801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720BC0" w14:textId="77777777" w:rsidR="00F4195A" w:rsidRPr="000B652C" w:rsidRDefault="00F4195A" w:rsidP="000B652C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739A928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- 3,368,367,000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A1B264B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- 6,701,063,012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0E98DF0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- 3,332,696,012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9B07924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98.94</w:t>
            </w:r>
          </w:p>
        </w:tc>
      </w:tr>
      <w:tr w:rsidR="00F4195A" w14:paraId="36BEB1B6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01F849B" w14:textId="487F3B2C" w:rsidR="00F4195A" w:rsidRDefault="00F4195A" w:rsidP="000B652C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42F0AC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BBD06F4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DC07AE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C370B7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4195A" w14:paraId="40539FCB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CB46DC8" w14:textId="77777777" w:rsidR="00F4195A" w:rsidRPr="000B652C" w:rsidRDefault="00F4195A" w:rsidP="000B652C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0E4634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144,203,000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4C0870A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375,825,803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3909369E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231,622,803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18116C7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160.62</w:t>
            </w:r>
          </w:p>
        </w:tc>
      </w:tr>
      <w:tr w:rsidR="00F4195A" w14:paraId="10B79020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325FDDE" w14:textId="77777777" w:rsidR="00F4195A" w:rsidRPr="000B652C" w:rsidRDefault="00F4195A" w:rsidP="000B652C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38926A8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302,141,000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F9CE247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322,641,000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0A1C989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20,500,000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9BD5D78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6.78</w:t>
            </w:r>
          </w:p>
        </w:tc>
      </w:tr>
      <w:tr w:rsidR="00F4195A" w14:paraId="7449B3BA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D20D2B2" w14:textId="77777777" w:rsidR="00F4195A" w:rsidRPr="000B652C" w:rsidRDefault="00F4195A" w:rsidP="000B652C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F3FE3E9" w14:textId="40D26BC4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- 3,443,000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117353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- 343,860,121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2260609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- 340,417,121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6660E9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9,887.22</w:t>
            </w:r>
          </w:p>
        </w:tc>
      </w:tr>
      <w:tr w:rsidR="00F4195A" w14:paraId="51BFF960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A80EBB8" w14:textId="77777777" w:rsidR="00F4195A" w:rsidRPr="000B652C" w:rsidRDefault="00F4195A" w:rsidP="000B652C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EDFC324" w14:textId="4813494A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442,901,000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94E18FC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354,606,682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42184BE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- 88,294,318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4EE36FA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- 19.94</w:t>
            </w:r>
          </w:p>
        </w:tc>
      </w:tr>
      <w:tr w:rsidR="00F4195A" w14:paraId="03DEFCD7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CCEA893" w14:textId="77777777" w:rsidR="00F4195A" w:rsidRDefault="00F4195A" w:rsidP="000B652C">
            <w:pPr>
              <w:ind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F25DAEE" w14:textId="04287B45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- 62,190,000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A4CB9E5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- 2,636,605,805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C847370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- 2,574,415,805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04D631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4,139.60</w:t>
            </w:r>
          </w:p>
        </w:tc>
      </w:tr>
      <w:tr w:rsidR="00F4195A" w14:paraId="3F16672B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C968046" w14:textId="32010892" w:rsidR="00F4195A" w:rsidRDefault="00F4195A" w:rsidP="000B652C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4C3D1CC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24,521,196,000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7546D2D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26,254,428,697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7CED5107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1,733,232,697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74A7926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7.07</w:t>
            </w:r>
          </w:p>
        </w:tc>
      </w:tr>
      <w:tr w:rsidR="00F4195A" w14:paraId="77B573D7" w14:textId="77777777" w:rsidTr="005D440E">
        <w:trPr>
          <w:cantSplit/>
          <w:trHeight w:val="491"/>
        </w:trPr>
        <w:tc>
          <w:tcPr>
            <w:tcW w:w="4258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980B795" w14:textId="77777777" w:rsidR="00F4195A" w:rsidRDefault="00F4195A" w:rsidP="000B652C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A0FBC9A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24,459,006,000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8C321E3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23,617,822,892</w:t>
            </w:r>
          </w:p>
        </w:tc>
        <w:tc>
          <w:tcPr>
            <w:tcW w:w="169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0F7AEF2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- 841,183,108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8FF5D91" w14:textId="77777777" w:rsidR="00F4195A" w:rsidRDefault="00F4195A" w:rsidP="000B652C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- 3.44</w:t>
            </w:r>
          </w:p>
        </w:tc>
      </w:tr>
    </w:tbl>
    <w:p w14:paraId="6E1358D4" w14:textId="77777777" w:rsidR="00565196" w:rsidRPr="000B652C" w:rsidRDefault="00565196" w:rsidP="00F87AD2">
      <w:pPr>
        <w:adjustRightInd w:val="0"/>
        <w:snapToGrid w:val="0"/>
        <w:spacing w:line="240" w:lineRule="exact"/>
        <w:ind w:leftChars="-3" w:left="659" w:hangingChars="370" w:hanging="666"/>
        <w:rPr>
          <w:rFonts w:ascii="標楷體" w:eastAsia="標楷體" w:hAnsi="標楷體"/>
          <w:spacing w:val="4"/>
          <w:sz w:val="18"/>
          <w:szCs w:val="24"/>
        </w:rPr>
      </w:pPr>
      <w:proofErr w:type="gramStart"/>
      <w:r w:rsidRPr="00747825">
        <w:rPr>
          <w:rFonts w:ascii="標楷體" w:eastAsia="標楷體" w:hAnsi="標楷體" w:hint="eastAsia"/>
          <w:sz w:val="18"/>
          <w:szCs w:val="24"/>
        </w:rPr>
        <w:t>註</w:t>
      </w:r>
      <w:proofErr w:type="gramEnd"/>
      <w:r w:rsidRPr="00747825">
        <w:rPr>
          <w:rFonts w:ascii="標楷體" w:eastAsia="標楷體" w:hAnsi="標楷體" w:hint="eastAsia"/>
          <w:sz w:val="18"/>
          <w:szCs w:val="24"/>
        </w:rPr>
        <w:t>：1.</w:t>
      </w:r>
      <w:r w:rsidRPr="000B652C">
        <w:rPr>
          <w:rFonts w:ascii="標楷體" w:eastAsia="標楷體" w:hAnsi="標楷體" w:hint="eastAsia"/>
          <w:spacing w:val="4"/>
          <w:sz w:val="18"/>
          <w:szCs w:val="24"/>
        </w:rPr>
        <w:t>本表係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24"/>
        </w:rPr>
        <w:t>採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24"/>
        </w:rPr>
        <w:t>現金及約當現金基礎，包括現金及自投資日起3個月內到期或清償之債權證券。</w:t>
      </w:r>
    </w:p>
    <w:p w14:paraId="7743B02D" w14:textId="77777777" w:rsidR="00565196" w:rsidRPr="00747825" w:rsidRDefault="00565196" w:rsidP="00F87AD2">
      <w:pPr>
        <w:adjustRightInd w:val="0"/>
        <w:snapToGrid w:val="0"/>
        <w:spacing w:line="240" w:lineRule="exact"/>
        <w:ind w:leftChars="146" w:left="530" w:hangingChars="100" w:hanging="180"/>
        <w:jc w:val="both"/>
        <w:rPr>
          <w:rFonts w:ascii="標楷體" w:eastAsia="標楷體" w:hAnsi="標楷體"/>
          <w:sz w:val="20"/>
          <w:szCs w:val="24"/>
        </w:rPr>
      </w:pPr>
      <w:r w:rsidRPr="00747825">
        <w:rPr>
          <w:rFonts w:ascii="標楷體" w:eastAsia="標楷體" w:hAnsi="標楷體" w:hint="eastAsia"/>
          <w:sz w:val="18"/>
          <w:szCs w:val="24"/>
        </w:rPr>
        <w:t>2.</w:t>
      </w:r>
      <w:r w:rsidRPr="000B652C">
        <w:rPr>
          <w:rFonts w:ascii="標楷體" w:eastAsia="標楷體" w:hAnsi="標楷體" w:hint="eastAsia"/>
          <w:spacing w:val="4"/>
          <w:sz w:val="18"/>
          <w:szCs w:val="24"/>
        </w:rPr>
        <w:t>本表「調整項目」欄所列，包括提存呆帳</w:t>
      </w:r>
      <w:r w:rsidRPr="000B652C">
        <w:rPr>
          <w:rFonts w:ascii="標楷體" w:eastAsia="標楷體" w:hAnsi="標楷體" w:hint="eastAsia"/>
          <w:spacing w:val="4"/>
          <w:sz w:val="18"/>
          <w:szCs w:val="18"/>
        </w:rPr>
        <w:t>、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  <w:r w:rsidRPr="00747825">
        <w:rPr>
          <w:rFonts w:ascii="標楷體" w:eastAsia="標楷體" w:hAnsi="標楷體"/>
          <w:sz w:val="20"/>
          <w:szCs w:val="24"/>
        </w:rPr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747825" w:rsidRPr="00747825" w14:paraId="5BE6743F" w14:textId="77777777" w:rsidTr="00F532FA"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ACAB597" w14:textId="6400C250" w:rsidR="005B0B9C" w:rsidRDefault="005B0B9C" w:rsidP="00EC4753">
            <w:pPr>
              <w:snapToGrid w:val="0"/>
              <w:ind w:leftChars="-144" w:left="-34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747825">
              <w:rPr>
                <w:rFonts w:ascii="標楷體" w:eastAsia="標楷體" w:hAnsi="標楷體"/>
                <w:b/>
                <w:sz w:val="32"/>
                <w:u w:val="single"/>
              </w:rPr>
              <w:t>醫療藥品基金</w:t>
            </w: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4DA55CD0" w14:textId="002B716A" w:rsidR="00EC4753" w:rsidRPr="00747825" w:rsidRDefault="005B0B9C" w:rsidP="00F532FA">
            <w:pPr>
              <w:tabs>
                <w:tab w:val="left" w:pos="3559"/>
                <w:tab w:val="left" w:pos="4427"/>
                <w:tab w:val="left" w:pos="8689"/>
              </w:tabs>
              <w:snapToGrid w:val="0"/>
              <w:ind w:rightChars="-4" w:right="-1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r w:rsidRPr="00747825">
              <w:rPr>
                <w:rFonts w:ascii="標楷體" w:eastAsia="標楷體" w:hAnsi="標楷體"/>
              </w:rPr>
              <w:t>11</w:t>
            </w:r>
            <w:r w:rsidR="00B46DF9" w:rsidRPr="00747825">
              <w:rPr>
                <w:rFonts w:ascii="標楷體" w:eastAsia="標楷體" w:hAnsi="標楷體"/>
              </w:rPr>
              <w:t>3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272A83E2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306892D" w14:textId="77777777" w:rsidR="005B0B9C" w:rsidRPr="00747825" w:rsidRDefault="005B0B9C" w:rsidP="000B652C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eastAsia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CC95998" w14:textId="37D0BCFC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B46DF9" w:rsidRPr="00747825">
              <w:rPr>
                <w:rFonts w:ascii="標楷體" w:eastAsia="標楷體" w:hAnsi="標楷體"/>
              </w:rPr>
              <w:t>3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37ED250" w14:textId="32BB5E48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B46DF9" w:rsidRPr="00747825">
              <w:rPr>
                <w:rFonts w:ascii="標楷體" w:eastAsia="標楷體" w:hAnsi="標楷體"/>
              </w:rPr>
              <w:t>2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3574CCF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1EDE81DC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12310C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45F058D3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308C6AB9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15E70D68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BFA0C39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2B3BE73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649E1027" w14:textId="77777777" w:rsidR="005B0B9C" w:rsidRPr="00747825" w:rsidRDefault="005B0B9C" w:rsidP="00F4291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747825" w:rsidRPr="00747825" w14:paraId="58F0BC4A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2898A8" w14:textId="77777777" w:rsidR="00E207FE" w:rsidRPr="00747825" w:rsidRDefault="00E207FE" w:rsidP="000B652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57546AB" w14:textId="237B092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70,328,444,419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F24B53B" w14:textId="3514C0F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E499198" w14:textId="1FF9742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67,164,734,474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763431F" w14:textId="0A73090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12BA01" w14:textId="2F4CF80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3,163,709,945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776859D" w14:textId="254D809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4.71</w:t>
            </w:r>
          </w:p>
        </w:tc>
      </w:tr>
      <w:tr w:rsidR="00747825" w:rsidRPr="00747825" w14:paraId="24D06833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743E13" w14:textId="77777777" w:rsidR="00E207FE" w:rsidRPr="00747825" w:rsidRDefault="00E207FE" w:rsidP="000B652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47E148D" w14:textId="15F14C7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48,729,022,556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3E7412A" w14:textId="738958C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69.29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BB96DD" w14:textId="131F472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45,994,841,076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977561" w14:textId="49775BD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68.48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7EBC98" w14:textId="5142BC9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2,734,181,480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E15C917" w14:textId="2360F3A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5.94</w:t>
            </w:r>
          </w:p>
        </w:tc>
      </w:tr>
      <w:tr w:rsidR="00747825" w:rsidRPr="00747825" w14:paraId="6F78F2A6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3A3548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61AF34E" w14:textId="2EBF4F2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23,617,822,892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2F4E39B" w14:textId="1AF9A1D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33.58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CC9D34" w14:textId="258A89C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26,254,428,697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B7C34F" w14:textId="68E270F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39.09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CC8B5C" w14:textId="0ACCE4D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- 2,636,605,805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D0B2436" w14:textId="56FDE74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- 10.04</w:t>
            </w:r>
          </w:p>
        </w:tc>
      </w:tr>
      <w:tr w:rsidR="00747825" w:rsidRPr="00747825" w14:paraId="5BB00AA4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01ABA4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1226441" w14:textId="33F9F30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19,987,803,000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F6CFBDC" w14:textId="13155C8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28.42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30716A4" w14:textId="3A4B1DF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14,877,823,000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FC64BF" w14:textId="36E2634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22.15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AB1E50E" w14:textId="696D91F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5,109,980,000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5AD129F" w14:textId="1DFBFB7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34.35</w:t>
            </w:r>
          </w:p>
        </w:tc>
      </w:tr>
      <w:tr w:rsidR="00747825" w:rsidRPr="00747825" w14:paraId="27971595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B952E37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51AB863" w14:textId="5573EDF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3,976,262,551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D20A7F3" w14:textId="76E377B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8D7E408" w14:textId="70CBD0C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3,747,218,393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D53B6B6" w14:textId="7AEC693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5.58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95399C" w14:textId="7A3495A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229,044,158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ACFF92D" w14:textId="03E8F28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6.11</w:t>
            </w:r>
          </w:p>
        </w:tc>
      </w:tr>
      <w:tr w:rsidR="00747825" w:rsidRPr="00747825" w14:paraId="557F18F8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23AD9F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5C8AB50" w14:textId="7995977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781,037,252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E611440" w14:textId="0414B36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529C36" w14:textId="0D1F5E5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764,923,178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3FAFF7" w14:textId="43495C2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1.14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4E633C" w14:textId="515FD9C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16,114,074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41B9BB" w14:textId="3A715B8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2.11</w:t>
            </w:r>
          </w:p>
        </w:tc>
      </w:tr>
      <w:tr w:rsidR="00747825" w:rsidRPr="00747825" w14:paraId="73A629A0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EDBA5D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6133436" w14:textId="7F9E570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366,096,861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9C6DED2" w14:textId="698CF63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D5F0B03" w14:textId="06AEA57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350,447,808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2363B13" w14:textId="70AC4AC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584F83B" w14:textId="1D224DF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15,649,053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33CF58" w14:textId="26A5395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4.47</w:t>
            </w:r>
          </w:p>
        </w:tc>
      </w:tr>
      <w:tr w:rsidR="00747825" w:rsidRPr="00747825" w14:paraId="3A54EE1A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97C3FA" w14:textId="77777777" w:rsidR="00E207FE" w:rsidRPr="00747825" w:rsidRDefault="00E207FE" w:rsidP="000B652C">
            <w:pPr>
              <w:ind w:leftChars="100" w:left="240" w:rightChars="36" w:right="86"/>
              <w:jc w:val="distribute"/>
              <w:rPr>
                <w:rFonts w:ascii="標楷體" w:eastAsia="標楷體" w:hAnsi="標楷體"/>
                <w:spacing w:val="-6"/>
                <w:w w:val="90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spacing w:val="-24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1463A8C" w14:textId="350646C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533,466,404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40AF79" w14:textId="68F2B6C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0.76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98B204" w14:textId="23843C3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1,346,457,234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F2089E" w14:textId="64826C2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413B9D" w14:textId="2790A5C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- 812,990,830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798C1EF" w14:textId="657FF6C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- 60.38</w:t>
            </w:r>
          </w:p>
        </w:tc>
      </w:tr>
      <w:tr w:rsidR="00747825" w:rsidRPr="00747825" w14:paraId="7EB71BFD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3F3415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非流動金融資產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EBE0542" w14:textId="2C6BB12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424,500,000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ADCA9F0" w14:textId="1499269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704ADB" w14:textId="2C299F5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1,244,500,000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F49844" w14:textId="4F3D63A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1.85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68220FA" w14:textId="6FF8C2D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- 820,000,000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937DA1B" w14:textId="6D49B9D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- 65.89</w:t>
            </w:r>
          </w:p>
        </w:tc>
      </w:tr>
      <w:tr w:rsidR="00747825" w:rsidRPr="00747825" w14:paraId="72E6C418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1B9C57A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ED9A9DE" w14:textId="6D2BF37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108,966,404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568D9A" w14:textId="237E258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8332A0" w14:textId="06AD095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101,957,234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239EA42" w14:textId="755B467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2DCC06A" w14:textId="3413EAD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7,009,170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9CE8591" w14:textId="3FE6B7A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6.87</w:t>
            </w:r>
          </w:p>
        </w:tc>
      </w:tr>
      <w:tr w:rsidR="00747825" w:rsidRPr="00747825" w14:paraId="57F422C2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9FDC44F" w14:textId="77777777" w:rsidR="00E207FE" w:rsidRPr="00747825" w:rsidRDefault="00E207FE" w:rsidP="000B652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760BA48" w14:textId="4A6AC35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17,640,527,308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4D71CBF" w14:textId="0AB35A0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25.08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7694E5" w14:textId="1384E03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16,665,989,150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3ACFF0" w14:textId="392BA27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24.81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E47ED3F" w14:textId="276B4A1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974,538,158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8657988" w14:textId="5F461A4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5.85</w:t>
            </w:r>
          </w:p>
        </w:tc>
      </w:tr>
      <w:tr w:rsidR="00747825" w:rsidRPr="00747825" w14:paraId="0CEA904F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E649D6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CAB7D05" w14:textId="6F1CF0E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4,376,010,887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9E80055" w14:textId="4F997A1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6.22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619CB7" w14:textId="0668F32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4,252,780,847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C5D82A" w14:textId="2D56062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6.33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02D298" w14:textId="6019909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123,230,040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B55FD7D" w14:textId="30AE5EC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2.90</w:t>
            </w:r>
          </w:p>
        </w:tc>
      </w:tr>
      <w:tr w:rsidR="00747825" w:rsidRPr="00747825" w14:paraId="7BBE8006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DAEEFC2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309CC6" w14:textId="558D6AA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13,992,776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2FB33B7" w14:textId="21C587F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FBE0E1" w14:textId="6AC06E9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16,658,439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EED2B5" w14:textId="2B1220C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B1641B8" w14:textId="5B894FF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- 2,665,663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E41320" w14:textId="42B1D40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- 16.00</w:t>
            </w:r>
          </w:p>
        </w:tc>
      </w:tr>
      <w:tr w:rsidR="00747825" w:rsidRPr="00747825" w14:paraId="798780D2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42585F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房屋及建築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450775" w14:textId="4C428A6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5,803,095,138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53BF044" w14:textId="1DBB0FF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8.25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7D3598" w14:textId="2EF02B3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5,936,491,113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97E00B5" w14:textId="2C3521B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8.84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EDD63B" w14:textId="235AA90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- 133,395,975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C404AEE" w14:textId="6AF4A50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- 2.25</w:t>
            </w:r>
          </w:p>
        </w:tc>
      </w:tr>
      <w:tr w:rsidR="00747825" w:rsidRPr="00747825" w14:paraId="74E2445B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65FBF0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7F0593" w14:textId="232C896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3,922,460,890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90594A4" w14:textId="45BE3B1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5.58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245948" w14:textId="2824592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3,662,534,395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B81E2BF" w14:textId="79B35BB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5.45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E466B9" w14:textId="2B57243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259,926,495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5457690" w14:textId="413DE7B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7.10</w:t>
            </w:r>
          </w:p>
        </w:tc>
      </w:tr>
      <w:tr w:rsidR="00747825" w:rsidRPr="00747825" w14:paraId="30DA6507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65534B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5391E03" w14:textId="23C61FF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217,426,087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B415B04" w14:textId="05679E1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4D8119" w14:textId="1430B1F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207,464,235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5E4AFE" w14:textId="5C3EA36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16F9A84" w14:textId="16FF314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9,961,852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1875BD2" w14:textId="63D4322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4.80</w:t>
            </w:r>
          </w:p>
        </w:tc>
      </w:tr>
      <w:tr w:rsidR="00747825" w:rsidRPr="00747825" w14:paraId="13085F8E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628570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A5EB3F" w14:textId="241060D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431,657,046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B3EB20B" w14:textId="2CFAE5D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0.61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41280A" w14:textId="0B851BE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402,735,602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A9CB85" w14:textId="67A0C2B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F17686" w14:textId="1FA1743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28,921,444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5CB7EA" w14:textId="520DD0A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7.18</w:t>
            </w:r>
          </w:p>
        </w:tc>
      </w:tr>
      <w:tr w:rsidR="00747825" w:rsidRPr="00747825" w14:paraId="2D3782E1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46925E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租賃權益改良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569FA71" w14:textId="4063745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89,950,602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DB96FCE" w14:textId="5D7C6D2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0318DC" w14:textId="39A5814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97,656,462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7DDA6C2" w14:textId="17723D5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D533D76" w14:textId="329E5CB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- 7,705,860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69C1AB" w14:textId="34BBC01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- 7.89</w:t>
            </w:r>
          </w:p>
        </w:tc>
      </w:tr>
      <w:tr w:rsidR="00747825" w:rsidRPr="00747825" w14:paraId="09A5B352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A4CFB3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EC0D753" w14:textId="7630D55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2,785,933,882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7116811" w14:textId="355BEAB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3.96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D210A4" w14:textId="2D04B1C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2,089,668,057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D553D2" w14:textId="2016D90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CFD7CE0" w14:textId="188587C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696,265,825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3AC7233" w14:textId="51E64BE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33.32</w:t>
            </w:r>
          </w:p>
        </w:tc>
      </w:tr>
      <w:tr w:rsidR="00747825" w:rsidRPr="00747825" w14:paraId="36C668C6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4DD0B62" w14:textId="77777777" w:rsidR="00E207FE" w:rsidRPr="00747825" w:rsidRDefault="00E207FE" w:rsidP="000B652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F0A8A17" w14:textId="5AEC9BC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268,184,383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26065E0" w14:textId="0879E01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313430" w14:textId="76932A6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236,961,728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5AC1258" w14:textId="3685DC6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5488C04" w14:textId="0DF5A35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31,222,655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B304B52" w14:textId="4C004C0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13.18</w:t>
            </w:r>
          </w:p>
        </w:tc>
      </w:tr>
      <w:tr w:rsidR="00747825" w:rsidRPr="00747825" w14:paraId="25D0EC1A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AE41A1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C18A530" w14:textId="1DDF138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268,184,383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8860B43" w14:textId="0579380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96AE79A" w14:textId="3280AEC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236,961,728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543C5C0" w14:textId="727801C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06498A" w14:textId="782F7A8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31,222,655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0401777" w14:textId="5374BBE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13.18</w:t>
            </w:r>
          </w:p>
        </w:tc>
      </w:tr>
      <w:tr w:rsidR="00747825" w:rsidRPr="00747825" w14:paraId="341C3A9D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FE59F1" w14:textId="77777777" w:rsidR="00E207FE" w:rsidRPr="00747825" w:rsidRDefault="00E207FE" w:rsidP="000B652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ACD4ABD" w14:textId="593F785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3,157,243,768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0B92CD8" w14:textId="4CA8773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FA41CC" w14:textId="6FE0EB9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2,920,485,286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BAF518" w14:textId="14BA68C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8596638" w14:textId="51C16E8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236,758,482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B35DA5" w14:textId="6BE7E3D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8.11</w:t>
            </w:r>
          </w:p>
        </w:tc>
      </w:tr>
      <w:tr w:rsidR="00747825" w:rsidRPr="00747825" w14:paraId="3CF752E5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A01714D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遞延資產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4646FC3" w14:textId="5A38C3B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1,767,254,326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C206F0B" w14:textId="0F27AF3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2.51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50E5B9" w14:textId="5E1E157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1,650,509,688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1898CE6" w14:textId="278544D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2.46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EF3138" w14:textId="2F7F731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116,744,638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73FFDC6" w14:textId="18B99BA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7.07</w:t>
            </w:r>
          </w:p>
        </w:tc>
      </w:tr>
      <w:tr w:rsidR="00747825" w:rsidRPr="00747825" w14:paraId="4A02FC6F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733FD58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08B173A" w14:textId="22459EE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1,133,319,259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306C219" w14:textId="2E9F120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1.61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50EB23" w14:textId="7173C23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1,049,064,750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595E15" w14:textId="73B4DEA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1.56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7B003A" w14:textId="2165D1B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84,254,509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C49E8B" w14:textId="5B1133F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8.03</w:t>
            </w:r>
          </w:p>
        </w:tc>
      </w:tr>
      <w:tr w:rsidR="00747825" w:rsidRPr="00747825" w14:paraId="44134AD1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9B022B" w14:textId="77777777" w:rsidR="00E207FE" w:rsidRPr="00747825" w:rsidRDefault="00E207FE" w:rsidP="000B652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待處理資產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8AF0F47" w14:textId="3F65021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256,670,183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EE9E0BF" w14:textId="45609F6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D5FE3F1" w14:textId="0C3B475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220,910,848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2B8653F" w14:textId="1AF1F06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71113C8" w14:textId="5051F13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35,759,335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3096BA" w14:textId="1E10DCC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16.19</w:t>
            </w:r>
          </w:p>
        </w:tc>
      </w:tr>
      <w:tr w:rsidR="00747825" w:rsidRPr="00747825" w14:paraId="1BFF8A78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3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2A0752" w14:textId="77777777" w:rsidR="00E207FE" w:rsidRPr="00747825" w:rsidRDefault="00E207FE" w:rsidP="000B652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6E67B4FF" w14:textId="1C06680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70,328,444,419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1B977D2C" w14:textId="4893709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DA9AF11" w14:textId="13AA555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67,164,734,474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11ADEDDB" w14:textId="4975377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88A9365" w14:textId="67841F9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3,163,709,945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745634E" w14:textId="1665749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4.71</w:t>
            </w:r>
          </w:p>
        </w:tc>
      </w:tr>
    </w:tbl>
    <w:p w14:paraId="356FDCFC" w14:textId="4E4ECE2D" w:rsidR="00230222" w:rsidRPr="00747825" w:rsidRDefault="00641CD8" w:rsidP="007A4DFC">
      <w:pPr>
        <w:spacing w:line="24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747825">
        <w:rPr>
          <w:rFonts w:ascii="標楷體" w:eastAsia="標楷體" w:hAnsi="標楷體"/>
          <w:sz w:val="18"/>
          <w:szCs w:val="18"/>
        </w:rPr>
        <w:t>註</w:t>
      </w:r>
      <w:proofErr w:type="gramEnd"/>
      <w:r w:rsidRPr="00747825">
        <w:rPr>
          <w:rFonts w:ascii="標楷體" w:eastAsia="標楷體" w:hAnsi="標楷體"/>
          <w:sz w:val="18"/>
          <w:szCs w:val="18"/>
        </w:rPr>
        <w:t>：</w:t>
      </w:r>
      <w:r w:rsidR="005735AB" w:rsidRPr="00747825">
        <w:rPr>
          <w:rFonts w:ascii="標楷體" w:eastAsia="標楷體" w:hAnsi="標楷體" w:hint="eastAsia"/>
          <w:sz w:val="18"/>
          <w:szCs w:val="18"/>
        </w:rPr>
        <w:t>1</w:t>
      </w:r>
      <w:r w:rsidR="005735AB" w:rsidRPr="00747825">
        <w:rPr>
          <w:rFonts w:ascii="標楷體" w:eastAsia="標楷體" w:hAnsi="標楷體"/>
          <w:sz w:val="18"/>
          <w:szCs w:val="18"/>
        </w:rPr>
        <w:t>.</w:t>
      </w:r>
      <w:r w:rsidRPr="00747825">
        <w:rPr>
          <w:rFonts w:ascii="標楷體" w:eastAsia="標楷體" w:hAnsi="標楷體"/>
          <w:sz w:val="18"/>
          <w:szCs w:val="18"/>
        </w:rPr>
        <w:t>信託代理與保證資產（負債），</w:t>
      </w:r>
      <w:r w:rsidR="00E207FE" w:rsidRPr="00747825">
        <w:rPr>
          <w:rFonts w:ascii="標楷體" w:eastAsia="標楷體" w:hAnsi="標楷體" w:hint="eastAsia"/>
          <w:sz w:val="18"/>
          <w:szCs w:val="18"/>
        </w:rPr>
        <w:t>113年底及112年底各有849,916,225元及755,274,962元</w:t>
      </w:r>
      <w:r w:rsidRPr="00747825">
        <w:rPr>
          <w:rFonts w:ascii="標楷體" w:eastAsia="標楷體" w:hAnsi="標楷體"/>
          <w:sz w:val="18"/>
          <w:szCs w:val="18"/>
        </w:rPr>
        <w:t>。</w:t>
      </w:r>
    </w:p>
    <w:p w14:paraId="40487049" w14:textId="5D405172" w:rsidR="00F77114" w:rsidRPr="00747825" w:rsidRDefault="00F77114" w:rsidP="00D65773">
      <w:pPr>
        <w:spacing w:line="240" w:lineRule="exact"/>
        <w:ind w:leftChars="151" w:left="528" w:hangingChars="92" w:hanging="166"/>
        <w:jc w:val="both"/>
        <w:rPr>
          <w:rFonts w:ascii="標楷體" w:eastAsia="標楷體" w:hAnsi="標楷體"/>
          <w:sz w:val="18"/>
          <w:szCs w:val="18"/>
        </w:rPr>
      </w:pPr>
      <w:r w:rsidRPr="00747825">
        <w:rPr>
          <w:rFonts w:ascii="標楷體" w:eastAsia="標楷體" w:hAnsi="標楷體" w:hint="eastAsia"/>
          <w:sz w:val="18"/>
          <w:szCs w:val="18"/>
        </w:rPr>
        <w:t>2</w:t>
      </w:r>
      <w:r w:rsidRPr="00747825">
        <w:rPr>
          <w:rFonts w:ascii="標楷體" w:eastAsia="標楷體" w:hAnsi="標楷體"/>
          <w:sz w:val="18"/>
          <w:szCs w:val="18"/>
        </w:rPr>
        <w:t>.</w:t>
      </w:r>
      <w:r w:rsidR="00895621" w:rsidRPr="00895621">
        <w:rPr>
          <w:rFonts w:ascii="標楷體" w:eastAsia="標楷體" w:hAnsi="標楷體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="00895621" w:rsidRPr="00895621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895621" w:rsidRPr="00895621">
        <w:rPr>
          <w:rFonts w:ascii="標楷體" w:eastAsia="標楷體" w:hAnsi="標楷體" w:hint="eastAsia"/>
          <w:sz w:val="18"/>
          <w:szCs w:val="18"/>
        </w:rPr>
        <w:t>年度起將「應付代管資產」由「什項負債」移列至「什項資產」</w:t>
      </w:r>
      <w:r w:rsidR="00956619">
        <w:rPr>
          <w:rFonts w:ascii="標楷體" w:eastAsia="標楷體" w:hAnsi="標楷體" w:hint="eastAsia"/>
          <w:sz w:val="18"/>
          <w:szCs w:val="18"/>
        </w:rPr>
        <w:t>之減項</w:t>
      </w:r>
      <w:r w:rsidR="00895621" w:rsidRPr="00895621">
        <w:rPr>
          <w:rFonts w:ascii="標楷體" w:eastAsia="標楷體" w:hAnsi="標楷體" w:hint="eastAsia"/>
          <w:sz w:val="18"/>
          <w:szCs w:val="18"/>
        </w:rPr>
        <w:t>，辦理重分類</w:t>
      </w:r>
      <w:r w:rsidRPr="00747825">
        <w:rPr>
          <w:rFonts w:ascii="標楷體" w:eastAsia="標楷體" w:hAnsi="標楷體" w:hint="eastAsia"/>
          <w:sz w:val="18"/>
          <w:szCs w:val="18"/>
        </w:rPr>
        <w:t>。</w:t>
      </w: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4"/>
        <w:gridCol w:w="1596"/>
        <w:gridCol w:w="798"/>
        <w:gridCol w:w="1595"/>
        <w:gridCol w:w="798"/>
        <w:gridCol w:w="1596"/>
        <w:gridCol w:w="784"/>
      </w:tblGrid>
      <w:tr w:rsidR="00747825" w:rsidRPr="00747825" w14:paraId="72EE3130" w14:textId="77777777" w:rsidTr="00F532FA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1F7D7CA7" w14:textId="22CC5CC1" w:rsidR="00230222" w:rsidRDefault="00230222" w:rsidP="00F532FA">
            <w:pPr>
              <w:snapToGrid w:val="0"/>
              <w:ind w:leftChars="1045" w:left="2508"/>
              <w:rPr>
                <w:rFonts w:ascii="標楷體" w:eastAsia="標楷體" w:hAnsi="標楷體"/>
                <w:kern w:val="0"/>
                <w:sz w:val="32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747825">
              <w:rPr>
                <w:rFonts w:ascii="標楷體" w:eastAsia="標楷體" w:hAnsi="標楷體"/>
                <w:b/>
                <w:sz w:val="32"/>
                <w:u w:val="single"/>
              </w:rPr>
              <w:t>醫療藥品基金</w:t>
            </w: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A1162D" w:rsidRPr="00747825">
              <w:rPr>
                <w:rFonts w:ascii="標楷體" w:eastAsia="標楷體" w:hAnsi="標楷體" w:hint="eastAsia"/>
                <w:kern w:val="0"/>
                <w:sz w:val="32"/>
              </w:rPr>
              <w:t>（續）</w:t>
            </w:r>
          </w:p>
          <w:p w14:paraId="2C23C2A0" w14:textId="0202C09A" w:rsidR="00230222" w:rsidRPr="00747825" w:rsidRDefault="00230222" w:rsidP="00F532FA">
            <w:pPr>
              <w:tabs>
                <w:tab w:val="left" w:pos="3587"/>
                <w:tab w:val="left" w:pos="8703"/>
              </w:tabs>
              <w:snapToGrid w:val="0"/>
              <w:ind w:rightChars="-4" w:right="-1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r w:rsidRPr="00747825">
              <w:rPr>
                <w:rFonts w:ascii="標楷體" w:eastAsia="標楷體" w:hAnsi="標楷體"/>
              </w:rPr>
              <w:t>11</w:t>
            </w:r>
            <w:r w:rsidR="00E207FE" w:rsidRPr="00747825">
              <w:rPr>
                <w:rFonts w:ascii="標楷體" w:eastAsia="標楷體" w:hAnsi="標楷體"/>
              </w:rPr>
              <w:t>3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6751CB01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6E20010" w14:textId="77777777" w:rsidR="00230222" w:rsidRPr="00747825" w:rsidRDefault="00230222" w:rsidP="000B652C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72948F2" w14:textId="227AECD1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E207FE" w:rsidRPr="00747825">
              <w:rPr>
                <w:rFonts w:ascii="標楷體" w:eastAsia="標楷體" w:hAnsi="標楷體"/>
              </w:rPr>
              <w:t>3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5E02B4E" w14:textId="6B8B8796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E207FE" w:rsidRPr="00747825">
              <w:rPr>
                <w:rFonts w:ascii="標楷體" w:eastAsia="標楷體" w:hAnsi="標楷體"/>
              </w:rPr>
              <w:t>2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3EA1C70" w14:textId="77777777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1BA61E93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E5C8CB" w14:textId="77777777" w:rsidR="00230222" w:rsidRPr="00747825" w:rsidRDefault="00230222" w:rsidP="00FB67F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5554EF02" w14:textId="77777777" w:rsidR="00230222" w:rsidRPr="00747825" w:rsidRDefault="00230222" w:rsidP="007A6DB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366202B5" w14:textId="77777777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690EB191" w14:textId="77777777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73BF0361" w14:textId="77777777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01F19C2C" w14:textId="77777777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2D01083F" w14:textId="77777777" w:rsidR="00230222" w:rsidRPr="00747825" w:rsidRDefault="00230222" w:rsidP="00AF652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747825" w:rsidRPr="00747825" w14:paraId="1F368354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EEFB509" w14:textId="77777777" w:rsidR="00E207FE" w:rsidRPr="00747825" w:rsidRDefault="00E207FE" w:rsidP="00E207F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00E69F" w14:textId="578E229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15,492,705,243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9C3F20" w14:textId="470D400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22.03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32E6E8A" w14:textId="34852DB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15,599,869,299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7537BA7" w14:textId="2A6E468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23.23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8BB6F23" w14:textId="6AC8DCC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- 107,164,056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9A377C4" w14:textId="12A5FFD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- 0.69</w:t>
            </w:r>
          </w:p>
        </w:tc>
      </w:tr>
      <w:tr w:rsidR="00747825" w:rsidRPr="00747825" w14:paraId="180D261A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959014A" w14:textId="77777777" w:rsidR="00E207FE" w:rsidRPr="00747825" w:rsidRDefault="00E207FE" w:rsidP="00E207F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6932A35" w14:textId="22B91F8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12,970,624,702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6C7012E" w14:textId="62807F5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18.44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B8517F4" w14:textId="6B808A0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13,126,258,250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BF4C81B" w14:textId="4F3ADDA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19.54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8AD6CD5" w14:textId="47E4BA6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- 155,633,548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034E39F" w14:textId="2EBECA0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- 1.19</w:t>
            </w:r>
          </w:p>
        </w:tc>
      </w:tr>
      <w:tr w:rsidR="00747825" w:rsidRPr="00747825" w14:paraId="6BFF8D1A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B7B7708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A92419A" w14:textId="6EA9608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12,892,886,648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7EB86AA" w14:textId="10C223C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18.33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199F9CD" w14:textId="5B58770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13,010,726,359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B1129B4" w14:textId="654B670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19.37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79BE61" w14:textId="38DC645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- 117,839,711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5893694" w14:textId="1C55D4E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- 0.91</w:t>
            </w:r>
          </w:p>
        </w:tc>
      </w:tr>
      <w:tr w:rsidR="00747825" w:rsidRPr="00747825" w14:paraId="41DAEB2B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5D50745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884C067" w14:textId="2E4A172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77,738,054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7D5FD32" w14:textId="44A2561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75F2F79" w14:textId="425DF04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115,531,891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ACF34D" w14:textId="7EF1C10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AFE893E" w14:textId="0BE8C04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- 37,793,837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1E3F92D" w14:textId="3074767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- 32.71</w:t>
            </w:r>
          </w:p>
        </w:tc>
      </w:tr>
      <w:tr w:rsidR="00747825" w:rsidRPr="00747825" w14:paraId="6D932E6E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67CB6D4" w14:textId="77777777" w:rsidR="00E207FE" w:rsidRPr="00747825" w:rsidRDefault="00E207FE" w:rsidP="00E207F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97E8D32" w14:textId="231FCC0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2,522,080,541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FBC17C" w14:textId="4B5642B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3.59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33A7184" w14:textId="2E12D47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2,473,611,049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42182A8" w14:textId="6B2CB68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49E5F98" w14:textId="5B5D29D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48,469,492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AC61EAB" w14:textId="5791838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1.96</w:t>
            </w:r>
          </w:p>
        </w:tc>
      </w:tr>
      <w:tr w:rsidR="00747825" w:rsidRPr="00747825" w14:paraId="6A6F15EC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2692786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遞延負債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71E195E" w14:textId="23BB349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201,389,596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C0153F" w14:textId="38E2CF8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0.29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BFBF385" w14:textId="4EE0F68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171,003,220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BBA02CB" w14:textId="7249A1A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0.25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09F88B" w14:textId="446C021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30,386,376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B90BB52" w14:textId="4F6A1F8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17.77</w:t>
            </w:r>
          </w:p>
        </w:tc>
      </w:tr>
      <w:tr w:rsidR="00747825" w:rsidRPr="00747825" w14:paraId="3E90B2BB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2A8F678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043D79" w14:textId="245A37D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2,320,690,945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B729AB" w14:textId="2FAA53B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3.30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5C64F61" w14:textId="0901986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2,302,607,829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3DFEFF0" w14:textId="5F1055D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3.43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04B0C3" w14:textId="3E0AB9E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18,083,116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BFE1C4E" w14:textId="5511AA8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0.79</w:t>
            </w:r>
          </w:p>
        </w:tc>
      </w:tr>
      <w:tr w:rsidR="00747825" w:rsidRPr="00747825" w14:paraId="48B70406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02573F8" w14:textId="77777777" w:rsidR="00E207FE" w:rsidRPr="00747825" w:rsidRDefault="00E207FE" w:rsidP="00E207F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7DEC83C" w14:textId="7084598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54,835,739,176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B48927" w14:textId="763CC81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77.97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0FE7176" w14:textId="351C752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51,564,865,175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C53A2F8" w14:textId="28E2735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76.77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9FDB89" w14:textId="639F69E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3,270,874,001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2B5EFA2" w14:textId="5E5220B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6.34</w:t>
            </w:r>
          </w:p>
        </w:tc>
      </w:tr>
      <w:tr w:rsidR="00747825" w:rsidRPr="00747825" w14:paraId="386BBB97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02242DB" w14:textId="77777777" w:rsidR="00E207FE" w:rsidRPr="00747825" w:rsidRDefault="00E207FE" w:rsidP="00E207F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6B9BE2" w14:textId="63AC54D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18,925,817,918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47FC27" w14:textId="7AC0716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26.91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8A12FD9" w14:textId="108FFFE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18,591,522,074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AB55CD7" w14:textId="0DCDB01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27.68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AB7891C" w14:textId="6F9FC20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334,295,844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E13CB51" w14:textId="76F80E1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1.80</w:t>
            </w:r>
          </w:p>
        </w:tc>
      </w:tr>
      <w:tr w:rsidR="00747825" w:rsidRPr="00747825" w14:paraId="25057703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8086F8B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ABD940" w14:textId="766FEFA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18,925,817,918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BA371A" w14:textId="6963E58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26.91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7E0CBE4" w14:textId="40E30D9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18,591,522,074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5FAD5CC" w14:textId="28C79B6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27.68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2E8E97F" w14:textId="2099AC1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334,295,844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C5286AE" w14:textId="2282FC8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1.80</w:t>
            </w:r>
          </w:p>
        </w:tc>
      </w:tr>
      <w:tr w:rsidR="00747825" w:rsidRPr="00747825" w14:paraId="255D7AEC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DB37199" w14:textId="77777777" w:rsidR="00E207FE" w:rsidRPr="00747825" w:rsidRDefault="00E207FE" w:rsidP="00E207F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819EDAC" w14:textId="084C39B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27,332,551,434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5BFB953" w14:textId="462B920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38.86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73576D3" w14:textId="23004A6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25,060,844,027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91C560A" w14:textId="04928D7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37.31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1DB238" w14:textId="58F2068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2,271,707,407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14B0076" w14:textId="3D435E7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9.06</w:t>
            </w:r>
          </w:p>
        </w:tc>
      </w:tr>
      <w:tr w:rsidR="00747825" w:rsidRPr="00747825" w14:paraId="4BB05B66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E41713A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A1681A" w14:textId="214B31A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13,663,488,336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E23A9D3" w14:textId="3D339FD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19.43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936F192" w14:textId="20E5AB9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13,108,384,929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DE59DC" w14:textId="0964466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19.52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C2A3560" w14:textId="3F20ADDD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555,103,407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4E5F72" w14:textId="12235CB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4.23</w:t>
            </w:r>
          </w:p>
        </w:tc>
      </w:tr>
      <w:tr w:rsidR="00747825" w:rsidRPr="00747825" w14:paraId="7FF30F2F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7AF40BB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特別公積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531642" w14:textId="73E1368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13,669,063,098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389B106" w14:textId="589760C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19.44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4592539" w14:textId="19CCDC0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11,952,459,098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AF5C0DD" w14:textId="450F697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17.80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0F4D139" w14:textId="1F33745E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1,716,604,000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B0B6A1F" w14:textId="7A602F8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14.36</w:t>
            </w:r>
          </w:p>
        </w:tc>
      </w:tr>
      <w:tr w:rsidR="00747825" w:rsidRPr="00747825" w14:paraId="213394D9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A9A7BE1" w14:textId="77777777" w:rsidR="00E207FE" w:rsidRPr="00747825" w:rsidRDefault="00E207FE" w:rsidP="00E207F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累積餘</w:t>
            </w: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8F3FAF" w14:textId="7596F356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5,122,989,857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98AC0FE" w14:textId="5D1A897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7.28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B1A8E63" w14:textId="78722F3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4,593,056,431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D55C0E" w14:textId="07D22FD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6.84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8397B1A" w14:textId="7607CFF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529,933,426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0344B24" w14:textId="663358E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11.54</w:t>
            </w:r>
          </w:p>
        </w:tc>
      </w:tr>
      <w:tr w:rsidR="00747825" w:rsidRPr="00747825" w14:paraId="67789846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2E20A8B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累積賸餘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4BB5BCD" w14:textId="65F597E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5,122,989,857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2BD9120" w14:textId="66C65647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7.28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D7567AC" w14:textId="3D6C6E3C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4,593,056,431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C16EC4E" w14:textId="05E43F9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6.84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674365D" w14:textId="5EAE698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529,933,426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356794F" w14:textId="5B0ECCA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11.54</w:t>
            </w:r>
          </w:p>
        </w:tc>
      </w:tr>
      <w:tr w:rsidR="00747825" w:rsidRPr="00747825" w14:paraId="259CD7E4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876A7B3" w14:textId="77777777" w:rsidR="00E207FE" w:rsidRPr="00747825" w:rsidRDefault="00E207FE" w:rsidP="00E207F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淨值其他項目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0C3195" w14:textId="14FAF96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3,454,379,967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D6D368" w14:textId="165F4F51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4.91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579120C" w14:textId="0546106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3,319,442,643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0B64B53" w14:textId="52031DE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4.94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747776" w14:textId="438671AA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134,937,324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B17A836" w14:textId="3C88E8D3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4.07</w:t>
            </w:r>
          </w:p>
        </w:tc>
      </w:tr>
      <w:tr w:rsidR="00747825" w:rsidRPr="00747825" w14:paraId="4A593994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D13091E" w14:textId="77777777" w:rsidR="00E207FE" w:rsidRPr="00747825" w:rsidRDefault="00E207FE" w:rsidP="00E207F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累積其他綜合餘</w:t>
            </w: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517BB9" w14:textId="4681779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3,454,379,967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704280D" w14:textId="6BA1275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4.91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58124E8" w14:textId="395CB4DF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3,319,442,643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71BC3D" w14:textId="1C54CC50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sz w:val="18"/>
                <w:szCs w:val="18"/>
              </w:rPr>
              <w:t>4.94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44F2F79" w14:textId="2EBC4A04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134,937,324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CDD2173" w14:textId="5668883B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4.07</w:t>
            </w:r>
          </w:p>
        </w:tc>
      </w:tr>
      <w:tr w:rsidR="00747825" w:rsidRPr="00747825" w14:paraId="4118F4D3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02C5E5" w14:textId="77777777" w:rsidR="00E207FE" w:rsidRPr="00747825" w:rsidRDefault="00E207FE" w:rsidP="00E207F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716EC7F1" w14:textId="27C797F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70,328,444,419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41F95C04" w14:textId="04DEF409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164BDBD9" w14:textId="7CE75072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67,164,734,474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773DD7DD" w14:textId="72907F2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A8F36CB" w14:textId="119B7A35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3,163,709,945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335C6D1" w14:textId="27E82A48" w:rsidR="00E207FE" w:rsidRPr="00747825" w:rsidRDefault="00E207FE" w:rsidP="00E207F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4.71</w:t>
            </w:r>
          </w:p>
        </w:tc>
      </w:tr>
    </w:tbl>
    <w:p w14:paraId="757525A2" w14:textId="4B2A0278" w:rsidR="00522B58" w:rsidRDefault="009A759D" w:rsidP="0042695A">
      <w:pPr>
        <w:snapToGrid w:val="0"/>
        <w:ind w:leftChars="-145" w:left="-348"/>
        <w:jc w:val="center"/>
        <w:rPr>
          <w:rFonts w:ascii="標楷體" w:eastAsia="標楷體" w:hAnsi="標楷體"/>
          <w:b/>
          <w:sz w:val="32"/>
          <w:u w:val="single"/>
        </w:rPr>
      </w:pPr>
      <w:r w:rsidRPr="00747825"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522B58" w:rsidRPr="00747825">
        <w:rPr>
          <w:rFonts w:ascii="標楷體" w:eastAsia="標楷體" w:hAnsi="標楷體" w:hint="eastAsia"/>
          <w:b/>
          <w:sz w:val="32"/>
          <w:u w:val="single"/>
        </w:rPr>
        <w:t>醫療藥品基金所屬分預算收支餘</w:t>
      </w:r>
      <w:proofErr w:type="gramStart"/>
      <w:r w:rsidR="00522B58" w:rsidRPr="00747825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522B58" w:rsidRPr="00747825">
        <w:rPr>
          <w:rFonts w:ascii="標楷體" w:eastAsia="標楷體" w:hAnsi="標楷體" w:hint="eastAsia"/>
          <w:b/>
          <w:sz w:val="32"/>
          <w:u w:val="single"/>
        </w:rPr>
        <w:t>概況表</w:t>
      </w:r>
      <w:r w:rsidRPr="00747825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2A31A6AC" w14:textId="6657215F" w:rsidR="0042695A" w:rsidRPr="00747825" w:rsidRDefault="00522B58" w:rsidP="00F532FA">
      <w:pPr>
        <w:tabs>
          <w:tab w:val="center" w:pos="5096"/>
          <w:tab w:val="right" w:pos="10440"/>
        </w:tabs>
        <w:snapToGrid w:val="0"/>
        <w:ind w:rightChars="11" w:right="26"/>
        <w:jc w:val="both"/>
        <w:rPr>
          <w:rFonts w:ascii="標楷體" w:eastAsia="標楷體" w:hAnsi="標楷體"/>
        </w:rPr>
      </w:pPr>
      <w:r w:rsidRPr="00747825">
        <w:rPr>
          <w:rFonts w:ascii="標楷體" w:eastAsia="標楷體" w:hAnsi="標楷體"/>
          <w:spacing w:val="60"/>
        </w:rPr>
        <w:tab/>
      </w:r>
      <w:r w:rsidRPr="00747825">
        <w:rPr>
          <w:rFonts w:ascii="標楷體" w:eastAsia="標楷體" w:hAnsi="標楷體" w:hint="eastAsia"/>
        </w:rPr>
        <w:t>中華民國</w:t>
      </w:r>
      <w:proofErr w:type="gramStart"/>
      <w:r w:rsidRPr="00747825">
        <w:rPr>
          <w:rFonts w:ascii="標楷體" w:eastAsia="標楷體" w:hAnsi="標楷體" w:hint="eastAsia"/>
        </w:rPr>
        <w:t>11</w:t>
      </w:r>
      <w:r w:rsidR="00755409" w:rsidRPr="00747825">
        <w:rPr>
          <w:rFonts w:ascii="標楷體" w:eastAsia="標楷體" w:hAnsi="標楷體"/>
        </w:rPr>
        <w:t>3</w:t>
      </w:r>
      <w:proofErr w:type="gramEnd"/>
      <w:r w:rsidRPr="00747825">
        <w:rPr>
          <w:rFonts w:ascii="標楷體" w:eastAsia="標楷體" w:hAnsi="標楷體" w:hint="eastAsia"/>
        </w:rPr>
        <w:t>年度</w:t>
      </w:r>
      <w:r w:rsidRPr="00747825">
        <w:rPr>
          <w:rFonts w:ascii="標楷體" w:eastAsia="標楷體" w:hAnsi="標楷體"/>
        </w:rPr>
        <w:tab/>
      </w:r>
      <w:r w:rsidRPr="00747825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496"/>
        <w:gridCol w:w="960"/>
        <w:gridCol w:w="840"/>
        <w:gridCol w:w="960"/>
        <w:gridCol w:w="960"/>
        <w:gridCol w:w="960"/>
        <w:gridCol w:w="960"/>
        <w:gridCol w:w="840"/>
        <w:gridCol w:w="840"/>
        <w:gridCol w:w="801"/>
        <w:gridCol w:w="588"/>
      </w:tblGrid>
      <w:tr w:rsidR="00747825" w:rsidRPr="00747825" w14:paraId="76E0B014" w14:textId="77777777" w:rsidTr="005D440E">
        <w:trPr>
          <w:trHeight w:val="340"/>
        </w:trPr>
        <w:tc>
          <w:tcPr>
            <w:tcW w:w="149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4DD3E0D6" w14:textId="77777777" w:rsidR="00522B58" w:rsidRPr="00747825" w:rsidRDefault="00522B58" w:rsidP="002A60A4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  <w:r w:rsidRPr="00747825"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4654F1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業務收入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D987EB9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業務成本與費用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E4256B9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業務賸餘</w:t>
            </w:r>
          </w:p>
          <w:p w14:paraId="0205D70B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（短</w:t>
            </w:r>
            <w:proofErr w:type="gramStart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）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1780C3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業務外收入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1B3826C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業務外費用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E9F41F3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業務外賸餘</w:t>
            </w:r>
          </w:p>
          <w:p w14:paraId="7EB1E383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（短</w:t>
            </w:r>
            <w:proofErr w:type="gramStart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）</w:t>
            </w:r>
          </w:p>
        </w:tc>
        <w:tc>
          <w:tcPr>
            <w:tcW w:w="3069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72096F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本期賸餘（短</w:t>
            </w:r>
            <w:proofErr w:type="gramStart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）</w:t>
            </w:r>
          </w:p>
        </w:tc>
      </w:tr>
      <w:tr w:rsidR="00747825" w:rsidRPr="00747825" w14:paraId="68E52930" w14:textId="77777777" w:rsidTr="005D440E">
        <w:trPr>
          <w:trHeight w:val="340"/>
        </w:trPr>
        <w:tc>
          <w:tcPr>
            <w:tcW w:w="1496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CFD76B" w14:textId="77777777" w:rsidR="00522B58" w:rsidRPr="00747825" w:rsidRDefault="00522B58" w:rsidP="002A60A4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E9EE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22ED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6EBA3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AAB2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370BE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E916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2D672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預算數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D9AB01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審定數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822C2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比較增減</w:t>
            </w:r>
          </w:p>
        </w:tc>
      </w:tr>
      <w:tr w:rsidR="00747825" w:rsidRPr="00747825" w14:paraId="2121E34A" w14:textId="77777777" w:rsidTr="005D440E">
        <w:trPr>
          <w:trHeight w:val="340"/>
        </w:trPr>
        <w:tc>
          <w:tcPr>
            <w:tcW w:w="1496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A69FFCA" w14:textId="77777777" w:rsidR="00522B58" w:rsidRPr="00747825" w:rsidRDefault="00522B58" w:rsidP="002A60A4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86AAB3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C4F3EFD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303EF6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EC2F0C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D5A45F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20F8F26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F39F51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233993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8A25C0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金額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D7353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％</w:t>
            </w:r>
          </w:p>
        </w:tc>
      </w:tr>
      <w:tr w:rsidR="00747825" w:rsidRPr="00747825" w14:paraId="611F5085" w14:textId="77777777" w:rsidTr="005D440E">
        <w:trPr>
          <w:trHeight w:val="454"/>
        </w:trPr>
        <w:tc>
          <w:tcPr>
            <w:tcW w:w="14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9530B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基隆醫院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2939992" w14:textId="54C1830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1,907,757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377684E" w14:textId="3EE60AE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1,881,533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6E95240" w14:textId="4246611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26,224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0539E3" w14:textId="0EF4BAD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75,428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38AB519" w14:textId="60769F9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43,782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B524EAF" w14:textId="1EE885E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31,646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A157CE" w14:textId="1DC8677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71,099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B25792" w14:textId="50545F7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57,870</w:t>
            </w:r>
          </w:p>
        </w:tc>
        <w:tc>
          <w:tcPr>
            <w:tcW w:w="801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D65ECC" w14:textId="7066074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- 13,228</w:t>
            </w:r>
          </w:p>
        </w:tc>
        <w:tc>
          <w:tcPr>
            <w:tcW w:w="58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FF7B06" w14:textId="4363E5D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- 18.61</w:t>
            </w:r>
          </w:p>
        </w:tc>
      </w:tr>
      <w:tr w:rsidR="00747825" w:rsidRPr="00747825" w14:paraId="6EC13F29" w14:textId="77777777" w:rsidTr="005D440E">
        <w:trPr>
          <w:trHeight w:val="45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0F921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臺北醫院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20F4C" w14:textId="05F64F0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4,141,473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1CC2C" w14:textId="4A2D3AA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3,965,425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28D99" w14:textId="1AC5D0D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176,048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F09B5" w14:textId="143A575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183,467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470DF" w14:textId="013BCE7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125,158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AE842" w14:textId="7E13133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58,308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8D3699" w14:textId="51D914B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194,501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74408E" w14:textId="440B684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234,357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DD7189" w14:textId="76A9842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39,856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5973ED" w14:textId="09EC51B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20.49</w:t>
            </w:r>
          </w:p>
        </w:tc>
      </w:tr>
      <w:tr w:rsidR="00747825" w:rsidRPr="00747825" w14:paraId="5036AB37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0EF99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桃園醫院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4830B" w14:textId="15F269A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8,404,040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41B42" w14:textId="4890B60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8,171,476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679C8" w14:textId="156941E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232,563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AE072" w14:textId="79BEAB6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384,816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159BF" w14:textId="4084383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250,227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CB02F" w14:textId="2075FC5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134,588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1FAC9A" w14:textId="41400BB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307,902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2D6C42" w14:textId="2C8600F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367,152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9EF16D" w14:textId="31BA884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59,250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A0A716" w14:textId="7DC39C9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19.24</w:t>
            </w:r>
          </w:p>
        </w:tc>
      </w:tr>
      <w:tr w:rsidR="00747825" w:rsidRPr="00747825" w14:paraId="5120A997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34DF9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苗栗醫院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32001" w14:textId="4AF3497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1,443,902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F71F8" w14:textId="493BC7C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1,398,350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42C5C" w14:textId="16AAE20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45,552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69A2A" w14:textId="306926A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71,223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527CE" w14:textId="3D8D6CE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51,045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4EF10" w14:textId="7DE2B4F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20,178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2421F0" w14:textId="0D747D2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77,438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36C808" w14:textId="30EB38C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65,730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A4BE8F" w14:textId="4108FF2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- 11,707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2F641E" w14:textId="5342C20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- 15.12</w:t>
            </w:r>
          </w:p>
        </w:tc>
      </w:tr>
      <w:tr w:rsidR="00747825" w:rsidRPr="00747825" w14:paraId="0ABBA5A9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6E5C3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豐原醫院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956DD" w14:textId="3DDA6EF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3,052,849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61ADA" w14:textId="4B8D39A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2,946,800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0EA60" w14:textId="1E1FDF7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106,048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C1BCC" w14:textId="27D77C6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273,526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3406B" w14:textId="5C92A12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205,677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B2481" w14:textId="1DDAC2B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67,849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346EB0" w14:textId="202F8B7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128,345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87194C" w14:textId="2176C33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173,898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E25DC4" w14:textId="1C606C8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45,553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33E3EC" w14:textId="3DA6459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35.49</w:t>
            </w:r>
          </w:p>
        </w:tc>
      </w:tr>
      <w:tr w:rsidR="00747825" w:rsidRPr="00747825" w14:paraId="6150BD63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EFE76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臺中醫院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4EC4E" w14:textId="64FEF42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2,664,498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A3457" w14:textId="33AA58D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2,590,616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6DCCD" w14:textId="2AAFEDD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73,881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16D3A" w14:textId="6327E37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172,022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83238" w14:textId="49184FA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129,334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B7AC5" w14:textId="7BBD63A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42,687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5184AD" w14:textId="6C263C6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87,357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5BA1A9" w14:textId="1615EAF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116,569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55AECD" w14:textId="271A7C8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29,212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FE995" w14:textId="075EFF6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33.44</w:t>
            </w:r>
          </w:p>
        </w:tc>
      </w:tr>
      <w:tr w:rsidR="00747825" w:rsidRPr="00747825" w14:paraId="7F30CFB1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E6B02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彰化醫院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C2916" w14:textId="2A5B71D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2,226,545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0E020" w14:textId="37AC280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2,178,964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2E8C4" w14:textId="187ABE7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47,581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E88970" w14:textId="4368DD5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199,172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D4630" w14:textId="02D62FB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149,788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A5145" w14:textId="4E0513E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49,384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FC6F87" w14:textId="0C47201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64,969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4F4F01" w14:textId="0C0F248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96,965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96C5B6" w14:textId="6D69649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31,996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2BA39F" w14:textId="1D7E1ED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49.25</w:t>
            </w:r>
          </w:p>
        </w:tc>
      </w:tr>
      <w:tr w:rsidR="00747825" w:rsidRPr="00747825" w14:paraId="4BAB48C5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CBDB4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南投醫院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6545F" w14:textId="4D877B8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2,036,720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F79E9" w14:textId="019A200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1,964,844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74985E" w14:textId="4ED1731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71,875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614E2" w14:textId="45322BF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180,875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BE790" w14:textId="623A341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87,121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CF4166" w14:textId="276893D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93,753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0CC7D6" w14:textId="5C87ABD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117,441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5B3828" w14:textId="40E650B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165,628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862116" w14:textId="7D31B60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48,187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B01891" w14:textId="2FC4947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41.03</w:t>
            </w:r>
          </w:p>
        </w:tc>
      </w:tr>
      <w:tr w:rsidR="00747825" w:rsidRPr="00747825" w14:paraId="4582E679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37C18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嘉義醫院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C65FB" w14:textId="7E86A92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1,016,570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1300A" w14:textId="75E1EF1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1,006,302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CD204" w14:textId="78D1A31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10,267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1A9E3" w14:textId="338CC32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92,682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F396A" w14:textId="18C00EE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67,447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A6A15" w14:textId="3B1A969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25,235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14618C" w14:textId="3262012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7,625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EF215B" w14:textId="0D02EA6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35,503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DF96AC" w14:textId="2BF4343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27,878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A40C91" w14:textId="2775719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365.62</w:t>
            </w:r>
          </w:p>
        </w:tc>
      </w:tr>
      <w:tr w:rsidR="00747825" w:rsidRPr="00747825" w14:paraId="7CF3CC49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09AF4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朴子醫院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56B2A" w14:textId="5101FDE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623,997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D1302" w14:textId="4A3FD56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621,815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F0B05" w14:textId="77A7C74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2,182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689BE" w14:textId="6D8B220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57,276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F3071" w14:textId="47B8579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41,672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2209E" w14:textId="7635FBA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15,603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99FE66" w14:textId="04587CA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11,340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C18751" w14:textId="3630B01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17,785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70F66E" w14:textId="45D7B4C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6,445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AAC927" w14:textId="27AFC96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56.84</w:t>
            </w:r>
          </w:p>
        </w:tc>
      </w:tr>
      <w:tr w:rsidR="00747825" w:rsidRPr="00747825" w14:paraId="30B16CAD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0F4AC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新營醫院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7308B" w14:textId="63623D8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766,416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E17F7" w14:textId="1710263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757,674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A45E7" w14:textId="17C4AA5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8,741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8B3B1" w14:textId="4F445CD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66,376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2620C" w14:textId="331C5C5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50,680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82A8A" w14:textId="598819D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15,695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A4FB94" w14:textId="6F7C3AD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11,993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541197" w14:textId="3E6F6B8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24,437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33A9DF" w14:textId="71FFC5D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12,444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08910D" w14:textId="205B70F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103.77</w:t>
            </w:r>
          </w:p>
        </w:tc>
      </w:tr>
      <w:tr w:rsidR="00747825" w:rsidRPr="00747825" w14:paraId="41956342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2F13B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臺南醫院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D29BF" w14:textId="7E2CE83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2,334,401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7388A" w14:textId="186D6EC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2,281,695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0C9CB" w14:textId="3A0D4B2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52,706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A6269" w14:textId="1E49F32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172,079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E450A" w14:textId="10263F4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120,309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B63E1" w14:textId="752628B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51,769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638103" w14:textId="121D9B3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89,115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591480" w14:textId="494721F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104,475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74461E" w14:textId="35EF7BC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15,360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B2E203" w14:textId="601E6CD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17.24</w:t>
            </w:r>
          </w:p>
        </w:tc>
      </w:tr>
      <w:tr w:rsidR="00747825" w:rsidRPr="00747825" w14:paraId="1F1341D4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DB079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旗山醫院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7CF18" w14:textId="1784E2A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1,862,921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0D450" w14:textId="1D50A2B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1,777,224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DE000" w14:textId="50B0A99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85,696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718CB" w14:textId="19E29E5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182,360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F17CF" w14:textId="6E83DEB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119,817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147E7" w14:textId="5B0BC7C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62,542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702B61" w14:textId="0B5DD20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70,630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3D067F" w14:textId="53552C2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148,239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2F234F" w14:textId="3E1A1CE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77,609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6A5A34" w14:textId="5C536E9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109.88</w:t>
            </w:r>
          </w:p>
        </w:tc>
      </w:tr>
      <w:tr w:rsidR="00747825" w:rsidRPr="00747825" w14:paraId="47073254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119B0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澎湖醫院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34D34" w14:textId="0431AE8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698,177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59CAE" w14:textId="7C9058E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705,583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8A26A" w14:textId="7768BFB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- 7,406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9BA93A" w14:textId="175D4AD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70,399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8056A" w14:textId="0BC014C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53,156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48A33" w14:textId="689F308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17,243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26A670" w14:textId="6F1E375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939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CBDD59" w14:textId="079C16C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9,836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F75DD2" w14:textId="40F8FCF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8,897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D72DDC" w14:textId="3E91C0F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947.59</w:t>
            </w:r>
          </w:p>
        </w:tc>
      </w:tr>
      <w:tr w:rsidR="00747825" w:rsidRPr="00747825" w14:paraId="3004EC73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29F72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屏東醫院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BDDF0" w14:textId="47B77F2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2,253,528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E0E0B" w14:textId="2BD7E8B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2,197,100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D64E9" w14:textId="4B64C6D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56,428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4F8DD" w14:textId="0A3C24A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202,640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C2C4D" w14:textId="4C85730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154,863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C3CAC" w14:textId="6F0A3D6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47,776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505CE4" w14:textId="7E76202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73,098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085878" w14:textId="3997616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104,205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36AB91" w14:textId="714C34B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31,107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60A774" w14:textId="59E3653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42.56</w:t>
            </w:r>
          </w:p>
        </w:tc>
      </w:tr>
      <w:tr w:rsidR="00747825" w:rsidRPr="00747825" w14:paraId="23DB702C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EFD36A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恆春旅遊醫院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8E68F7" w14:textId="1383A74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419,802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DB54E" w14:textId="141CED5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418,881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1488E" w14:textId="6BA9092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921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9338C" w14:textId="33DF97F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18,120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B5208" w14:textId="6442AA0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12,695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6E461" w14:textId="4B7DA03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5,425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C45798" w14:textId="6877F7F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15,928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6153CF" w14:textId="2AA6CA1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6,346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D9141F" w14:textId="188823E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- 9,581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E5E6FE" w14:textId="6C47B20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- 60.16</w:t>
            </w:r>
          </w:p>
        </w:tc>
      </w:tr>
      <w:tr w:rsidR="00747825" w:rsidRPr="00747825" w14:paraId="03473206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B0FEB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臺東醫院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E6C3D" w14:textId="6C32D45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633,270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B06AB" w14:textId="56F325A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643,112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BDC43" w14:textId="6C1BD28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- 9,842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DBFD8" w14:textId="5518B3F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63,575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5A294" w14:textId="6660FDA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48,231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ACAD4" w14:textId="5346BD9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15,343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53F04B" w14:textId="78ADD69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4,306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365FCF" w14:textId="11ACA40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5,501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067DFC" w14:textId="585EECF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1,195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1C1B11" w14:textId="5A5BC7D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pacing w:val="-4"/>
                <w:w w:val="9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27.76</w:t>
            </w:r>
          </w:p>
        </w:tc>
      </w:tr>
      <w:tr w:rsidR="00747825" w:rsidRPr="00747825" w14:paraId="0951BE7B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6B14C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花蓮醫院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C9563" w14:textId="4D6E5C0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726,288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BF392" w14:textId="153B6C4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741,377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C047F" w14:textId="391C38A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- 15,088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581E3" w14:textId="7FCFCD1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89,509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49DC8" w14:textId="022200A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64,617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5E3F6" w14:textId="374888E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24,891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573A31" w14:textId="4D4B1E5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2,240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606450" w14:textId="512CF98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9,803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F503F1" w14:textId="22BAA5B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7,563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A4F4D8" w14:textId="4201FD4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337.67</w:t>
            </w:r>
          </w:p>
        </w:tc>
      </w:tr>
      <w:tr w:rsidR="00747825" w:rsidRPr="00747825" w14:paraId="5D761380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52BDF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玉里醫院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0C82B" w14:textId="7875617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1,239,255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BD3A7" w14:textId="4CCAF06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1,092,039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38E70" w14:textId="315B2D8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147,216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C4771" w14:textId="0E0F692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95,091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D6AFC" w14:textId="562D292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50,362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DEA1C" w14:textId="43A9AA4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44,728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0B2697" w14:textId="23A70D0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13,954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D44759" w14:textId="2E0D0C1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191,945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C1E8A9" w14:textId="2F2DBCD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177,991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07989A" w14:textId="1852AE26" w:rsidR="00755409" w:rsidRPr="00E80207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pacing w:val="-12"/>
                <w:sz w:val="18"/>
                <w:szCs w:val="18"/>
              </w:rPr>
            </w:pPr>
            <w:r w:rsidRPr="00E80207">
              <w:rPr>
                <w:rFonts w:asciiTheme="minorEastAsia" w:eastAsiaTheme="minorEastAsia" w:hAnsiTheme="minorEastAsia"/>
                <w:noProof/>
                <w:spacing w:val="-12"/>
                <w:sz w:val="18"/>
                <w:szCs w:val="18"/>
              </w:rPr>
              <w:t>1,275.56</w:t>
            </w:r>
          </w:p>
        </w:tc>
      </w:tr>
      <w:tr w:rsidR="00747825" w:rsidRPr="00747825" w14:paraId="73B22640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70140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金門醫院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57AF5E" w14:textId="23C2ACB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1,168,113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F8F0D" w14:textId="76F8833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1,190,629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FC0C3" w14:textId="673D5BC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- 22,515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2C6EA" w14:textId="3B5A3F7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74,647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5E330" w14:textId="617C1BE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60,719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97CA9" w14:textId="32CBCCC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13,927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90192B" w14:textId="3E4B597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- 24,804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223BD3" w14:textId="052F72D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- 8,588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5DBFC8" w14:textId="6F9B755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16,215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9322FD" w14:textId="2DCFC4F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- 65.38</w:t>
            </w:r>
          </w:p>
        </w:tc>
      </w:tr>
      <w:tr w:rsidR="00747825" w:rsidRPr="00747825" w14:paraId="5EB7FC3D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261C9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桃園療養院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E0B4E" w14:textId="05AD436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1,072,212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4540D" w14:textId="2A8AB65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1,039,858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950B6" w14:textId="38E49A4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32,354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A4CBA" w14:textId="2A49CF7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146,473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E6A03" w14:textId="432A2DD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111,442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5EB41" w14:textId="154B753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35,030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4EE153" w14:textId="50408F8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61,041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26F64A" w14:textId="373876C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67,384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C323C9" w14:textId="685594E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6,343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40CAFB" w14:textId="3612F4A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10.39</w:t>
            </w:r>
          </w:p>
        </w:tc>
      </w:tr>
      <w:tr w:rsidR="00747825" w:rsidRPr="00747825" w14:paraId="0F286B85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49011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八里療養院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7C932" w14:textId="07F124A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581,568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E6805" w14:textId="0EB6C17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571,584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94E2C" w14:textId="530B39C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9,984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8DD55" w14:textId="779A016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62,494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FB636" w14:textId="1C6EC61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51,437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DEF2A" w14:textId="3DE5E6C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11,056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ACE4EB" w14:textId="38C111B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16,902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D6C9DC" w14:textId="1C07EA1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21,040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0AE97E" w14:textId="71EF484E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4,138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AC6842" w14:textId="71CDFD0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24.49</w:t>
            </w:r>
          </w:p>
        </w:tc>
      </w:tr>
      <w:tr w:rsidR="00747825" w:rsidRPr="00747825" w14:paraId="752B1F37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181FE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草屯療養院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4BB59" w14:textId="55FE283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1,157,222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42982" w14:textId="22B9FBA8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1,114,209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95ACE" w14:textId="7290F0B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43,013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FD9754" w14:textId="5A17734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106,069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37384" w14:textId="681C00F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85,126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36E6A" w14:textId="6FADCCB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20,943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FF9BB9" w14:textId="4C15212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54,555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05B910" w14:textId="1419473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63,956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995EC7" w14:textId="5978431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9,401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D5B91A" w14:textId="6B970ED2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17.23</w:t>
            </w:r>
          </w:p>
        </w:tc>
      </w:tr>
      <w:tr w:rsidR="00747825" w:rsidRPr="00747825" w14:paraId="3BF4CB93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97C17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嘉南療養院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429E" w14:textId="0107F79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676,044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A6D15" w14:textId="092355C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658,382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7959F" w14:textId="6EED707A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17,662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3CA2F" w14:textId="0A1F1E7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87,038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02340" w14:textId="22B197D6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64,312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50E3D" w14:textId="26C2C50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22,726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9018A6" w14:textId="0E00D98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31,706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0E4DA7" w14:textId="7B20766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40,389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C5E618" w14:textId="41C59BD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8,683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190C2C" w14:textId="6F0F883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27.39</w:t>
            </w:r>
          </w:p>
        </w:tc>
      </w:tr>
      <w:tr w:rsidR="00747825" w:rsidRPr="00747825" w14:paraId="3C83EA33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2AD34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樂生療養院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B85D2" w14:textId="202AC6B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1,005,516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9B2A3" w14:textId="5D0DD32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970,747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6FFE4" w14:textId="73C6D614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34,768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39E27" w14:textId="2C4EFD1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145,769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70D38" w14:textId="152FCE4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112,157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2E906" w14:textId="22809D35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33,611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225030" w14:textId="2FE4B09B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44,284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6B2671" w14:textId="1292B84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68,380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AE9132" w14:textId="79AB1F1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24,096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050454" w14:textId="0E5222D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54.41</w:t>
            </w:r>
          </w:p>
        </w:tc>
      </w:tr>
      <w:tr w:rsidR="00747825" w:rsidRPr="00747825" w14:paraId="1568383D" w14:textId="77777777" w:rsidTr="005D440E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BC7EA5" w14:textId="77777777" w:rsidR="00755409" w:rsidRPr="00747825" w:rsidRDefault="00755409" w:rsidP="0075540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747825">
              <w:rPr>
                <w:rFonts w:ascii="標楷體" w:eastAsia="標楷體" w:hAnsi="標楷體" w:hint="eastAsia"/>
                <w:noProof/>
                <w:sz w:val="22"/>
              </w:rPr>
              <w:t>胸腔病院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79534ACB" w14:textId="4E589AE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365,541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</w:tcBorders>
            <w:vAlign w:val="center"/>
          </w:tcPr>
          <w:p w14:paraId="0B693932" w14:textId="322B0563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355,502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5EC3F8EC" w14:textId="6D9E7F3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10,039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1F3153B2" w14:textId="4B5F966D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25,699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4264A4F6" w14:textId="722F025C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17,051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2A194E48" w14:textId="43EDC757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8,647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DCDCA0" w14:textId="287CDE70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21,228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F08B001" w14:textId="742C73E1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18,686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B54F3F2" w14:textId="3E6B9D5F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- 2,541</w:t>
            </w:r>
          </w:p>
        </w:tc>
        <w:tc>
          <w:tcPr>
            <w:tcW w:w="58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1F8619" w14:textId="10354189" w:rsidR="00755409" w:rsidRPr="00747825" w:rsidRDefault="00755409" w:rsidP="00755409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- 11.97</w:t>
            </w:r>
          </w:p>
        </w:tc>
      </w:tr>
    </w:tbl>
    <w:p w14:paraId="5A4236C1" w14:textId="77777777" w:rsidR="00A11CE0" w:rsidRPr="00747825" w:rsidRDefault="00522B58" w:rsidP="00093B7F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  <w:rPr>
          <w:rFonts w:ascii="標楷體" w:eastAsia="標楷體" w:hAnsi="標楷體"/>
          <w:sz w:val="20"/>
        </w:rPr>
      </w:pPr>
      <w:proofErr w:type="gramStart"/>
      <w:r w:rsidRPr="00747825">
        <w:rPr>
          <w:rFonts w:ascii="標楷體" w:eastAsia="標楷體" w:hAnsi="標楷體" w:hint="eastAsia"/>
          <w:sz w:val="20"/>
        </w:rPr>
        <w:t>註</w:t>
      </w:r>
      <w:proofErr w:type="gramEnd"/>
      <w:r w:rsidRPr="00747825">
        <w:rPr>
          <w:rFonts w:ascii="標楷體" w:eastAsia="標楷體" w:hAnsi="標楷體" w:hint="eastAsia"/>
          <w:sz w:val="20"/>
        </w:rPr>
        <w:t>：本表係依本部審定該基金決算數額編列。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1944"/>
        <w:gridCol w:w="1944"/>
        <w:gridCol w:w="1940"/>
        <w:gridCol w:w="1624"/>
      </w:tblGrid>
      <w:tr w:rsidR="00747825" w:rsidRPr="00747825" w14:paraId="6F5A450B" w14:textId="77777777" w:rsidTr="00F532FA">
        <w:trPr>
          <w:trHeight w:val="567"/>
        </w:trPr>
        <w:tc>
          <w:tcPr>
            <w:tcW w:w="102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93B659A" w14:textId="12611D88" w:rsidR="00DF241B" w:rsidRDefault="00DF241B" w:rsidP="00F532FA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szCs w:val="24"/>
                <w:u w:val="single"/>
              </w:rPr>
            </w:pPr>
            <w:r w:rsidRPr="00747825">
              <w:rPr>
                <w:b/>
                <w:sz w:val="32"/>
                <w:szCs w:val="24"/>
                <w:u w:val="single"/>
              </w:rPr>
              <w:lastRenderedPageBreak/>
              <w:br w:type="page"/>
            </w:r>
            <w:r w:rsidRPr="00747825">
              <w:rPr>
                <w:rFonts w:hint="eastAsia"/>
                <w:b/>
                <w:sz w:val="32"/>
                <w:szCs w:val="24"/>
                <w:u w:val="single"/>
              </w:rPr>
              <w:t xml:space="preserve">　</w:t>
            </w:r>
            <w:r w:rsidRPr="00747825">
              <w:rPr>
                <w:rFonts w:ascii="標楷體" w:eastAsia="標楷體" w:hAnsi="標楷體" w:hint="eastAsia"/>
                <w:b/>
                <w:spacing w:val="-10"/>
                <w:sz w:val="32"/>
                <w:szCs w:val="24"/>
                <w:u w:val="single"/>
              </w:rPr>
              <w:t>醫療藥品基金所屬分預算門診病患醫療計畫執行情形彙總表</w:t>
            </w:r>
            <w:r w:rsidRPr="00747825">
              <w:rPr>
                <w:rFonts w:ascii="標楷體" w:eastAsia="標楷體" w:hAnsi="標楷體" w:hint="eastAsia"/>
                <w:b/>
                <w:sz w:val="32"/>
                <w:szCs w:val="24"/>
                <w:u w:val="single"/>
              </w:rPr>
              <w:t xml:space="preserve">　</w:t>
            </w:r>
          </w:p>
          <w:p w14:paraId="36B59678" w14:textId="25306FBF" w:rsidR="008A6692" w:rsidRPr="00747825" w:rsidRDefault="00DF241B" w:rsidP="00F532FA">
            <w:pPr>
              <w:tabs>
                <w:tab w:val="center" w:pos="5057"/>
                <w:tab w:val="right" w:pos="10182"/>
              </w:tabs>
              <w:snapToGrid w:val="0"/>
              <w:ind w:left="28" w:rightChars="-18" w:right="-43"/>
              <w:jc w:val="right"/>
              <w:rPr>
                <w:b/>
                <w:sz w:val="32"/>
                <w:szCs w:val="24"/>
                <w:u w:val="single"/>
              </w:rPr>
            </w:pP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  <w:szCs w:val="24"/>
              </w:rPr>
              <w:t>11</w:t>
            </w:r>
            <w:r w:rsidR="00755409" w:rsidRPr="00747825">
              <w:rPr>
                <w:rFonts w:ascii="標楷體" w:eastAsia="標楷體" w:hAnsi="標楷體"/>
                <w:szCs w:val="24"/>
              </w:rPr>
              <w:t>3</w:t>
            </w:r>
            <w:proofErr w:type="gramEnd"/>
            <w:r w:rsidRPr="00747825">
              <w:rPr>
                <w:rFonts w:ascii="標楷體" w:eastAsia="標楷體" w:hAnsi="標楷體" w:hint="eastAsia"/>
                <w:szCs w:val="24"/>
              </w:rPr>
              <w:t>年度</w:t>
            </w: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單位：人次</w:t>
            </w:r>
          </w:p>
        </w:tc>
      </w:tr>
      <w:tr w:rsidR="00747825" w:rsidRPr="00747825" w14:paraId="55DF9306" w14:textId="77777777" w:rsidTr="00FB43EC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 w:val="restart"/>
            <w:tcBorders>
              <w:top w:val="single" w:sz="8" w:space="0" w:color="auto"/>
            </w:tcBorders>
            <w:vAlign w:val="center"/>
          </w:tcPr>
          <w:p w14:paraId="7517B3D3" w14:textId="77777777" w:rsidR="00DF241B" w:rsidRPr="00747825" w:rsidRDefault="00DF241B" w:rsidP="0025330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分預算名稱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295A972C" w14:textId="77777777" w:rsidR="00DF241B" w:rsidRPr="00747825" w:rsidRDefault="00DF241B" w:rsidP="0025330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13662DA8" w14:textId="77777777" w:rsidR="00DF241B" w:rsidRPr="00747825" w:rsidRDefault="00DF241B" w:rsidP="0025330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實際數</w:t>
            </w:r>
          </w:p>
        </w:tc>
        <w:tc>
          <w:tcPr>
            <w:tcW w:w="3564" w:type="dxa"/>
            <w:gridSpan w:val="2"/>
            <w:tcBorders>
              <w:top w:val="single" w:sz="8" w:space="0" w:color="auto"/>
            </w:tcBorders>
            <w:vAlign w:val="center"/>
          </w:tcPr>
          <w:p w14:paraId="51F2421F" w14:textId="77777777" w:rsidR="00DF241B" w:rsidRPr="00747825" w:rsidRDefault="00DF241B" w:rsidP="0025330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747825" w:rsidRPr="00747825" w14:paraId="20E5016F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/>
            <w:tcBorders>
              <w:bottom w:val="single" w:sz="8" w:space="0" w:color="auto"/>
            </w:tcBorders>
            <w:vAlign w:val="center"/>
          </w:tcPr>
          <w:p w14:paraId="7D183F5E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2643F276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17B94F58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center"/>
          </w:tcPr>
          <w:p w14:paraId="3B259878" w14:textId="77777777" w:rsidR="00DF241B" w:rsidRPr="00747825" w:rsidRDefault="00DF241B" w:rsidP="0025330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增減數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2C570198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747825" w:rsidRPr="00747825" w14:paraId="7353388D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4B14E" w14:textId="77777777" w:rsidR="000F4828" w:rsidRPr="00747825" w:rsidRDefault="000F4828" w:rsidP="000F4828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bCs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bCs/>
                <w:sz w:val="22"/>
              </w:rPr>
              <w:t>合計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2B6BA" w14:textId="06DD7A2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8,497,409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90305" w14:textId="3942802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8,459,563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59D9F" w14:textId="45771D7F" w:rsidR="000F4828" w:rsidRPr="00747825" w:rsidRDefault="000F4828" w:rsidP="000F4828">
            <w:pPr>
              <w:widowControl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37,846 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CCF8E" w14:textId="2F66E0A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0.45 </w:t>
            </w:r>
          </w:p>
        </w:tc>
      </w:tr>
      <w:tr w:rsidR="00747825" w:rsidRPr="00747825" w14:paraId="0F4A4C2C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D5B61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基隆醫院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77047" w14:textId="3AB78F7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542,508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B3E0B" w14:textId="3B5E2D0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464,698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7F534" w14:textId="05B3689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77,810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69120" w14:textId="4EBFCEA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14.34 </w:t>
            </w:r>
          </w:p>
        </w:tc>
      </w:tr>
      <w:tr w:rsidR="00747825" w:rsidRPr="00747825" w14:paraId="5619B8E4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8FBC4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F687D" w14:textId="015B91E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719,646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87EE5" w14:textId="63769BF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791,324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8D7DC" w14:textId="245E0BC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71,678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DBD09" w14:textId="0157BA4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9.96 </w:t>
            </w:r>
          </w:p>
        </w:tc>
      </w:tr>
      <w:tr w:rsidR="00747825" w:rsidRPr="00747825" w14:paraId="49A37E63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6ECA1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桃園醫院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0A23F" w14:textId="0BB2DA6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1,331,089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D28D8" w14:textId="67C462F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1,385,407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4DE21" w14:textId="75375D9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54,318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A74E6" w14:textId="2FB0F87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4.08 </w:t>
            </w:r>
          </w:p>
        </w:tc>
      </w:tr>
      <w:tr w:rsidR="00747825" w:rsidRPr="00747825" w14:paraId="575EA1CB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465D9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苗栗醫院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3ED0F" w14:textId="18B773C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360,000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A06E9" w14:textId="69180F1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323,296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7BD6E" w14:textId="6FFE4EF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36,704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B2C47" w14:textId="18C59BF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10.20 </w:t>
            </w:r>
          </w:p>
        </w:tc>
      </w:tr>
      <w:tr w:rsidR="00747825" w:rsidRPr="00747825" w14:paraId="2A2988A7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1C847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豐原醫院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D3C55" w14:textId="3142855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772,214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08257" w14:textId="30F2CC8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790,962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50805" w14:textId="4B7317A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18,748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15514" w14:textId="09B0D31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2.43 </w:t>
            </w:r>
          </w:p>
        </w:tc>
      </w:tr>
      <w:tr w:rsidR="00747825" w:rsidRPr="00747825" w14:paraId="13A3BEF2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C44D7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中醫院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99B3C" w14:textId="1040E21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472,940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5304D" w14:textId="4D9BF3F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476,256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ADC35" w14:textId="2B550AA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3,316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E95C0" w14:textId="607F4AE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0.70 </w:t>
            </w:r>
          </w:p>
        </w:tc>
      </w:tr>
      <w:tr w:rsidR="00747825" w:rsidRPr="00747825" w14:paraId="71F60398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0F560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彰化醫院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224D6" w14:textId="6A4075F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392,670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C1217" w14:textId="3008245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372,679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EC8DD" w14:textId="0A29397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19,991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C64DB" w14:textId="630C07E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5.09 </w:t>
            </w:r>
          </w:p>
        </w:tc>
      </w:tr>
      <w:tr w:rsidR="00747825" w:rsidRPr="00747825" w14:paraId="099772D5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4C420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南投醫院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4B44D" w14:textId="106F7C1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438,000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5BC0D" w14:textId="6FF276B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397,223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BFC8A" w14:textId="6A8D95D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40,777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40E5B" w14:textId="079B11F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9.31 </w:t>
            </w:r>
          </w:p>
        </w:tc>
      </w:tr>
      <w:tr w:rsidR="00747825" w:rsidRPr="00747825" w14:paraId="15C7FE9A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D0A95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嘉義醫院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BA841" w14:textId="4620FB1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205,158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2B34F" w14:textId="12A8752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195,171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5B48B" w14:textId="54BB3C1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9,987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BFFFA" w14:textId="2DFE15E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4.87 </w:t>
            </w:r>
          </w:p>
        </w:tc>
      </w:tr>
      <w:tr w:rsidR="00747825" w:rsidRPr="00747825" w14:paraId="36F5BA4D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F1930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朴子醫院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6059B" w14:textId="3BBCD7A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197,000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1C382" w14:textId="638CD35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207,779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60E8B" w14:textId="337C9FA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10,779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8CCCE" w14:textId="0558A04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5.47 </w:t>
            </w:r>
          </w:p>
        </w:tc>
      </w:tr>
      <w:tr w:rsidR="00747825" w:rsidRPr="00747825" w14:paraId="63FA26EB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8F00C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新營醫院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DA831" w14:textId="417798C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162,000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A439B" w14:textId="0F35288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205,580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0690C" w14:textId="52C61E3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43,580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AE619" w14:textId="42EE48F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26.90 </w:t>
            </w:r>
          </w:p>
        </w:tc>
      </w:tr>
      <w:tr w:rsidR="00747825" w:rsidRPr="00747825" w14:paraId="777C954A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3FD69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D582C" w14:textId="1B2B890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427,286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C5E35" w14:textId="560F059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452,654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7095E" w14:textId="20466A7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25,368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F4D7E" w14:textId="5D3B83A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5.94 </w:t>
            </w:r>
          </w:p>
        </w:tc>
      </w:tr>
      <w:tr w:rsidR="00747825" w:rsidRPr="00747825" w14:paraId="768F9CF2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832C5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旗山醫院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06A62" w14:textId="2124E92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376,028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E21FE" w14:textId="3950EFC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402,818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B0455" w14:textId="65B397F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26,790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22D8" w14:textId="2FF7BA6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7.12 </w:t>
            </w:r>
          </w:p>
        </w:tc>
      </w:tr>
      <w:tr w:rsidR="00747825" w:rsidRPr="00747825" w14:paraId="7599825E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4E014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澎湖醫院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55C52" w14:textId="7540C71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216,870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395C5" w14:textId="66380BB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213,465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59A8F" w14:textId="27A2901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3,405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71A52" w14:textId="5F98932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1.57 </w:t>
            </w:r>
          </w:p>
        </w:tc>
      </w:tr>
      <w:tr w:rsidR="00747825" w:rsidRPr="00747825" w14:paraId="70D664A4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B5466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屏東醫院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519776" w14:textId="3DB0C7B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383,093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C4B81" w14:textId="42DD6A9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369,429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97233" w14:textId="0AFD048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13,664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DC4D" w14:textId="7B51C4E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3.57 </w:t>
            </w:r>
          </w:p>
        </w:tc>
      </w:tr>
      <w:tr w:rsidR="00747825" w:rsidRPr="00747825" w14:paraId="0385E90E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FCC5B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恆春旅遊醫院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FA4BE" w14:textId="0E7EC7A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113,713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FACDF" w14:textId="3637557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116,150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7A20D" w14:textId="5D24C8E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2,437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0D205" w14:textId="719F0FE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2.14 </w:t>
            </w:r>
          </w:p>
        </w:tc>
      </w:tr>
      <w:tr w:rsidR="00747825" w:rsidRPr="00747825" w14:paraId="10FFAEA6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A6C64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D1BE9" w14:textId="38DA1B7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104,927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47C7A" w14:textId="621289C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97,213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8556C" w14:textId="227FC52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7,714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1E8E0" w14:textId="6A51058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7.35 </w:t>
            </w:r>
          </w:p>
        </w:tc>
      </w:tr>
      <w:tr w:rsidR="00747825" w:rsidRPr="00747825" w14:paraId="2052B909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BBE8B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花蓮醫院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9A2B9" w14:textId="6C8B307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213,340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4974E" w14:textId="47FD16F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149,091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D6E2A" w14:textId="1ABA9B5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64,249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83193" w14:textId="25AFF4D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30.12 </w:t>
            </w:r>
          </w:p>
        </w:tc>
      </w:tr>
      <w:tr w:rsidR="00747825" w:rsidRPr="00747825" w14:paraId="2B5D626A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13F93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玉里醫院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0B1CE" w14:textId="37E0EF6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92,000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23002" w14:textId="6FE42DB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89,088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8A673" w14:textId="03E556D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2,912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66F01" w14:textId="1040EC2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3.17 </w:t>
            </w:r>
          </w:p>
        </w:tc>
      </w:tr>
      <w:tr w:rsidR="00747825" w:rsidRPr="00747825" w14:paraId="7F02C7AD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5494F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金門醫院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A3C81" w14:textId="06B64A3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283,500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014C7" w14:textId="332FE49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317,365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9F00F" w14:textId="7570A0E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33,865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3A27" w14:textId="2DA9109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11.95 </w:t>
            </w:r>
          </w:p>
        </w:tc>
      </w:tr>
      <w:tr w:rsidR="00747825" w:rsidRPr="00747825" w14:paraId="318A3F29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32C10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桃園療養院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E3128" w14:textId="6458B7B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148,966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0D972" w14:textId="279E497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139,735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2C573" w14:textId="4BEAA92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9,231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DC138" w14:textId="414D8D3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6.20 </w:t>
            </w:r>
          </w:p>
        </w:tc>
      </w:tr>
      <w:tr w:rsidR="00747825" w:rsidRPr="00747825" w14:paraId="6F894603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5DC1E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八里療養院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A24AB" w14:textId="4F2AA9E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34,000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D8FAE" w14:textId="6EF8709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31,545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E0510" w14:textId="74F090A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2,455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52494" w14:textId="573059C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7.22 </w:t>
            </w:r>
          </w:p>
        </w:tc>
      </w:tr>
      <w:tr w:rsidR="00747825" w:rsidRPr="00747825" w14:paraId="5A522495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FD1DC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草屯療養院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2A6A3" w14:textId="74E68D6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84,637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7A28" w14:textId="7D2E12A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87,040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E288E" w14:textId="57B7686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2,403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69B58" w14:textId="19CA7E8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2.84 </w:t>
            </w:r>
          </w:p>
        </w:tc>
      </w:tr>
      <w:tr w:rsidR="00747825" w:rsidRPr="00747825" w14:paraId="6211B8CD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24904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嘉南療養院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7CC9D" w14:textId="11C8C79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81,700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15250" w14:textId="47426E1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81,488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FB881" w14:textId="185B70C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212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606DA" w14:textId="018C208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0.26 </w:t>
            </w:r>
          </w:p>
        </w:tc>
      </w:tr>
      <w:tr w:rsidR="00747825" w:rsidRPr="00747825" w14:paraId="55EFA004" w14:textId="77777777" w:rsidTr="00FF0261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B87FB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樂生療養院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C9D85" w14:textId="79D36B8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257,500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3E264" w14:textId="1431635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218,735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0DF76" w14:textId="0467ACC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38,765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97021" w14:textId="74E7F41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15.05 </w:t>
            </w:r>
          </w:p>
        </w:tc>
      </w:tr>
      <w:tr w:rsidR="000F4828" w:rsidRPr="00747825" w14:paraId="221CEA8E" w14:textId="77777777" w:rsidTr="00FF0261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A739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胸腔病院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1385" w14:textId="69772D2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86,624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98AD" w14:textId="43C5036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83,372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0A00" w14:textId="07028E7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3,252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2098414" w14:textId="0820FF1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C8625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3.75 </w:t>
            </w:r>
          </w:p>
        </w:tc>
      </w:tr>
    </w:tbl>
    <w:p w14:paraId="4A5F03A8" w14:textId="77777777" w:rsidR="00F141E9" w:rsidRPr="00747825" w:rsidRDefault="00F141E9" w:rsidP="00F141E9">
      <w:pPr>
        <w:spacing w:line="20" w:lineRule="exact"/>
        <w:rPr>
          <w:sz w:val="16"/>
          <w:szCs w:val="16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1944"/>
        <w:gridCol w:w="1944"/>
        <w:gridCol w:w="1940"/>
        <w:gridCol w:w="1624"/>
      </w:tblGrid>
      <w:tr w:rsidR="00747825" w:rsidRPr="00747825" w14:paraId="76283EC1" w14:textId="77777777" w:rsidTr="00F42B64">
        <w:trPr>
          <w:trHeight w:val="748"/>
        </w:trPr>
        <w:tc>
          <w:tcPr>
            <w:tcW w:w="10205" w:type="dxa"/>
            <w:gridSpan w:val="5"/>
            <w:tcBorders>
              <w:top w:val="nil"/>
              <w:left w:val="nil"/>
              <w:right w:val="nil"/>
            </w:tcBorders>
          </w:tcPr>
          <w:p w14:paraId="3A1C151B" w14:textId="0B4AA1B6" w:rsidR="00DF241B" w:rsidRDefault="00DF241B" w:rsidP="00E2575B">
            <w:pPr>
              <w:tabs>
                <w:tab w:val="center" w:pos="4920"/>
              </w:tabs>
              <w:snapToGrid w:val="0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szCs w:val="24"/>
                <w:u w:val="single"/>
              </w:rPr>
            </w:pPr>
            <w:r w:rsidRPr="00747825">
              <w:rPr>
                <w:rFonts w:hint="eastAsia"/>
                <w:b/>
                <w:sz w:val="32"/>
                <w:szCs w:val="24"/>
                <w:u w:val="single"/>
              </w:rPr>
              <w:lastRenderedPageBreak/>
              <w:t xml:space="preserve">　</w:t>
            </w:r>
            <w:r w:rsidRPr="00747825">
              <w:rPr>
                <w:rFonts w:ascii="標楷體" w:eastAsia="標楷體" w:hAnsi="標楷體" w:hint="eastAsia"/>
                <w:b/>
                <w:spacing w:val="-10"/>
                <w:sz w:val="32"/>
                <w:szCs w:val="24"/>
                <w:u w:val="single"/>
              </w:rPr>
              <w:t>醫療藥品基金所屬分預算住院病患醫療計畫執行情形彙總表</w:t>
            </w:r>
            <w:r w:rsidRPr="00747825">
              <w:rPr>
                <w:rFonts w:ascii="標楷體" w:eastAsia="標楷體" w:hAnsi="標楷體" w:hint="eastAsia"/>
                <w:b/>
                <w:sz w:val="32"/>
                <w:szCs w:val="24"/>
                <w:u w:val="single"/>
              </w:rPr>
              <w:t xml:space="preserve">　</w:t>
            </w:r>
          </w:p>
          <w:p w14:paraId="626274D0" w14:textId="43C6EA9E" w:rsidR="00E2575B" w:rsidRPr="00747825" w:rsidRDefault="00DF241B" w:rsidP="00F532FA">
            <w:pPr>
              <w:tabs>
                <w:tab w:val="left" w:pos="3153"/>
                <w:tab w:val="center" w:pos="4539"/>
                <w:tab w:val="left" w:pos="8080"/>
              </w:tabs>
              <w:snapToGrid w:val="0"/>
              <w:ind w:rightChars="-36" w:right="-86"/>
              <w:jc w:val="right"/>
              <w:rPr>
                <w:b/>
                <w:sz w:val="32"/>
                <w:szCs w:val="24"/>
                <w:u w:val="single"/>
              </w:rPr>
            </w:pP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  <w:szCs w:val="24"/>
              </w:rPr>
              <w:t>11</w:t>
            </w:r>
            <w:r w:rsidR="00755409" w:rsidRPr="00747825">
              <w:rPr>
                <w:rFonts w:ascii="標楷體" w:eastAsia="標楷體" w:hAnsi="標楷體"/>
                <w:szCs w:val="24"/>
              </w:rPr>
              <w:t>3</w:t>
            </w:r>
            <w:proofErr w:type="gramEnd"/>
            <w:r w:rsidRPr="00747825">
              <w:rPr>
                <w:rFonts w:ascii="標楷體" w:eastAsia="標楷體" w:hAnsi="標楷體" w:hint="eastAsia"/>
                <w:szCs w:val="24"/>
              </w:rPr>
              <w:t>年度</w:t>
            </w: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單位：人日</w:t>
            </w:r>
          </w:p>
        </w:tc>
      </w:tr>
      <w:tr w:rsidR="00747825" w:rsidRPr="00747825" w14:paraId="28D365FC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 w:val="restart"/>
            <w:tcBorders>
              <w:top w:val="single" w:sz="8" w:space="0" w:color="auto"/>
            </w:tcBorders>
            <w:vAlign w:val="center"/>
          </w:tcPr>
          <w:p w14:paraId="00FC613C" w14:textId="77777777" w:rsidR="006903E9" w:rsidRPr="00747825" w:rsidRDefault="006903E9" w:rsidP="00CA1E0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分預算名稱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6D2AFCA8" w14:textId="77777777" w:rsidR="006903E9" w:rsidRPr="00747825" w:rsidRDefault="006903E9" w:rsidP="00CA1E0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252BAC46" w14:textId="77777777" w:rsidR="006903E9" w:rsidRPr="00747825" w:rsidRDefault="006903E9" w:rsidP="00CA1E0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實際數</w:t>
            </w:r>
          </w:p>
        </w:tc>
        <w:tc>
          <w:tcPr>
            <w:tcW w:w="3564" w:type="dxa"/>
            <w:gridSpan w:val="2"/>
            <w:tcBorders>
              <w:top w:val="single" w:sz="8" w:space="0" w:color="auto"/>
            </w:tcBorders>
            <w:vAlign w:val="center"/>
          </w:tcPr>
          <w:p w14:paraId="177CC662" w14:textId="77777777" w:rsidR="006903E9" w:rsidRPr="00747825" w:rsidRDefault="006903E9" w:rsidP="00CA1E0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747825" w:rsidRPr="00747825" w14:paraId="7B9E082E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/>
            <w:tcBorders>
              <w:bottom w:val="single" w:sz="8" w:space="0" w:color="auto"/>
            </w:tcBorders>
            <w:vAlign w:val="center"/>
          </w:tcPr>
          <w:p w14:paraId="50FC39DB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77446112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154CD991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center"/>
          </w:tcPr>
          <w:p w14:paraId="4043440D" w14:textId="77777777" w:rsidR="006903E9" w:rsidRPr="00747825" w:rsidRDefault="006903E9" w:rsidP="00CA1E0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增減數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6F967F49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747825" w:rsidRPr="00747825" w14:paraId="213E1802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CC5DE" w14:textId="77777777" w:rsidR="000F4828" w:rsidRPr="00747825" w:rsidRDefault="000F4828" w:rsidP="000F4828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FCAEA" w14:textId="1683CB6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3,267,359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830D3" w14:textId="2BE7E7A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3,150,632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5E2DF" w14:textId="0D32192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116,727 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D6525" w14:textId="55FBF7D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3.57 </w:t>
            </w:r>
          </w:p>
        </w:tc>
      </w:tr>
      <w:tr w:rsidR="00747825" w:rsidRPr="00747825" w14:paraId="5F42F8D4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BB6DA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基隆醫院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2B6E4" w14:textId="251D5CC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80,940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F1FAC" w14:textId="4E374D3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88,614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ED0F8" w14:textId="6BB10B3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7,674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37883" w14:textId="2602954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9.48 </w:t>
            </w:r>
          </w:p>
        </w:tc>
      </w:tr>
      <w:tr w:rsidR="00747825" w:rsidRPr="00747825" w14:paraId="0B88D729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0C28C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2D0E" w14:textId="569D5F8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153,909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154C5" w14:textId="1CED0F4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158,223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DC583" w14:textId="79DFDE6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4,314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EF20F" w14:textId="4D8EB69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2.80 </w:t>
            </w:r>
          </w:p>
        </w:tc>
      </w:tr>
      <w:tr w:rsidR="00747825" w:rsidRPr="00747825" w14:paraId="1D945F80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2EBBB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桃園醫院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A2260" w14:textId="3F92E6E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349,104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5949E" w14:textId="0477F8A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308,020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33FC5" w14:textId="3E60AC1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41,084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689F" w14:textId="44D3DA8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11.77 </w:t>
            </w:r>
          </w:p>
        </w:tc>
      </w:tr>
      <w:tr w:rsidR="00747825" w:rsidRPr="00747825" w14:paraId="2AF836B9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06CC4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苗栗醫院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98F0B" w14:textId="5BF32BA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96,700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16BCB" w14:textId="088BF44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92,561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11992" w14:textId="1DB6147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4,139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ED32C" w14:textId="28389E4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4.28 </w:t>
            </w:r>
          </w:p>
        </w:tc>
      </w:tr>
      <w:tr w:rsidR="00747825" w:rsidRPr="00747825" w14:paraId="51352238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814BA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豐原醫院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FDBEB" w14:textId="15BD1F9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164,901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4909F" w14:textId="071DD12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161,654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D2431" w14:textId="0D98566F" w:rsidR="000F4828" w:rsidRPr="00747825" w:rsidRDefault="0091024A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F4828"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F4828"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3,247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22C2B" w14:textId="1F1D5F0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1.97 </w:t>
            </w:r>
          </w:p>
        </w:tc>
      </w:tr>
      <w:tr w:rsidR="00747825" w:rsidRPr="00747825" w14:paraId="07623FE6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EABCF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中醫院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232DC" w14:textId="7AD7F7E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143,028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61C22" w14:textId="482E912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150,795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201B8" w14:textId="53B533E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7,767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8C09E" w14:textId="299011B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5.43 </w:t>
            </w:r>
          </w:p>
        </w:tc>
      </w:tr>
      <w:tr w:rsidR="00747825" w:rsidRPr="00747825" w14:paraId="3F0CFE11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A0D81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彰化醫院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4FB7C" w14:textId="1EA99AE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170,845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093EC" w14:textId="389A55E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174,363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79056" w14:textId="316A6A7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3,518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917A6" w14:textId="009D96D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2.06 </w:t>
            </w:r>
          </w:p>
        </w:tc>
      </w:tr>
      <w:tr w:rsidR="00747825" w:rsidRPr="00747825" w14:paraId="5BD6497D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BA5F1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南投醫院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A1199" w14:textId="12E9A0C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104,000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20EF1" w14:textId="78B0A45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95,139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43721" w14:textId="72123BB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8,861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39EF6" w14:textId="0E7322F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8.52 </w:t>
            </w:r>
          </w:p>
        </w:tc>
      </w:tr>
      <w:tr w:rsidR="00747825" w:rsidRPr="00747825" w14:paraId="27FD5D48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E1FA5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嘉義醫院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0D19C" w14:textId="6FA9785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42,418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63140" w14:textId="03FCB4C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44,303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C4D86" w14:textId="20A8DD6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1,885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6EF77" w14:textId="4351A43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4.44 </w:t>
            </w:r>
          </w:p>
        </w:tc>
      </w:tr>
      <w:tr w:rsidR="00747825" w:rsidRPr="00747825" w14:paraId="67D0D02A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05DB6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朴子醫院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7DEB1" w14:textId="35785E5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53,000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70264" w14:textId="215933A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53,124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3AB38" w14:textId="0A2672C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124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C449C" w14:textId="27C15CD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0.23 </w:t>
            </w:r>
          </w:p>
        </w:tc>
      </w:tr>
      <w:tr w:rsidR="00747825" w:rsidRPr="00747825" w14:paraId="273FC47C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EBDA3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新營醫院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E0303" w14:textId="2B064C6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56,400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65A0A" w14:textId="7761536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55,583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90434" w14:textId="4089ECB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817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31F2D" w14:textId="064A1D0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1.45 </w:t>
            </w:r>
          </w:p>
        </w:tc>
      </w:tr>
      <w:tr w:rsidR="00747825" w:rsidRPr="00747825" w14:paraId="55870122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1994B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2C0B1" w14:textId="556B618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176,931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71619" w14:textId="6E1269B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158,005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7A815" w14:textId="5AF42FD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18,926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7EFCB" w14:textId="6448E13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10.70 </w:t>
            </w:r>
          </w:p>
        </w:tc>
      </w:tr>
      <w:tr w:rsidR="00747825" w:rsidRPr="00747825" w14:paraId="6E2F9AD3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363A6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旗山醫院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2992B" w14:textId="7FDE105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114,407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AD380" w14:textId="441191D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115,159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096EA" w14:textId="25271E1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752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A586F" w14:textId="2A242A6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0.66 </w:t>
            </w:r>
          </w:p>
        </w:tc>
      </w:tr>
      <w:tr w:rsidR="00747825" w:rsidRPr="00747825" w14:paraId="3383EA53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37E46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澎湖醫院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01361" w14:textId="58A864B1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52,460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442CF" w14:textId="5C2049F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45,313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3DF7C" w14:textId="64DBAAB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7,147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5B2F" w14:textId="5A31DC8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13.62 </w:t>
            </w:r>
          </w:p>
        </w:tc>
      </w:tr>
      <w:tr w:rsidR="00747825" w:rsidRPr="00747825" w14:paraId="1015E654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13A3B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屏東醫院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3DF99" w14:textId="4912E05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115,996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5B537" w14:textId="5B94800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119,009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5E781" w14:textId="357413C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3,013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F289C" w14:textId="45B4E6E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2.60 </w:t>
            </w:r>
          </w:p>
        </w:tc>
      </w:tr>
      <w:tr w:rsidR="00747825" w:rsidRPr="00747825" w14:paraId="773183C6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1EF85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恆春旅遊醫院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E9457" w14:textId="7698E30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9,951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D8AF9" w14:textId="40A3ED9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11,152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9433B" w14:textId="55507FC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1,201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500ED" w14:textId="767386A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12.07 </w:t>
            </w:r>
          </w:p>
        </w:tc>
      </w:tr>
      <w:tr w:rsidR="00747825" w:rsidRPr="00747825" w14:paraId="4C381A0D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9308D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8612C" w14:textId="7056F60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32,162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4A78E" w14:textId="1014F1A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36,400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CD2DF" w14:textId="75CCD31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4,238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27827" w14:textId="158EE61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13.18 </w:t>
            </w:r>
          </w:p>
        </w:tc>
      </w:tr>
      <w:tr w:rsidR="00747825" w:rsidRPr="00747825" w14:paraId="309D7F97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C532B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花蓮醫院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F686B" w14:textId="5F09C73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62,000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5BBDF" w14:textId="5D4903FA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51,735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51C2C" w14:textId="45E5953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10,265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6ACBD" w14:textId="5C16537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16.56 </w:t>
            </w:r>
          </w:p>
        </w:tc>
      </w:tr>
      <w:tr w:rsidR="00747825" w:rsidRPr="00747825" w14:paraId="68EB7C57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48EC9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玉里醫院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68112" w14:textId="30C3B9B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190,000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27764" w14:textId="27FFC5C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192,743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B07E0" w14:textId="68F1E5D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2,743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A0054" w14:textId="1B912A0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1.44 </w:t>
            </w:r>
          </w:p>
        </w:tc>
      </w:tr>
      <w:tr w:rsidR="00747825" w:rsidRPr="00747825" w14:paraId="065A09D9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E100A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金門醫院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A21D5" w14:textId="15D7C69C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49,950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0A5D2" w14:textId="0133ECA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47,882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64107" w14:textId="139A099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2,068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99E49" w14:textId="09F0205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4.14 </w:t>
            </w:r>
          </w:p>
        </w:tc>
      </w:tr>
      <w:tr w:rsidR="00747825" w:rsidRPr="00747825" w14:paraId="621191B5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88D91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桃園療養院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BD54E" w14:textId="1772D38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227,381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3052C" w14:textId="1C02C3B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198,946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A6225" w14:textId="176FB37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28,435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3F457" w14:textId="11872DA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12.51 </w:t>
            </w:r>
          </w:p>
        </w:tc>
      </w:tr>
      <w:tr w:rsidR="00747825" w:rsidRPr="00747825" w14:paraId="11EAB78B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FC05E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八里療養院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3BA68" w14:textId="295CFE7E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182,500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2DC9B" w14:textId="4E97D9F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175,311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60253" w14:textId="33439CA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7,189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3DFBA" w14:textId="43DD07F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3.94 </w:t>
            </w:r>
          </w:p>
        </w:tc>
      </w:tr>
      <w:tr w:rsidR="00747825" w:rsidRPr="00747825" w14:paraId="7322B433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00238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草屯療養院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21D6C" w14:textId="351CBABB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363,480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F9478" w14:textId="3679A792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357,451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FB070" w14:textId="4FE712B9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6,029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8172" w14:textId="2E787DE5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1.66 </w:t>
            </w:r>
          </w:p>
        </w:tc>
      </w:tr>
      <w:tr w:rsidR="00747825" w:rsidRPr="00747825" w14:paraId="4B8EB088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7F4CD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嘉南療養院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72215" w14:textId="6AA24DD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176,416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34FA8" w14:textId="5AF687D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171,526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39334" w14:textId="53005C70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4,890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3346B" w14:textId="5F8C1713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2.77 </w:t>
            </w:r>
          </w:p>
        </w:tc>
      </w:tr>
      <w:tr w:rsidR="00747825" w:rsidRPr="00747825" w14:paraId="02C8224E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72C12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樂生療養院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28022" w14:textId="7E4D2C26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73,600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A9122" w14:textId="2F0F77C8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70,328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EBE0F" w14:textId="514B5B7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3,272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E3731" w14:textId="1C5E2BD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4.45 </w:t>
            </w:r>
          </w:p>
        </w:tc>
      </w:tr>
      <w:tr w:rsidR="000F4828" w:rsidRPr="00747825" w14:paraId="122D3D33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B319" w14:textId="77777777" w:rsidR="000F4828" w:rsidRPr="00747825" w:rsidRDefault="000F4828" w:rsidP="000F482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胸腔病院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8BB" w14:textId="60F712FF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24,880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15D2" w14:textId="0B59E49D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17,293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1BF7" w14:textId="2BBB7384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7,587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3EA42E" w14:textId="5F827B27" w:rsidR="000F4828" w:rsidRPr="00747825" w:rsidRDefault="000F4828" w:rsidP="000F482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="0091024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4782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30.49 </w:t>
            </w:r>
          </w:p>
        </w:tc>
      </w:tr>
    </w:tbl>
    <w:p w14:paraId="6C9181C0" w14:textId="77777777" w:rsidR="00C874B1" w:rsidRPr="00747825" w:rsidRDefault="00C874B1" w:rsidP="00DF241B">
      <w:pPr>
        <w:tabs>
          <w:tab w:val="left" w:pos="408"/>
        </w:tabs>
        <w:adjustRightInd w:val="0"/>
        <w:snapToGrid w:val="0"/>
        <w:spacing w:line="20" w:lineRule="exact"/>
        <w:ind w:left="480" w:hangingChars="300" w:hanging="480"/>
        <w:rPr>
          <w:rFonts w:ascii="標楷體" w:eastAsia="標楷體" w:hAnsi="標楷體"/>
          <w:sz w:val="16"/>
          <w:szCs w:val="16"/>
        </w:rPr>
      </w:pPr>
    </w:p>
    <w:sectPr w:rsidR="00C874B1" w:rsidRPr="00747825" w:rsidSect="004E6C40">
      <w:footerReference w:type="even" r:id="rId8"/>
      <w:pgSz w:w="11906" w:h="16838" w:code="9"/>
      <w:pgMar w:top="1418" w:right="851" w:bottom="1418" w:left="851" w:header="1021" w:footer="737" w:gutter="0"/>
      <w:pgNumType w:start="12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BBFE" w14:textId="77777777" w:rsidR="007A6CDE" w:rsidRDefault="007A6CDE" w:rsidP="00A11CE0">
      <w:r>
        <w:separator/>
      </w:r>
    </w:p>
  </w:endnote>
  <w:endnote w:type="continuationSeparator" w:id="0">
    <w:p w14:paraId="40CBD2CB" w14:textId="77777777" w:rsidR="007A6CDE" w:rsidRDefault="007A6CD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F182" w14:textId="61E08161" w:rsidR="007A6CDE" w:rsidRPr="00556270" w:rsidRDefault="007A6CDE" w:rsidP="004E6C40">
    <w:pPr>
      <w:pStyle w:val="af"/>
      <w:snapToGrid/>
      <w:jc w:val="center"/>
      <w:rPr>
        <w:rFonts w:asciiTheme="minorEastAsia" w:eastAsiaTheme="minorEastAsia" w:hAnsiTheme="minorEastAsi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93BE" w14:textId="77777777" w:rsidR="007A6CDE" w:rsidRDefault="007A6CDE" w:rsidP="00A11CE0">
      <w:r>
        <w:separator/>
      </w:r>
    </w:p>
  </w:footnote>
  <w:footnote w:type="continuationSeparator" w:id="0">
    <w:p w14:paraId="229BAAA6" w14:textId="77777777" w:rsidR="007A6CDE" w:rsidRDefault="007A6CD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963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625B"/>
    <w:rsid w:val="00014B78"/>
    <w:rsid w:val="00016207"/>
    <w:rsid w:val="00016FEC"/>
    <w:rsid w:val="00025DEA"/>
    <w:rsid w:val="00026377"/>
    <w:rsid w:val="0003261F"/>
    <w:rsid w:val="000366F7"/>
    <w:rsid w:val="00057644"/>
    <w:rsid w:val="00065965"/>
    <w:rsid w:val="000714FE"/>
    <w:rsid w:val="00081354"/>
    <w:rsid w:val="0008335A"/>
    <w:rsid w:val="00093B7F"/>
    <w:rsid w:val="000A00F9"/>
    <w:rsid w:val="000B5BB5"/>
    <w:rsid w:val="000B652C"/>
    <w:rsid w:val="000C1DC0"/>
    <w:rsid w:val="000C63F8"/>
    <w:rsid w:val="000E72C7"/>
    <w:rsid w:val="000F4828"/>
    <w:rsid w:val="0012459A"/>
    <w:rsid w:val="00136AB0"/>
    <w:rsid w:val="00156B10"/>
    <w:rsid w:val="001726B8"/>
    <w:rsid w:val="001741A1"/>
    <w:rsid w:val="00180787"/>
    <w:rsid w:val="00183A2F"/>
    <w:rsid w:val="001B72D3"/>
    <w:rsid w:val="002100CC"/>
    <w:rsid w:val="002147F5"/>
    <w:rsid w:val="0022179B"/>
    <w:rsid w:val="00230222"/>
    <w:rsid w:val="00230253"/>
    <w:rsid w:val="002449BF"/>
    <w:rsid w:val="0025330C"/>
    <w:rsid w:val="00260EF0"/>
    <w:rsid w:val="00276EAA"/>
    <w:rsid w:val="002A5CDB"/>
    <w:rsid w:val="002A60A4"/>
    <w:rsid w:val="002C620D"/>
    <w:rsid w:val="002D7E67"/>
    <w:rsid w:val="00304A19"/>
    <w:rsid w:val="0031787C"/>
    <w:rsid w:val="00320EFC"/>
    <w:rsid w:val="00340B80"/>
    <w:rsid w:val="003658EB"/>
    <w:rsid w:val="00366AC4"/>
    <w:rsid w:val="00371639"/>
    <w:rsid w:val="00375999"/>
    <w:rsid w:val="00384256"/>
    <w:rsid w:val="003C57F0"/>
    <w:rsid w:val="003C7257"/>
    <w:rsid w:val="003E74F0"/>
    <w:rsid w:val="00425F9F"/>
    <w:rsid w:val="0042695A"/>
    <w:rsid w:val="0045046C"/>
    <w:rsid w:val="00461CB4"/>
    <w:rsid w:val="00475AAF"/>
    <w:rsid w:val="004E6C40"/>
    <w:rsid w:val="004F3F9E"/>
    <w:rsid w:val="00517CCA"/>
    <w:rsid w:val="00522B58"/>
    <w:rsid w:val="00544DDB"/>
    <w:rsid w:val="00545F5F"/>
    <w:rsid w:val="00551239"/>
    <w:rsid w:val="0055495E"/>
    <w:rsid w:val="005552FF"/>
    <w:rsid w:val="00556270"/>
    <w:rsid w:val="00565196"/>
    <w:rsid w:val="00571258"/>
    <w:rsid w:val="005735AB"/>
    <w:rsid w:val="005A6E42"/>
    <w:rsid w:val="005B0B9C"/>
    <w:rsid w:val="005B545B"/>
    <w:rsid w:val="005B6FBE"/>
    <w:rsid w:val="005D440E"/>
    <w:rsid w:val="005F67D7"/>
    <w:rsid w:val="006001A5"/>
    <w:rsid w:val="00621D9A"/>
    <w:rsid w:val="00623FA0"/>
    <w:rsid w:val="00641CD8"/>
    <w:rsid w:val="0065666C"/>
    <w:rsid w:val="006903E9"/>
    <w:rsid w:val="006D4F75"/>
    <w:rsid w:val="007062AC"/>
    <w:rsid w:val="00733EF1"/>
    <w:rsid w:val="00747825"/>
    <w:rsid w:val="00755409"/>
    <w:rsid w:val="00755CAA"/>
    <w:rsid w:val="00767D3B"/>
    <w:rsid w:val="00780E5F"/>
    <w:rsid w:val="007A175D"/>
    <w:rsid w:val="007A4DFC"/>
    <w:rsid w:val="007A6CDE"/>
    <w:rsid w:val="007A6DBD"/>
    <w:rsid w:val="007C14EB"/>
    <w:rsid w:val="007C449D"/>
    <w:rsid w:val="007D0A85"/>
    <w:rsid w:val="007F30B0"/>
    <w:rsid w:val="0084013C"/>
    <w:rsid w:val="00857388"/>
    <w:rsid w:val="00890F06"/>
    <w:rsid w:val="008912C1"/>
    <w:rsid w:val="00891590"/>
    <w:rsid w:val="00895621"/>
    <w:rsid w:val="008A6692"/>
    <w:rsid w:val="008D5294"/>
    <w:rsid w:val="0091024A"/>
    <w:rsid w:val="00914BD6"/>
    <w:rsid w:val="009305AD"/>
    <w:rsid w:val="00936E88"/>
    <w:rsid w:val="00950924"/>
    <w:rsid w:val="00956619"/>
    <w:rsid w:val="00996218"/>
    <w:rsid w:val="009A759D"/>
    <w:rsid w:val="009C3433"/>
    <w:rsid w:val="009E5BDA"/>
    <w:rsid w:val="009F40B4"/>
    <w:rsid w:val="00A0311A"/>
    <w:rsid w:val="00A11020"/>
    <w:rsid w:val="00A1162D"/>
    <w:rsid w:val="00A11CE0"/>
    <w:rsid w:val="00A46A9B"/>
    <w:rsid w:val="00A546CB"/>
    <w:rsid w:val="00A622D7"/>
    <w:rsid w:val="00A7708B"/>
    <w:rsid w:val="00A87004"/>
    <w:rsid w:val="00A933B6"/>
    <w:rsid w:val="00A96E3C"/>
    <w:rsid w:val="00AB2B66"/>
    <w:rsid w:val="00AC4238"/>
    <w:rsid w:val="00AD7E98"/>
    <w:rsid w:val="00AF01BD"/>
    <w:rsid w:val="00AF6523"/>
    <w:rsid w:val="00B07B1E"/>
    <w:rsid w:val="00B101D9"/>
    <w:rsid w:val="00B22691"/>
    <w:rsid w:val="00B2592A"/>
    <w:rsid w:val="00B46DF9"/>
    <w:rsid w:val="00B650E2"/>
    <w:rsid w:val="00B67DDA"/>
    <w:rsid w:val="00B7193B"/>
    <w:rsid w:val="00B84E8B"/>
    <w:rsid w:val="00B85B8D"/>
    <w:rsid w:val="00B9242E"/>
    <w:rsid w:val="00BD3F0E"/>
    <w:rsid w:val="00BD7EBE"/>
    <w:rsid w:val="00BE167D"/>
    <w:rsid w:val="00C02211"/>
    <w:rsid w:val="00C25818"/>
    <w:rsid w:val="00C353CE"/>
    <w:rsid w:val="00C4673E"/>
    <w:rsid w:val="00C664DA"/>
    <w:rsid w:val="00C730E2"/>
    <w:rsid w:val="00C86257"/>
    <w:rsid w:val="00C874B1"/>
    <w:rsid w:val="00CA0D84"/>
    <w:rsid w:val="00CA1E06"/>
    <w:rsid w:val="00CA389E"/>
    <w:rsid w:val="00CA3D0E"/>
    <w:rsid w:val="00CA5FA1"/>
    <w:rsid w:val="00CB592D"/>
    <w:rsid w:val="00CF35DA"/>
    <w:rsid w:val="00CF72DA"/>
    <w:rsid w:val="00D107C9"/>
    <w:rsid w:val="00D11617"/>
    <w:rsid w:val="00D17DD9"/>
    <w:rsid w:val="00D32867"/>
    <w:rsid w:val="00D45D23"/>
    <w:rsid w:val="00D520E6"/>
    <w:rsid w:val="00D618F8"/>
    <w:rsid w:val="00D65773"/>
    <w:rsid w:val="00D92EAA"/>
    <w:rsid w:val="00DC3CAF"/>
    <w:rsid w:val="00DE78FF"/>
    <w:rsid w:val="00DF241B"/>
    <w:rsid w:val="00E0424D"/>
    <w:rsid w:val="00E12AB1"/>
    <w:rsid w:val="00E207FE"/>
    <w:rsid w:val="00E22EE6"/>
    <w:rsid w:val="00E2575B"/>
    <w:rsid w:val="00E263E4"/>
    <w:rsid w:val="00E27631"/>
    <w:rsid w:val="00E36CA1"/>
    <w:rsid w:val="00E41555"/>
    <w:rsid w:val="00E54957"/>
    <w:rsid w:val="00E72433"/>
    <w:rsid w:val="00E80207"/>
    <w:rsid w:val="00E82C09"/>
    <w:rsid w:val="00E850D7"/>
    <w:rsid w:val="00E86D98"/>
    <w:rsid w:val="00E90203"/>
    <w:rsid w:val="00E9587A"/>
    <w:rsid w:val="00EC4753"/>
    <w:rsid w:val="00EE1FB4"/>
    <w:rsid w:val="00F141E9"/>
    <w:rsid w:val="00F255AE"/>
    <w:rsid w:val="00F4195A"/>
    <w:rsid w:val="00F42918"/>
    <w:rsid w:val="00F42B64"/>
    <w:rsid w:val="00F46CDC"/>
    <w:rsid w:val="00F504C0"/>
    <w:rsid w:val="00F532FA"/>
    <w:rsid w:val="00F7214F"/>
    <w:rsid w:val="00F77114"/>
    <w:rsid w:val="00F87AD2"/>
    <w:rsid w:val="00FB43EC"/>
    <w:rsid w:val="00FB67FB"/>
    <w:rsid w:val="00FC26FD"/>
    <w:rsid w:val="00FC2F7D"/>
    <w:rsid w:val="00FD06EE"/>
    <w:rsid w:val="00FD28EF"/>
    <w:rsid w:val="00FD5B90"/>
    <w:rsid w:val="00FE4CE5"/>
    <w:rsid w:val="00FF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o:colormenu v:ext="edit" fillcolor="none"/>
    </o:shapedefaults>
    <o:shapelayout v:ext="edit">
      <o:idmap v:ext="edit" data="1"/>
    </o:shapelayout>
  </w:shapeDefaults>
  <w:decimalSymbol w:val="."/>
  <w:listSeparator w:val=","/>
  <w14:docId w14:val="7FBF29AF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3E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D45D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D45D23"/>
    <w:rPr>
      <w:kern w:val="2"/>
    </w:rPr>
  </w:style>
  <w:style w:type="paragraph" w:styleId="af">
    <w:name w:val="footer"/>
    <w:basedOn w:val="a"/>
    <w:link w:val="af0"/>
    <w:uiPriority w:val="99"/>
    <w:unhideWhenUsed/>
    <w:rsid w:val="00D45D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D45D23"/>
    <w:rPr>
      <w:kern w:val="2"/>
    </w:rPr>
  </w:style>
  <w:style w:type="paragraph" w:styleId="af1">
    <w:name w:val="List Paragraph"/>
    <w:basedOn w:val="a"/>
    <w:uiPriority w:val="34"/>
    <w:qFormat/>
    <w:rsid w:val="003C725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AD146-F984-4C1A-98DA-376BFB09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295</TotalTime>
  <Pages>8</Pages>
  <Words>2913</Words>
  <Characters>8294</Characters>
  <Application>Microsoft Office Word</Application>
  <DocSecurity>0</DocSecurity>
  <Lines>69</Lines>
  <Paragraphs>22</Paragraphs>
  <ScaleCrop>false</ScaleCrop>
  <Company>審計部</Company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234</cp:revision>
  <cp:lastPrinted>2025-07-05T05:01:00Z</cp:lastPrinted>
  <dcterms:created xsi:type="dcterms:W3CDTF">2024-06-07T03:25:00Z</dcterms:created>
  <dcterms:modified xsi:type="dcterms:W3CDTF">2025-07-11T08:37:00Z</dcterms:modified>
</cp:coreProperties>
</file>