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23B60" w14:textId="2E8682DB" w:rsidR="00712435" w:rsidRDefault="00712435" w:rsidP="00B76C7F">
      <w:pPr>
        <w:overflowPunct w:val="0"/>
        <w:spacing w:afterLines="20" w:after="72" w:line="0" w:lineRule="atLeast"/>
        <w:ind w:firstLineChars="200" w:firstLine="641"/>
        <w:rPr>
          <w:rFonts w:ascii="標楷體" w:eastAsia="標楷體" w:hAnsi="標楷體"/>
          <w:b/>
          <w:bCs/>
          <w:sz w:val="32"/>
          <w:szCs w:val="32"/>
        </w:rPr>
      </w:pPr>
      <w:r w:rsidRPr="00712435">
        <w:rPr>
          <w:rFonts w:ascii="標楷體" w:eastAsia="標楷體" w:hAnsi="標楷體" w:hint="eastAsia"/>
          <w:b/>
          <w:bCs/>
          <w:sz w:val="32"/>
          <w:szCs w:val="32"/>
        </w:rPr>
        <w:t>(六)經濟部主管</w:t>
      </w:r>
    </w:p>
    <w:p w14:paraId="7956E1AF" w14:textId="41CB7FE9" w:rsidR="00712435" w:rsidRDefault="00712435" w:rsidP="00B76C7F">
      <w:pPr>
        <w:spacing w:afterLines="20" w:after="72" w:line="0" w:lineRule="atLeast"/>
        <w:ind w:firstLineChars="300" w:firstLine="961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1.經濟作業基金</w:t>
      </w:r>
    </w:p>
    <w:tbl>
      <w:tblPr>
        <w:tblW w:w="102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20"/>
        <w:gridCol w:w="1440"/>
        <w:gridCol w:w="1266"/>
        <w:gridCol w:w="986"/>
      </w:tblGrid>
      <w:tr w:rsidR="00A11CE0" w14:paraId="3A5C683B" w14:textId="77777777" w:rsidTr="00B76C7F">
        <w:trPr>
          <w:tblHeader/>
        </w:trPr>
        <w:tc>
          <w:tcPr>
            <w:tcW w:w="10200" w:type="dxa"/>
            <w:gridSpan w:val="7"/>
            <w:tcBorders>
              <w:bottom w:val="single" w:sz="8" w:space="0" w:color="auto"/>
            </w:tcBorders>
          </w:tcPr>
          <w:p w14:paraId="6E394994" w14:textId="1E16F9D3" w:rsidR="008B3ED1" w:rsidRDefault="008B3ED1" w:rsidP="008B3ED1">
            <w:pPr>
              <w:tabs>
                <w:tab w:val="left" w:pos="4105"/>
                <w:tab w:val="left" w:pos="8738"/>
              </w:tabs>
              <w:snapToGrid w:val="0"/>
              <w:ind w:leftChars="-141" w:left="-338" w:rightChars="-15" w:right="-3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8B3ED1">
              <w:rPr>
                <w:rFonts w:ascii="標楷體" w:eastAsia="標楷體" w:hAnsi="標楷體" w:hint="eastAsia"/>
                <w:b/>
                <w:sz w:val="32"/>
                <w:u w:val="single"/>
              </w:rPr>
              <w:t>經濟作業基金收支餘</w:t>
            </w:r>
            <w:proofErr w:type="gramStart"/>
            <w:r w:rsidRPr="008B3ED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8B3ED1">
              <w:rPr>
                <w:rFonts w:ascii="標楷體" w:eastAsia="標楷體" w:hAnsi="標楷體" w:hint="eastAsia"/>
                <w:b/>
                <w:sz w:val="32"/>
                <w:u w:val="single"/>
              </w:rPr>
              <w:t>審定表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3E1803F3" w14:textId="5F7A3467" w:rsidR="00A11CE0" w:rsidRDefault="00A11CE0" w:rsidP="00B76C7F">
            <w:pPr>
              <w:tabs>
                <w:tab w:val="left" w:pos="4105"/>
                <w:tab w:val="left" w:pos="8738"/>
              </w:tabs>
              <w:snapToGrid w:val="0"/>
              <w:ind w:rightChars="-15" w:right="-36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E82C09" w:rsidRPr="00E82C09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11CE0" w14:paraId="05F078EA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1768F1" w14:textId="77777777" w:rsidR="00A11CE0" w:rsidRDefault="00AF01B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B21A04B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40F46AB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3916FDC4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42121468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AA5A934" w14:textId="77777777" w:rsidR="00A11CE0" w:rsidRDefault="00A11CE0" w:rsidP="00B76C7F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50591E69" w14:textId="77777777" w:rsidR="00A11CE0" w:rsidRDefault="00A11CE0" w:rsidP="0063268F">
            <w:pPr>
              <w:spacing w:line="240" w:lineRule="exact"/>
              <w:ind w:leftChars="20" w:left="48" w:rightChars="2" w:right="5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11CE0" w14:paraId="4AA09033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5B6985" w14:textId="77777777" w:rsidR="00A11CE0" w:rsidRDefault="00A11CE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EEBFC37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E37AF35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49496D4E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20F31624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bottom w:val="single" w:sz="8" w:space="0" w:color="auto"/>
            </w:tcBorders>
            <w:vAlign w:val="center"/>
          </w:tcPr>
          <w:p w14:paraId="28A51D86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86" w:type="dxa"/>
            <w:tcBorders>
              <w:bottom w:val="single" w:sz="8" w:space="0" w:color="auto"/>
              <w:right w:val="nil"/>
            </w:tcBorders>
            <w:vAlign w:val="center"/>
          </w:tcPr>
          <w:p w14:paraId="616A6B3B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A11CE0" w:rsidRPr="00571258" w14:paraId="60B9AAA6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C8BF3C" w14:textId="77777777" w:rsidR="00A11CE0" w:rsidRPr="00571258" w:rsidRDefault="00E82C09" w:rsidP="00B76C7F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5D17F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7,659,248,000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6C6CC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11,713,871,980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C956A7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B22AAE7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11,713,871,980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C033EEE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4,054,623,980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391F03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52.94</w:t>
            </w:r>
          </w:p>
        </w:tc>
      </w:tr>
      <w:tr w:rsidR="00A11CE0" w:rsidRPr="00571258" w14:paraId="48E1F2A2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D48A61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CD908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3,231,658,000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2EEE28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2,961,697,815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D7316E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34343E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2,961,697,815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66903860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- 269,960,185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45CF9DB5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- 8.35</w:t>
            </w:r>
          </w:p>
        </w:tc>
      </w:tr>
      <w:tr w:rsidR="00A11CE0" w:rsidRPr="00571258" w14:paraId="6E34BCEA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F260E70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04B382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20,572,000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9674D6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17,479,089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B10633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EBA50A6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17,479,089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CB4E84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- 3,092,911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433F4B3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- 15.03</w:t>
            </w:r>
          </w:p>
        </w:tc>
      </w:tr>
      <w:tr w:rsidR="00A11CE0" w:rsidRPr="00571258" w14:paraId="2AE40CAA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405198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872655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823,850,000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D67D4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787,778,082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918E19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F05257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787,778,082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337BB5B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- 36,071,918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2BF681F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- 4.38</w:t>
            </w:r>
          </w:p>
        </w:tc>
      </w:tr>
      <w:tr w:rsidR="00A11CE0" w:rsidRPr="00571258" w14:paraId="0DD1D97D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C690E1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B0C748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3,459,212,000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D9C9D5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7,653,252,413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F20BE7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6374C5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7,653,252,413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1277BA0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4,194,040,413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627BED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121.24</w:t>
            </w:r>
          </w:p>
        </w:tc>
      </w:tr>
      <w:tr w:rsidR="00A11CE0" w:rsidRPr="00571258" w14:paraId="7D33A368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691428A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B26F77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123,956,000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16AFF12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293,664,581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0C8436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CDEB6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293,664,581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0FCBCDD8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169,708,581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8A496A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136.91</w:t>
            </w:r>
          </w:p>
        </w:tc>
      </w:tr>
      <w:tr w:rsidR="00A11CE0" w:rsidRPr="00571258" w14:paraId="2A6E0AF1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10D5D3" w14:textId="77777777" w:rsidR="00A11CE0" w:rsidRPr="00571258" w:rsidRDefault="00E82C09" w:rsidP="00B76C7F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E7E209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7,565,283,000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3D739B5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8,402,224,639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2CD7E56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74A22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8,402,224,639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57E78C8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836,941,639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7FEC61B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11.06</w:t>
            </w:r>
          </w:p>
        </w:tc>
      </w:tr>
      <w:tr w:rsidR="00A11CE0" w:rsidRPr="00571258" w14:paraId="13605FE2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AA68874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1CDC03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5,124,386,000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54551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4,894,036,785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7518CB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E90A3F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4,894,036,785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5DEE55C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- 230,349,215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B5E7FF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- 4.50</w:t>
            </w:r>
          </w:p>
        </w:tc>
      </w:tr>
      <w:tr w:rsidR="00A11CE0" w:rsidRPr="00571258" w14:paraId="54AA21BB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34B0E35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6CEE6F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13,536,000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B03D07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13,593,613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C60812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468F0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13,593,613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46EACB2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57,613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8815517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0.43</w:t>
            </w:r>
          </w:p>
        </w:tc>
      </w:tr>
      <w:tr w:rsidR="00A11CE0" w:rsidRPr="00571258" w14:paraId="781009E0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DCDCA0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08A9D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267,176,000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693E8F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221,227,287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0919B10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F6879B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221,227,287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8BD3A7E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- 45,948,713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0E79F747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- 17.20</w:t>
            </w:r>
          </w:p>
        </w:tc>
      </w:tr>
      <w:tr w:rsidR="00A11CE0" w:rsidRPr="00571258" w14:paraId="021270C6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A57C13A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9C8272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1,786,986,000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4527FB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2,804,995,226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61B967B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B68E5C5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2,804,995,226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2437E6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1,018,009,226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255D67F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56.97</w:t>
            </w:r>
          </w:p>
        </w:tc>
      </w:tr>
      <w:tr w:rsidR="00A11CE0" w:rsidRPr="00571258" w14:paraId="22F17230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87D1CF8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CD230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373,199,000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C662BE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468,371,728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FC6F5A0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EC9FCD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468,371,728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65F514A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95,172,728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06270B8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25.50</w:t>
            </w:r>
          </w:p>
        </w:tc>
      </w:tr>
      <w:tr w:rsidR="00A11CE0" w:rsidRPr="00571258" w14:paraId="1188D5D9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B66DDC" w14:textId="77777777" w:rsidR="00A11CE0" w:rsidRPr="00571258" w:rsidRDefault="00E82C09" w:rsidP="00B76C7F">
            <w:pPr>
              <w:adjustRightInd w:val="0"/>
              <w:snapToGrid w:val="0"/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A16345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93,965,000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6A1972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3,311,647,341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B5EF9E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5A6552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3,311,647,341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91CCC00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3,217,682,341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50CADCE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3,424.34</w:t>
            </w:r>
          </w:p>
        </w:tc>
      </w:tr>
      <w:tr w:rsidR="00A11CE0" w:rsidRPr="00571258" w14:paraId="52105C8C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809017" w14:textId="77777777" w:rsidR="00A11CE0" w:rsidRPr="00571258" w:rsidRDefault="00E82C09" w:rsidP="00B76C7F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24AD47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667,770,000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185E59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2,612,705,761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E8693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18C6E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2,612,705,761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5392A185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1,944,935,761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B4B47D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291.26</w:t>
            </w:r>
          </w:p>
        </w:tc>
      </w:tr>
      <w:tr w:rsidR="00A11CE0" w:rsidRPr="00571258" w14:paraId="1C8F9A66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8BB4558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601CAF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336,831,000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3925A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902,144,678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065C3AB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104EB7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902,144,678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BA882E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565,313,678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0AB3534E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167.83</w:t>
            </w:r>
          </w:p>
        </w:tc>
      </w:tr>
      <w:tr w:rsidR="00A11CE0" w:rsidRPr="00571258" w14:paraId="3F3B472F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C230456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6A237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330,939,000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DE9BD6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1,710,561,083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70D4F4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4A6941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1,710,561,083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58CB6AF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1,379,622,083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249407A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416.88</w:t>
            </w:r>
          </w:p>
        </w:tc>
      </w:tr>
      <w:tr w:rsidR="00A11CE0" w:rsidRPr="00571258" w14:paraId="21D3F0FE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026BF1F" w14:textId="77777777" w:rsidR="00A11CE0" w:rsidRPr="00571258" w:rsidRDefault="00E82C09" w:rsidP="00B76C7F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7EFB6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93,397,000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806568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131,853,976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3BF1456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7BDAA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131,853,976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E7FB6A5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38,456,976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748EB57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41.18</w:t>
            </w:r>
          </w:p>
        </w:tc>
      </w:tr>
      <w:tr w:rsidR="00A11CE0" w:rsidRPr="00571258" w14:paraId="7B13B38C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AD10F9F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512E5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55,572,000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6A8DF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61,732,905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CD489C8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B683B7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61,732,905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04E7D6F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6,160,905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4D2E0F7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11.09</w:t>
            </w:r>
          </w:p>
        </w:tc>
      </w:tr>
      <w:tr w:rsidR="00A11CE0" w:rsidRPr="00571258" w14:paraId="748A1A40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DDBFCF8" w14:textId="77777777" w:rsidR="00A11CE0" w:rsidRPr="00571258" w:rsidRDefault="00E82C09" w:rsidP="00B76C7F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847A5B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37,825,000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56BAB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70,121,071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E46E203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05988DF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70,121,071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5E4AF8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32,296,071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612F7436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85.38</w:t>
            </w:r>
          </w:p>
        </w:tc>
      </w:tr>
      <w:tr w:rsidR="00A11CE0" w:rsidRPr="00571258" w14:paraId="380BE8B1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11DF2E5" w14:textId="77777777" w:rsidR="00A11CE0" w:rsidRPr="00571258" w:rsidRDefault="00E82C09" w:rsidP="00B76C7F">
            <w:pPr>
              <w:adjustRightInd w:val="0"/>
              <w:snapToGrid w:val="0"/>
              <w:ind w:rightChars="-3" w:right="-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FC3FE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574,373,000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2BDBA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2,480,851,785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997717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1E982C9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2,480,851,785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64AF93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1,906,478,785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548770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331.92</w:t>
            </w:r>
          </w:p>
        </w:tc>
      </w:tr>
      <w:tr w:rsidR="00A11CE0" w:rsidRPr="00571258" w14:paraId="17A07A8E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EAA644" w14:textId="77777777" w:rsidR="00A11CE0" w:rsidRPr="00571258" w:rsidRDefault="00E82C09" w:rsidP="00B76C7F">
            <w:pPr>
              <w:adjustRightInd w:val="0"/>
              <w:snapToGrid w:val="0"/>
              <w:ind w:rightChars="-3" w:right="-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3F961F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668,338,000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130CDE1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5,792,499,126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4856CF3C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55907D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5,792,499,126</w:t>
            </w:r>
          </w:p>
        </w:tc>
        <w:tc>
          <w:tcPr>
            <w:tcW w:w="1266" w:type="dxa"/>
            <w:tcBorders>
              <w:top w:val="nil"/>
              <w:bottom w:val="single" w:sz="8" w:space="0" w:color="auto"/>
            </w:tcBorders>
            <w:vAlign w:val="center"/>
          </w:tcPr>
          <w:p w14:paraId="038F9124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5,124,161,126</w:t>
            </w:r>
          </w:p>
        </w:tc>
        <w:tc>
          <w:tcPr>
            <w:tcW w:w="9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BFBC1D" w14:textId="77777777" w:rsidR="00A11CE0" w:rsidRPr="00621D9A" w:rsidRDefault="00E82C09" w:rsidP="00B76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766.70</w:t>
            </w:r>
          </w:p>
        </w:tc>
      </w:tr>
    </w:tbl>
    <w:p w14:paraId="028A6126" w14:textId="2453D701" w:rsidR="00A11CE0" w:rsidRPr="00CA531C" w:rsidRDefault="00A11CE0" w:rsidP="008A6841">
      <w:pPr>
        <w:spacing w:line="20" w:lineRule="exact"/>
        <w:jc w:val="both"/>
        <w:rPr>
          <w:rFonts w:ascii="標楷體" w:eastAsia="標楷體" w:hAnsi="標楷體"/>
          <w:sz w:val="2"/>
          <w:szCs w:val="2"/>
        </w:rPr>
      </w:pP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4"/>
        <w:gridCol w:w="1381"/>
        <w:gridCol w:w="1382"/>
        <w:gridCol w:w="1382"/>
        <w:gridCol w:w="1382"/>
        <w:gridCol w:w="1456"/>
        <w:gridCol w:w="729"/>
      </w:tblGrid>
      <w:tr w:rsidR="00D37DE9" w14:paraId="0E313F1A" w14:textId="77777777" w:rsidTr="00CA531C">
        <w:trPr>
          <w:tblHeader/>
        </w:trPr>
        <w:tc>
          <w:tcPr>
            <w:tcW w:w="10206" w:type="dxa"/>
            <w:gridSpan w:val="7"/>
          </w:tcPr>
          <w:p w14:paraId="2E73ED0F" w14:textId="00C81395" w:rsidR="00D37DE9" w:rsidRDefault="00D37DE9" w:rsidP="005C2D25">
            <w:pPr>
              <w:snapToGrid w:val="0"/>
              <w:spacing w:after="60"/>
              <w:ind w:leftChars="-145" w:left="-34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經濟作業基金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305A2B05" w14:textId="77777777" w:rsidR="00D37DE9" w:rsidRDefault="00D37DE9" w:rsidP="000A4181">
            <w:pPr>
              <w:tabs>
                <w:tab w:val="left" w:pos="4090"/>
                <w:tab w:val="left" w:pos="8735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 w:rsidRPr="00B76C7F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37DE9" w14:paraId="1C6A58B2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24E8B96" w14:textId="77777777" w:rsidR="00D37DE9" w:rsidRDefault="00D37DE9" w:rsidP="004A5B0E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</w:tcBorders>
            <w:vAlign w:val="center"/>
          </w:tcPr>
          <w:p w14:paraId="6A4DA360" w14:textId="77777777" w:rsidR="00D37DE9" w:rsidRPr="000A4181" w:rsidRDefault="00D37DE9" w:rsidP="00B76C7F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0A4181">
              <w:rPr>
                <w:rFonts w:eastAsia="標楷體" w:hint="eastAsia"/>
              </w:rPr>
              <w:t>預算數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3F818852" w14:textId="77777777" w:rsidR="00D37DE9" w:rsidRPr="000A4181" w:rsidRDefault="00D37DE9" w:rsidP="00B76C7F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0A4181">
              <w:rPr>
                <w:rFonts w:eastAsia="標楷體" w:hint="eastAsia"/>
              </w:rPr>
              <w:t>決算數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7578196" w14:textId="77777777" w:rsidR="00D37DE9" w:rsidRPr="000A4181" w:rsidRDefault="00D37DE9" w:rsidP="00B76C7F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0A4181">
              <w:rPr>
                <w:rFonts w:eastAsia="標楷體" w:hint="eastAsia"/>
              </w:rPr>
              <w:t>修正數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2313427E" w14:textId="77777777" w:rsidR="00D37DE9" w:rsidRPr="000A4181" w:rsidRDefault="00D37DE9" w:rsidP="00B76C7F">
            <w:pPr>
              <w:ind w:leftChars="20" w:left="48" w:rightChars="20" w:right="48" w:firstLineChars="11" w:firstLine="26"/>
              <w:jc w:val="center"/>
              <w:rPr>
                <w:rFonts w:eastAsia="標楷體"/>
              </w:rPr>
            </w:pPr>
            <w:r w:rsidRPr="000A4181">
              <w:rPr>
                <w:rFonts w:eastAsia="標楷體" w:hint="eastAsia"/>
              </w:rPr>
              <w:t>決算審定數</w:t>
            </w:r>
          </w:p>
        </w:tc>
        <w:tc>
          <w:tcPr>
            <w:tcW w:w="21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4EA9DF0" w14:textId="77777777" w:rsidR="00D37DE9" w:rsidRDefault="00D37DE9" w:rsidP="00B76C7F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27B9C293" w14:textId="77777777" w:rsidR="00D37DE9" w:rsidRDefault="00D37DE9" w:rsidP="00B76C7F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37DE9" w14:paraId="0824D12A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D96F98" w14:textId="77777777" w:rsidR="00D37DE9" w:rsidRDefault="00D37DE9" w:rsidP="004A5B0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81" w:type="dxa"/>
            <w:vMerge/>
            <w:tcBorders>
              <w:bottom w:val="single" w:sz="8" w:space="0" w:color="auto"/>
            </w:tcBorders>
            <w:vAlign w:val="center"/>
          </w:tcPr>
          <w:p w14:paraId="4E9AE645" w14:textId="77777777" w:rsidR="00D37DE9" w:rsidRDefault="00D37DE9" w:rsidP="00B76C7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2780CCEB" w14:textId="77777777" w:rsidR="00D37DE9" w:rsidRDefault="00D37DE9" w:rsidP="00B76C7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34223C6" w14:textId="77777777" w:rsidR="00D37DE9" w:rsidRDefault="00D37DE9" w:rsidP="00B76C7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6B631295" w14:textId="77777777" w:rsidR="00D37DE9" w:rsidRDefault="00D37DE9" w:rsidP="00B76C7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56" w:type="dxa"/>
            <w:tcBorders>
              <w:bottom w:val="single" w:sz="8" w:space="0" w:color="auto"/>
            </w:tcBorders>
            <w:vAlign w:val="center"/>
          </w:tcPr>
          <w:p w14:paraId="52CCCC0C" w14:textId="77777777" w:rsidR="00D37DE9" w:rsidRDefault="00D37DE9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9" w:type="dxa"/>
            <w:tcBorders>
              <w:bottom w:val="single" w:sz="8" w:space="0" w:color="auto"/>
              <w:right w:val="nil"/>
            </w:tcBorders>
            <w:vAlign w:val="center"/>
          </w:tcPr>
          <w:p w14:paraId="15BCD42F" w14:textId="77777777" w:rsidR="00D37DE9" w:rsidRDefault="00D37DE9" w:rsidP="00B76C7F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DB1FC6">
              <w:rPr>
                <w:rFonts w:ascii="標楷體" w:eastAsia="標楷體" w:hAnsi="標楷體" w:hint="eastAsia"/>
                <w:szCs w:val="18"/>
              </w:rPr>
              <w:t>％</w:t>
            </w:r>
          </w:p>
        </w:tc>
      </w:tr>
      <w:tr w:rsidR="00D37DE9" w:rsidRPr="00C346C9" w14:paraId="445E8B91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0778F3AE" w14:textId="77777777" w:rsidR="00D37DE9" w:rsidRDefault="00D37DE9" w:rsidP="00C43EE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6290F43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1,479,027,000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03B47E5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7,954,722,953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D41EBC3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4FE944C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7,954,722,953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58BF637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6,475,695,953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65713DD9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437.83</w:t>
            </w:r>
          </w:p>
        </w:tc>
      </w:tr>
      <w:tr w:rsidR="00D37DE9" w:rsidRPr="00C346C9" w14:paraId="6A0827FD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7A1D1C6E" w14:textId="77777777" w:rsidR="00D37DE9" w:rsidRDefault="00D37DE9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9D8913C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668,338,000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4488C95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5,792,499,126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E45E52E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A75E044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5,792,499,126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7296047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5,124,161,126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495F59E3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766.70</w:t>
            </w:r>
          </w:p>
        </w:tc>
      </w:tr>
      <w:tr w:rsidR="00D37DE9" w:rsidRPr="00C346C9" w14:paraId="6015B6E5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55F2FC89" w14:textId="77777777" w:rsidR="00D37DE9" w:rsidRDefault="00D37DE9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5CEF5A0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810,689,000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FB1DD81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2,162,223,827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58B8AA8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5534559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2,162,223,827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698139D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1,351,534,827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3355549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166.71</w:t>
            </w:r>
          </w:p>
        </w:tc>
      </w:tr>
      <w:tr w:rsidR="00D37DE9" w:rsidRPr="00C346C9" w14:paraId="4E2F1312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3C166641" w14:textId="77777777" w:rsidR="00D37DE9" w:rsidRDefault="00D37DE9" w:rsidP="00C43EE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25D9724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1,295,549,000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B7C1D84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1,295,549,000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38517D7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3F04024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1,295,549,000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2D95EEC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81B6643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D37DE9" w:rsidRPr="00C346C9" w14:paraId="681FD442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7EFB87C1" w14:textId="77777777" w:rsidR="00D37DE9" w:rsidRDefault="00D37DE9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提存公積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293FEBD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818,823,000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2A04372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818,823,000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9483B63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31B300A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818,823,000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50EB8C4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0D2F577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D37DE9" w:rsidRPr="00C346C9" w14:paraId="183459B0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281ED5E6" w14:textId="77777777" w:rsidR="00D37DE9" w:rsidRDefault="00D37DE9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賸餘撥充基金數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2009DF0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449,540,000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CB7E1AC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449,540,000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5594307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C6D1837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449,540,000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46EA6C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2B9BEF34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D37DE9" w:rsidRPr="00C346C9" w14:paraId="75D54DFD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2B616677" w14:textId="77777777" w:rsidR="00D37DE9" w:rsidRDefault="00D37DE9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解繳公庫</w:t>
            </w:r>
            <w:proofErr w:type="gramEnd"/>
            <w:r w:rsidRPr="00E4572B">
              <w:rPr>
                <w:rFonts w:ascii="標楷體" w:eastAsia="標楷體" w:hAnsi="標楷體"/>
                <w:kern w:val="0"/>
                <w:sz w:val="22"/>
              </w:rPr>
              <w:t>淨額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52A4BF8B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27,186,000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55508F2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27,186,000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A44F065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1C753A5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27,186,000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6E0ABA6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4425B674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D37DE9" w:rsidRPr="00C346C9" w14:paraId="03C2B2AE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1DD88D" w14:textId="77777777" w:rsidR="00D37DE9" w:rsidRDefault="00D37DE9" w:rsidP="00C43EE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381" w:type="dxa"/>
            <w:tcBorders>
              <w:top w:val="nil"/>
              <w:bottom w:val="single" w:sz="8" w:space="0" w:color="auto"/>
            </w:tcBorders>
            <w:vAlign w:val="center"/>
          </w:tcPr>
          <w:p w14:paraId="7B095397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183,478,000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2FD8B4CD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6,659,173,953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279CFA82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4C43257E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6,659,173,953</w:t>
            </w:r>
          </w:p>
        </w:tc>
        <w:tc>
          <w:tcPr>
            <w:tcW w:w="1456" w:type="dxa"/>
            <w:tcBorders>
              <w:top w:val="nil"/>
              <w:bottom w:val="single" w:sz="8" w:space="0" w:color="auto"/>
            </w:tcBorders>
            <w:vAlign w:val="center"/>
          </w:tcPr>
          <w:p w14:paraId="47022B90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6,475,695,953</w:t>
            </w:r>
          </w:p>
        </w:tc>
        <w:tc>
          <w:tcPr>
            <w:tcW w:w="72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94E1685" w14:textId="77777777" w:rsidR="00D37DE9" w:rsidRPr="00C346C9" w:rsidRDefault="00D37DE9" w:rsidP="004A5B0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3,529.41</w:t>
            </w:r>
          </w:p>
        </w:tc>
      </w:tr>
    </w:tbl>
    <w:p w14:paraId="5D0C1A26" w14:textId="2AA81BE1" w:rsidR="00B76C7F" w:rsidRDefault="00B76C7F" w:rsidP="00E04BBD">
      <w:pPr>
        <w:tabs>
          <w:tab w:val="center" w:pos="4920"/>
        </w:tabs>
        <w:snapToGrid w:val="0"/>
        <w:spacing w:line="320" w:lineRule="exact"/>
        <w:jc w:val="center"/>
        <w:rPr>
          <w:rFonts w:ascii="標楷體" w:eastAsia="標楷體" w:hAnsi="標楷體"/>
          <w:b/>
          <w:sz w:val="32"/>
          <w:u w:val="single"/>
        </w:rPr>
      </w:pPr>
    </w:p>
    <w:p w14:paraId="2192B9B4" w14:textId="59E0F6E4" w:rsidR="005C463A" w:rsidRDefault="003C2F91" w:rsidP="00E04BBD">
      <w:pPr>
        <w:tabs>
          <w:tab w:val="center" w:pos="4920"/>
        </w:tabs>
        <w:snapToGrid w:val="0"/>
        <w:spacing w:before="120" w:after="20"/>
        <w:ind w:leftChars="-145" w:left="-348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5C463A">
        <w:rPr>
          <w:rFonts w:ascii="標楷體" w:eastAsia="標楷體" w:hAnsi="標楷體" w:hint="eastAsia"/>
          <w:b/>
          <w:sz w:val="32"/>
          <w:u w:val="single"/>
        </w:rPr>
        <w:t>經濟作業基金所屬分預算收支餘</w:t>
      </w:r>
      <w:proofErr w:type="gramStart"/>
      <w:r w:rsidR="005C463A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5C463A">
        <w:rPr>
          <w:rFonts w:ascii="標楷體" w:eastAsia="標楷體" w:hAnsi="標楷體" w:hint="eastAsia"/>
          <w:b/>
          <w:sz w:val="32"/>
          <w:u w:val="single"/>
        </w:rPr>
        <w:t>概況表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14EAF8F2" w14:textId="77777777" w:rsidR="005C463A" w:rsidRDefault="005C463A" w:rsidP="000A4181">
      <w:pPr>
        <w:tabs>
          <w:tab w:val="left" w:pos="4130"/>
          <w:tab w:val="left" w:pos="8567"/>
        </w:tabs>
        <w:snapToGrid w:val="0"/>
        <w:ind w:rightChars="11" w:right="26"/>
        <w:jc w:val="right"/>
        <w:rPr>
          <w:rFonts w:ascii="標楷體" w:eastAsia="標楷體" w:hAnsi="標楷體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31"/>
        <w:gridCol w:w="957"/>
        <w:gridCol w:w="957"/>
        <w:gridCol w:w="958"/>
        <w:gridCol w:w="957"/>
        <w:gridCol w:w="957"/>
        <w:gridCol w:w="958"/>
        <w:gridCol w:w="788"/>
        <w:gridCol w:w="784"/>
        <w:gridCol w:w="784"/>
        <w:gridCol w:w="616"/>
      </w:tblGrid>
      <w:tr w:rsidR="005C463A" w14:paraId="0107A7E7" w14:textId="77777777" w:rsidTr="000A4181">
        <w:trPr>
          <w:cantSplit/>
          <w:trHeight w:val="288"/>
          <w:jc w:val="center"/>
        </w:trPr>
        <w:tc>
          <w:tcPr>
            <w:tcW w:w="153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155D2B7E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</w:tcBorders>
            <w:vAlign w:val="center"/>
          </w:tcPr>
          <w:p w14:paraId="325A3081" w14:textId="77777777" w:rsidR="005C463A" w:rsidRDefault="005C463A" w:rsidP="00F65792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業務收入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</w:tcBorders>
            <w:vAlign w:val="center"/>
          </w:tcPr>
          <w:p w14:paraId="49039363" w14:textId="77777777" w:rsidR="005C463A" w:rsidRDefault="005C463A" w:rsidP="003B7947">
            <w:pPr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業務成本與費用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</w:tcBorders>
            <w:vAlign w:val="center"/>
          </w:tcPr>
          <w:p w14:paraId="293A2498" w14:textId="77777777" w:rsidR="005C463A" w:rsidRDefault="005C463A" w:rsidP="003B7947">
            <w:pPr>
              <w:jc w:val="distribute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369A96B6" w14:textId="77777777" w:rsidR="005C463A" w:rsidRDefault="005C463A" w:rsidP="003B7947">
            <w:pPr>
              <w:jc w:val="distribute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24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24"/>
                <w:sz w:val="22"/>
              </w:rPr>
              <w:t>）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</w:tcBorders>
            <w:vAlign w:val="center"/>
          </w:tcPr>
          <w:p w14:paraId="6394A67F" w14:textId="77777777" w:rsidR="005C463A" w:rsidRDefault="005C463A" w:rsidP="00F65792">
            <w:pPr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業務外收入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</w:tcBorders>
            <w:vAlign w:val="center"/>
          </w:tcPr>
          <w:p w14:paraId="58C442EE" w14:textId="77777777" w:rsidR="005C463A" w:rsidRDefault="005C463A" w:rsidP="00F65792">
            <w:pPr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業務外費用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</w:tcBorders>
            <w:vAlign w:val="center"/>
          </w:tcPr>
          <w:p w14:paraId="7C489AC5" w14:textId="77777777" w:rsidR="005C463A" w:rsidRDefault="005C463A" w:rsidP="003B7947">
            <w:pPr>
              <w:jc w:val="distribute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業務外賸餘</w:t>
            </w:r>
          </w:p>
          <w:p w14:paraId="08667081" w14:textId="77777777" w:rsidR="005C463A" w:rsidRDefault="005C463A" w:rsidP="003B7947">
            <w:pPr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6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16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16"/>
                <w:sz w:val="22"/>
              </w:rPr>
              <w:t>）</w:t>
            </w:r>
          </w:p>
        </w:tc>
        <w:tc>
          <w:tcPr>
            <w:tcW w:w="2972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CF6BEEE" w14:textId="77777777" w:rsidR="005C463A" w:rsidRDefault="005C463A" w:rsidP="003B7947">
            <w:pPr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本期賸餘</w:t>
            </w:r>
            <w:r>
              <w:rPr>
                <w:rFonts w:eastAsia="標楷體" w:hint="eastAsia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z w:val="22"/>
              </w:rPr>
              <w:t>）</w:t>
            </w:r>
          </w:p>
        </w:tc>
      </w:tr>
      <w:tr w:rsidR="005C463A" w14:paraId="36D819D8" w14:textId="77777777" w:rsidTr="000A4181">
        <w:trPr>
          <w:cantSplit/>
          <w:trHeight w:val="184"/>
          <w:jc w:val="center"/>
        </w:trPr>
        <w:tc>
          <w:tcPr>
            <w:tcW w:w="1531" w:type="dxa"/>
            <w:vMerge/>
            <w:tcBorders>
              <w:left w:val="nil"/>
            </w:tcBorders>
            <w:vAlign w:val="center"/>
          </w:tcPr>
          <w:p w14:paraId="1DC0EA90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57" w:type="dxa"/>
            <w:vMerge/>
            <w:vAlign w:val="center"/>
          </w:tcPr>
          <w:p w14:paraId="0CF35F26" w14:textId="77777777" w:rsidR="005C463A" w:rsidRDefault="005C463A" w:rsidP="00F65792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57" w:type="dxa"/>
            <w:vMerge/>
            <w:vAlign w:val="center"/>
          </w:tcPr>
          <w:p w14:paraId="6F95E2B2" w14:textId="77777777" w:rsidR="005C463A" w:rsidRDefault="005C463A" w:rsidP="00F65792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58" w:type="dxa"/>
            <w:vMerge/>
            <w:vAlign w:val="center"/>
          </w:tcPr>
          <w:p w14:paraId="6426BD76" w14:textId="77777777" w:rsidR="005C463A" w:rsidRDefault="005C463A" w:rsidP="00F65792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57" w:type="dxa"/>
            <w:vMerge/>
            <w:vAlign w:val="center"/>
          </w:tcPr>
          <w:p w14:paraId="3D3F4497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57" w:type="dxa"/>
            <w:vMerge/>
            <w:vAlign w:val="center"/>
          </w:tcPr>
          <w:p w14:paraId="3F371DD6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58" w:type="dxa"/>
            <w:vMerge/>
            <w:vAlign w:val="center"/>
          </w:tcPr>
          <w:p w14:paraId="4080716F" w14:textId="77777777" w:rsidR="005C463A" w:rsidRDefault="005C463A" w:rsidP="00F65792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1A8C8F3C" w14:textId="77777777" w:rsidR="005C463A" w:rsidRDefault="005C463A" w:rsidP="003B7947">
            <w:pPr>
              <w:jc w:val="center"/>
              <w:rPr>
                <w:rFonts w:eastAsia="標楷體"/>
                <w:spacing w:val="-20"/>
                <w:sz w:val="22"/>
              </w:rPr>
            </w:pPr>
            <w:r w:rsidRPr="00E04BBD">
              <w:rPr>
                <w:rFonts w:eastAsia="標楷體" w:hint="eastAsia"/>
                <w:kern w:val="0"/>
                <w:sz w:val="22"/>
                <w:fitText w:val="660" w:id="-699151870"/>
              </w:rPr>
              <w:t>預算數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1D5FB775" w14:textId="77777777" w:rsidR="005C463A" w:rsidRPr="003B7947" w:rsidRDefault="005C463A" w:rsidP="003B7947">
            <w:pPr>
              <w:jc w:val="center"/>
              <w:rPr>
                <w:rFonts w:eastAsia="標楷體"/>
                <w:kern w:val="0"/>
                <w:sz w:val="22"/>
              </w:rPr>
            </w:pPr>
            <w:r w:rsidRPr="00E04BBD">
              <w:rPr>
                <w:rFonts w:eastAsia="標楷體" w:hint="eastAsia"/>
                <w:kern w:val="0"/>
                <w:sz w:val="22"/>
                <w:fitText w:val="660" w:id="-699151616"/>
              </w:rPr>
              <w:t>審定數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0DC1FE" w14:textId="77777777" w:rsidR="005C463A" w:rsidRDefault="005C463A" w:rsidP="00F65792">
            <w:pPr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比較增減</w:t>
            </w:r>
          </w:p>
        </w:tc>
      </w:tr>
      <w:tr w:rsidR="005C463A" w14:paraId="2A0F35AC" w14:textId="77777777" w:rsidTr="000A4181">
        <w:trPr>
          <w:cantSplit/>
          <w:trHeight w:val="106"/>
          <w:jc w:val="center"/>
        </w:trPr>
        <w:tc>
          <w:tcPr>
            <w:tcW w:w="1531" w:type="dxa"/>
            <w:vMerge/>
            <w:tcBorders>
              <w:left w:val="nil"/>
              <w:bottom w:val="nil"/>
            </w:tcBorders>
            <w:vAlign w:val="center"/>
          </w:tcPr>
          <w:p w14:paraId="1B6454F4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57" w:type="dxa"/>
            <w:vMerge/>
            <w:tcBorders>
              <w:bottom w:val="nil"/>
            </w:tcBorders>
            <w:vAlign w:val="center"/>
          </w:tcPr>
          <w:p w14:paraId="731BD42D" w14:textId="77777777" w:rsidR="005C463A" w:rsidRDefault="005C463A" w:rsidP="00F65792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57" w:type="dxa"/>
            <w:vMerge/>
            <w:tcBorders>
              <w:bottom w:val="nil"/>
            </w:tcBorders>
            <w:vAlign w:val="center"/>
          </w:tcPr>
          <w:p w14:paraId="0DA7C3C1" w14:textId="77777777" w:rsidR="005C463A" w:rsidRDefault="005C463A" w:rsidP="00F65792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58" w:type="dxa"/>
            <w:vMerge/>
            <w:tcBorders>
              <w:bottom w:val="nil"/>
            </w:tcBorders>
            <w:vAlign w:val="center"/>
          </w:tcPr>
          <w:p w14:paraId="780D6AE6" w14:textId="77777777" w:rsidR="005C463A" w:rsidRDefault="005C463A" w:rsidP="00F65792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57" w:type="dxa"/>
            <w:vMerge/>
            <w:tcBorders>
              <w:bottom w:val="nil"/>
            </w:tcBorders>
            <w:vAlign w:val="center"/>
          </w:tcPr>
          <w:p w14:paraId="35CAE4B4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57" w:type="dxa"/>
            <w:vMerge/>
            <w:tcBorders>
              <w:bottom w:val="nil"/>
            </w:tcBorders>
            <w:vAlign w:val="center"/>
          </w:tcPr>
          <w:p w14:paraId="43B49DA4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58" w:type="dxa"/>
            <w:vMerge/>
            <w:tcBorders>
              <w:bottom w:val="nil"/>
            </w:tcBorders>
            <w:vAlign w:val="center"/>
          </w:tcPr>
          <w:p w14:paraId="031064AA" w14:textId="77777777" w:rsidR="005C463A" w:rsidRDefault="005C463A" w:rsidP="00F65792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788" w:type="dxa"/>
            <w:vMerge/>
            <w:tcBorders>
              <w:bottom w:val="nil"/>
              <w:right w:val="nil"/>
            </w:tcBorders>
            <w:vAlign w:val="center"/>
          </w:tcPr>
          <w:p w14:paraId="26F27732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84" w:type="dxa"/>
            <w:vMerge/>
            <w:tcBorders>
              <w:bottom w:val="nil"/>
              <w:right w:val="nil"/>
            </w:tcBorders>
            <w:vAlign w:val="center"/>
          </w:tcPr>
          <w:p w14:paraId="3ED37DCD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28DFAA3" w14:textId="77777777" w:rsidR="005C463A" w:rsidRDefault="005C463A" w:rsidP="003B7947">
            <w:pPr>
              <w:jc w:val="center"/>
              <w:rPr>
                <w:rFonts w:eastAsia="標楷體"/>
                <w:spacing w:val="-20"/>
                <w:sz w:val="22"/>
              </w:rPr>
            </w:pPr>
            <w:r w:rsidRPr="00E04BBD">
              <w:rPr>
                <w:rFonts w:eastAsia="標楷體" w:hint="eastAsia"/>
                <w:spacing w:val="110"/>
                <w:kern w:val="0"/>
                <w:sz w:val="22"/>
                <w:fitText w:val="660" w:id="-699151871"/>
              </w:rPr>
              <w:t>金</w:t>
            </w:r>
            <w:r w:rsidRPr="00E04BBD">
              <w:rPr>
                <w:rFonts w:eastAsia="標楷體" w:hint="eastAsia"/>
                <w:kern w:val="0"/>
                <w:sz w:val="22"/>
                <w:fitText w:val="660" w:id="-699151871"/>
              </w:rPr>
              <w:t>額</w:t>
            </w:r>
          </w:p>
        </w:tc>
        <w:tc>
          <w:tcPr>
            <w:tcW w:w="61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BD51EE6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％</w:t>
            </w:r>
          </w:p>
        </w:tc>
      </w:tr>
      <w:tr w:rsidR="005C463A" w14:paraId="312ABBB1" w14:textId="77777777" w:rsidTr="000A4181">
        <w:trPr>
          <w:trHeight w:val="1197"/>
          <w:jc w:val="center"/>
        </w:trPr>
        <w:tc>
          <w:tcPr>
            <w:tcW w:w="1531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9AE3130" w14:textId="77777777" w:rsidR="005C463A" w:rsidRDefault="005C463A" w:rsidP="005C463A">
            <w:pPr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5242C3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科技產業園區</w:t>
            </w:r>
          </w:p>
          <w:p w14:paraId="248AD257" w14:textId="36F4D578" w:rsidR="005C463A" w:rsidRDefault="005C463A" w:rsidP="00C43EE0">
            <w:pPr>
              <w:widowControl/>
              <w:overflowPunct w:val="0"/>
              <w:snapToGrid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43EE0">
              <w:rPr>
                <w:rFonts w:ascii="標楷體" w:eastAsia="標楷體" w:hAnsi="標楷體" w:cs="標楷體" w:hint="eastAsia"/>
                <w:noProof/>
                <w:sz w:val="22"/>
                <w:szCs w:val="24"/>
              </w:rPr>
              <w:t>作業</w:t>
            </w:r>
            <w:r w:rsidRPr="005242C3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基金</w:t>
            </w:r>
          </w:p>
        </w:tc>
        <w:tc>
          <w:tcPr>
            <w:tcW w:w="9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CB418B0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1,778,311</w:t>
            </w:r>
          </w:p>
        </w:tc>
        <w:tc>
          <w:tcPr>
            <w:tcW w:w="9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42403E9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1,426,246</w:t>
            </w:r>
          </w:p>
        </w:tc>
        <w:tc>
          <w:tcPr>
            <w:tcW w:w="9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4B6D1BF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352,065</w:t>
            </w:r>
          </w:p>
        </w:tc>
        <w:tc>
          <w:tcPr>
            <w:tcW w:w="9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4994688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107,495</w:t>
            </w:r>
          </w:p>
        </w:tc>
        <w:tc>
          <w:tcPr>
            <w:tcW w:w="9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733A772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68,272</w:t>
            </w:r>
          </w:p>
        </w:tc>
        <w:tc>
          <w:tcPr>
            <w:tcW w:w="9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3ABAAAA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39,223</w:t>
            </w:r>
          </w:p>
        </w:tc>
        <w:tc>
          <w:tcPr>
            <w:tcW w:w="78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BF04F7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349,861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2E3CF7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391,288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E5A347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41,427</w:t>
            </w:r>
          </w:p>
        </w:tc>
        <w:tc>
          <w:tcPr>
            <w:tcW w:w="61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B5A292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11.84</w:t>
            </w:r>
          </w:p>
        </w:tc>
      </w:tr>
      <w:tr w:rsidR="005C463A" w14:paraId="5765EB08" w14:textId="77777777" w:rsidTr="000A4181">
        <w:trPr>
          <w:trHeight w:val="1197"/>
          <w:jc w:val="center"/>
        </w:trPr>
        <w:tc>
          <w:tcPr>
            <w:tcW w:w="15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5D48AF" w14:textId="77777777" w:rsidR="005C463A" w:rsidRDefault="005C463A" w:rsidP="005C463A">
            <w:pPr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5242C3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產業園區開發</w:t>
            </w:r>
          </w:p>
          <w:p w14:paraId="4F6F4A7E" w14:textId="5AA1DB0C" w:rsidR="005C463A" w:rsidRDefault="005C463A" w:rsidP="00C43EE0">
            <w:pPr>
              <w:widowControl/>
              <w:overflowPunct w:val="0"/>
              <w:snapToGrid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5242C3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管理基金</w:t>
            </w: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  <w:vAlign w:val="center"/>
          </w:tcPr>
          <w:p w14:paraId="7B89B1C4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9,935,560</w:t>
            </w: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  <w:vAlign w:val="center"/>
          </w:tcPr>
          <w:p w14:paraId="6C759EEA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6,975,978</w:t>
            </w:r>
          </w:p>
        </w:tc>
        <w:tc>
          <w:tcPr>
            <w:tcW w:w="958" w:type="dxa"/>
            <w:tcBorders>
              <w:top w:val="nil"/>
              <w:bottom w:val="single" w:sz="8" w:space="0" w:color="auto"/>
            </w:tcBorders>
            <w:vAlign w:val="center"/>
          </w:tcPr>
          <w:p w14:paraId="775E7ACE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2,959,582</w:t>
            </w: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  <w:vAlign w:val="center"/>
          </w:tcPr>
          <w:p w14:paraId="7E9A1E27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2,505,210</w:t>
            </w: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  <w:vAlign w:val="center"/>
          </w:tcPr>
          <w:p w14:paraId="7983BEF7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63,581</w:t>
            </w:r>
          </w:p>
        </w:tc>
        <w:tc>
          <w:tcPr>
            <w:tcW w:w="958" w:type="dxa"/>
            <w:tcBorders>
              <w:top w:val="nil"/>
              <w:bottom w:val="single" w:sz="8" w:space="0" w:color="auto"/>
            </w:tcBorders>
            <w:vAlign w:val="center"/>
          </w:tcPr>
          <w:p w14:paraId="4E421339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2,441,628</w:t>
            </w:r>
          </w:p>
        </w:tc>
        <w:tc>
          <w:tcPr>
            <w:tcW w:w="78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7E85789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318,477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772F6D8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5,401,210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074684D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5,082,733</w:t>
            </w:r>
          </w:p>
        </w:tc>
        <w:tc>
          <w:tcPr>
            <w:tcW w:w="61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CD235C6" w14:textId="77777777" w:rsidR="005C463A" w:rsidRDefault="005C463A" w:rsidP="00F65792">
            <w:pPr>
              <w:jc w:val="right"/>
              <w:rPr>
                <w:rFonts w:ascii="新細明體" w:hAnsi="新細明體"/>
                <w:sz w:val="16"/>
              </w:rPr>
            </w:pPr>
            <w:r w:rsidRPr="005242C3">
              <w:rPr>
                <w:rFonts w:ascii="新細明體" w:hAnsi="新細明體"/>
                <w:noProof/>
                <w:sz w:val="16"/>
              </w:rPr>
              <w:t>1,595.95</w:t>
            </w:r>
          </w:p>
        </w:tc>
      </w:tr>
    </w:tbl>
    <w:p w14:paraId="2C0D9ED2" w14:textId="5E9D668D" w:rsidR="005C463A" w:rsidRPr="00223397" w:rsidRDefault="005C463A" w:rsidP="00A14AA6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rPr>
          <w:rFonts w:ascii="標楷體" w:eastAsia="標楷體" w:hAnsi="標楷體"/>
          <w:sz w:val="18"/>
          <w:szCs w:val="18"/>
        </w:rPr>
      </w:pPr>
      <w:proofErr w:type="gramStart"/>
      <w:r w:rsidRPr="00223397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223397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64"/>
        <w:gridCol w:w="1664"/>
        <w:gridCol w:w="1652"/>
        <w:gridCol w:w="980"/>
      </w:tblGrid>
      <w:tr w:rsidR="005C463A" w14:paraId="00108EFE" w14:textId="77777777" w:rsidTr="00B76C7F">
        <w:tc>
          <w:tcPr>
            <w:tcW w:w="10177" w:type="dxa"/>
            <w:gridSpan w:val="5"/>
            <w:tcBorders>
              <w:bottom w:val="single" w:sz="8" w:space="0" w:color="auto"/>
            </w:tcBorders>
          </w:tcPr>
          <w:p w14:paraId="0488B46B" w14:textId="2953E6F8" w:rsidR="005C463A" w:rsidRDefault="005C463A" w:rsidP="000A4181">
            <w:pPr>
              <w:snapToGrid w:val="0"/>
              <w:spacing w:after="60"/>
              <w:ind w:leftChars="-140" w:left="-33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經濟作業基金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0B7E1C4E" w14:textId="7A7B2FD6" w:rsidR="005C463A" w:rsidRDefault="005C463A" w:rsidP="000A4181">
            <w:pPr>
              <w:tabs>
                <w:tab w:val="left" w:pos="4100"/>
                <w:tab w:val="left" w:pos="8709"/>
              </w:tabs>
              <w:snapToGrid w:val="0"/>
              <w:ind w:rightChars="-9" w:right="-22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76C7F" w14:paraId="0AE9234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4A51A9" w14:textId="77777777" w:rsidR="005C463A" w:rsidRDefault="005C463A" w:rsidP="0063268F">
            <w:pPr>
              <w:ind w:left="113" w:right="57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項目</w:t>
            </w:r>
          </w:p>
        </w:tc>
        <w:tc>
          <w:tcPr>
            <w:tcW w:w="1664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C2B7A64" w14:textId="77777777" w:rsidR="005C463A" w:rsidRDefault="005C463A" w:rsidP="00DB1FC6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 w:rsidRPr="004053FF">
              <w:rPr>
                <w:rFonts w:eastAsia="標楷體" w:hint="eastAsia"/>
                <w:spacing w:val="-20"/>
              </w:rPr>
              <w:t>預算數</w:t>
            </w:r>
          </w:p>
        </w:tc>
        <w:tc>
          <w:tcPr>
            <w:tcW w:w="1664" w:type="dxa"/>
            <w:vMerge w:val="restart"/>
            <w:tcBorders>
              <w:top w:val="single" w:sz="8" w:space="0" w:color="auto"/>
            </w:tcBorders>
            <w:vAlign w:val="center"/>
          </w:tcPr>
          <w:p w14:paraId="6B032616" w14:textId="77777777" w:rsidR="005C463A" w:rsidRDefault="005C463A" w:rsidP="004053FF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 w:rsidRPr="004053FF"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263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2D906DC" w14:textId="77777777" w:rsidR="005C463A" w:rsidRDefault="005C463A" w:rsidP="00F65792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比較增減</w:t>
            </w:r>
          </w:p>
        </w:tc>
      </w:tr>
      <w:tr w:rsidR="00B76C7F" w14:paraId="7D837E67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2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FB304A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64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B784406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64" w:type="dxa"/>
            <w:vMerge/>
            <w:tcBorders>
              <w:bottom w:val="single" w:sz="8" w:space="0" w:color="auto"/>
            </w:tcBorders>
            <w:vAlign w:val="center"/>
          </w:tcPr>
          <w:p w14:paraId="0FD67C6A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26FA701" w14:textId="77777777" w:rsidR="005C463A" w:rsidRDefault="005C463A" w:rsidP="00F65792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 w:rsidRPr="001500D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066A98F" w14:textId="77777777" w:rsidR="005C463A" w:rsidRDefault="005C463A" w:rsidP="00FC544E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％</w:t>
            </w:r>
          </w:p>
        </w:tc>
      </w:tr>
      <w:tr w:rsidR="00B76C7F" w14:paraId="0B1AC69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895431C" w14:textId="77777777" w:rsidR="005C463A" w:rsidRPr="00C43EE0" w:rsidRDefault="005C463A" w:rsidP="00C43EE0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業務活動之現金流量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13C5D9E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3E04513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DC6B91B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6BB7F40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76C7F" w14:paraId="3120FA9B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D410198" w14:textId="77777777" w:rsidR="005C463A" w:rsidRPr="00C43EE0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本期賸餘（短</w:t>
            </w:r>
            <w:proofErr w:type="gramStart"/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絀</w:t>
            </w:r>
            <w:proofErr w:type="gramEnd"/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1E6F849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668,338,000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4D00114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5,792,499,126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6AC6401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5,124,161,126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5294CA4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766.70</w:t>
            </w:r>
          </w:p>
        </w:tc>
      </w:tr>
      <w:tr w:rsidR="00B76C7F" w14:paraId="0A14B6A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93AECF7" w14:textId="77777777" w:rsidR="005C463A" w:rsidRPr="00C43EE0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利息股利之調整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4A1A5B5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- 289,329,000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085EF2C4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- 854,984,815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D93ECCB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- 565,655,815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6EF00C4C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195.51</w:t>
            </w:r>
          </w:p>
        </w:tc>
      </w:tr>
      <w:tr w:rsidR="00B76C7F" w14:paraId="0B4B337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7B0B016" w14:textId="77777777" w:rsidR="005C463A" w:rsidRPr="00C43EE0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未計利息股利之本期賸餘（短</w:t>
            </w:r>
            <w:proofErr w:type="gramStart"/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絀</w:t>
            </w:r>
            <w:proofErr w:type="gramEnd"/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0602066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379,009,000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2C7ABD0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4,937,514,311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11744B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4,558,505,311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4B33D8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1,202.74</w:t>
            </w:r>
          </w:p>
        </w:tc>
      </w:tr>
      <w:tr w:rsidR="00B76C7F" w14:paraId="4AB98E1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F0124A8" w14:textId="77777777" w:rsidR="005C463A" w:rsidRPr="00C43EE0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調整項目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9E81A1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2,956,262,000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83EEFFA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1,475,044,495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189260E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- 1,481,217,505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1585D7EE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- 50.10</w:t>
            </w:r>
          </w:p>
        </w:tc>
      </w:tr>
      <w:tr w:rsidR="00B76C7F" w14:paraId="53BE833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B8BFC64" w14:textId="77777777" w:rsidR="005C463A" w:rsidRPr="00C43EE0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未計利息股利之現金流入（流出）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45E567A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3,335,271,000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2287178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6,412,558,806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495D8B2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3,077,287,806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3A6DEC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92.27</w:t>
            </w:r>
          </w:p>
        </w:tc>
      </w:tr>
      <w:tr w:rsidR="00B76C7F" w14:paraId="31C6228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EBDA568" w14:textId="77777777" w:rsidR="005C463A" w:rsidRPr="00C43EE0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收取利息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7F7659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56,723,000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0EC1FEE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102,557,129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D91C102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45,834,129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7BA6318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80.80</w:t>
            </w:r>
          </w:p>
        </w:tc>
      </w:tr>
      <w:tr w:rsidR="00B76C7F" w14:paraId="6D97AF7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926F726" w14:textId="77777777" w:rsidR="005C463A" w:rsidRPr="00C43EE0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支付利息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06E4347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- 47,051,000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BBC7909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- 46,475,131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87C51F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575,869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46263B4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- 1.22</w:t>
            </w:r>
          </w:p>
        </w:tc>
      </w:tr>
      <w:tr w:rsidR="00B76C7F" w14:paraId="2E99E87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F33D946" w14:textId="77777777" w:rsidR="005C463A" w:rsidRPr="00C43EE0" w:rsidRDefault="005C463A" w:rsidP="00C43EE0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業務活動之淨現金流入（流出）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323394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3,344,943,000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95A4E4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6,468,640,804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87B18E5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3,123,697,804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576EE1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93.39</w:t>
            </w:r>
          </w:p>
        </w:tc>
      </w:tr>
      <w:tr w:rsidR="00B76C7F" w14:paraId="1DD03DA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176EDF9" w14:textId="77777777" w:rsidR="005C463A" w:rsidRDefault="005C463A" w:rsidP="00C43EE0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投資活動之現金流量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A9448C4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5B862D8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DB4B190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780CCAE2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76C7F" w14:paraId="06186A76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8DB2688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減少流動金融</w:t>
            </w: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資產</w:t>
            </w: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及短</w:t>
            </w:r>
            <w:proofErr w:type="gramStart"/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A6225F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256760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79,603,209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9FABE76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79,603,209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03699F7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76C7F" w14:paraId="39DA0C0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1B8E17E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減少投資、</w:t>
            </w:r>
            <w:r w:rsidRPr="00C43EE0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長期</w:t>
            </w: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應收款、貸墊款及準備金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AF9A8E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9,550,000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7C9161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4,438,622,225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862899D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4,429,072,225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57462A85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46,377.72</w:t>
            </w:r>
          </w:p>
        </w:tc>
      </w:tr>
      <w:tr w:rsidR="00B76C7F" w14:paraId="2CC5EA6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D0C4EF7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3E658C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141,462,000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0CA8399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1,665,895,711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4277952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1,524,433,711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0966187B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1,077.63</w:t>
            </w:r>
          </w:p>
        </w:tc>
      </w:tr>
      <w:tr w:rsidR="00B76C7F" w14:paraId="244A87C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BEEC81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A83DE5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167,551,000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FF5826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30,959,822,213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898783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30,792,271,213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C49BFA9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18,377.85</w:t>
            </w:r>
          </w:p>
        </w:tc>
      </w:tr>
      <w:tr w:rsidR="00B76C7F" w14:paraId="2595768B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A474E15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C8B5A56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259,363,000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091585DD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636,759,548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9BD2310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377,396,548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07F6E400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145.51</w:t>
            </w:r>
          </w:p>
        </w:tc>
      </w:tr>
      <w:tr w:rsidR="00B76C7F" w14:paraId="4ADD107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1F18238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91D825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20,294,000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1F633B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56,874,317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B2EBDC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36,580,317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0B3351FD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180.25</w:t>
            </w:r>
          </w:p>
        </w:tc>
      </w:tr>
      <w:tr w:rsidR="00B76C7F" w14:paraId="4ED9486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DCD1F2A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1314CB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B5A27F5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- 11,983,800,077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CBBC36A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- 11,983,800,077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1A447215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76C7F" w14:paraId="516E1A1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0BC4B4D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2A18A4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- 4,504,975,000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A43E18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- 1,580,243,381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92FBB6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2,924,731,619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7735439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- 64.92</w:t>
            </w:r>
          </w:p>
        </w:tc>
      </w:tr>
      <w:tr w:rsidR="00B76C7F" w14:paraId="4F4F6B1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7ECE843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697136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- 850,230,000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0CCF3D3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- 948,370,201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56B492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- 98,140,201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7FE3556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11.54</w:t>
            </w:r>
          </w:p>
        </w:tc>
      </w:tr>
      <w:tr w:rsidR="00B76C7F" w14:paraId="1D7FFEA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4CD218F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</w:t>
            </w: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資產</w:t>
            </w: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及其他資產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C8D459D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- 2,852,000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2B469A3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- 30,849,952,828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E453E46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- 30,847,100,828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172D5C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1,081,595.40</w:t>
            </w:r>
          </w:p>
        </w:tc>
      </w:tr>
      <w:tr w:rsidR="00B76C7F" w14:paraId="380512C2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59DBFC" w14:textId="77777777" w:rsidR="005C463A" w:rsidRDefault="005C463A" w:rsidP="00C43EE0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</w:t>
            </w: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現金</w:t>
            </w: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流入（流出）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5921AB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- 4,759,837,000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26D962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- 7,524,789,264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125573E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- 2,764,952,264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090A48A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58.09</w:t>
            </w:r>
          </w:p>
        </w:tc>
      </w:tr>
      <w:tr w:rsidR="00B76C7F" w14:paraId="1C71C09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5AD6109" w14:textId="77777777" w:rsidR="005C463A" w:rsidRDefault="005C463A" w:rsidP="00C43EE0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籌資活動之現金流量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77077D3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0B1C68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F19D99A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6DBD9108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76C7F" w14:paraId="5F412FD7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F53A70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4CFCAA2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181,527,000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29D6A90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7,503,993,332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C0DFB9D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7,322,466,332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F7AA60E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4,033.82</w:t>
            </w:r>
          </w:p>
        </w:tc>
      </w:tr>
      <w:tr w:rsidR="00B76C7F" w14:paraId="7698CC2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2D53341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81C30E3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4,791,165,000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8C39F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579,141,000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A99DB0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- 4,212,024,000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4B7585BF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- 87.91</w:t>
            </w:r>
          </w:p>
        </w:tc>
      </w:tr>
      <w:tr w:rsidR="00B76C7F" w14:paraId="09D83FD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EDDA161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784E79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0B4A40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- 4,607,780,561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6D049DCA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- 4,607,780,561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65265002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76C7F" w14:paraId="51A83F8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8169A50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62ABC2A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- 550,278,000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0816D93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- 550,278,000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05583D6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BAF5DA4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76C7F" w14:paraId="02F1DB8B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E9B28C4" w14:textId="77777777" w:rsidR="005C463A" w:rsidRPr="00DB1FC6" w:rsidRDefault="005C463A" w:rsidP="00C43EE0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177BC8B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- 27,186,000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9891C6D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- 27,186,000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C146C13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682CCA7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76C7F" w14:paraId="4307FAF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38011CE" w14:textId="77777777" w:rsidR="005C463A" w:rsidRDefault="005C463A" w:rsidP="00C43EE0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337C90E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4,395,228,000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E28F7EC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2,897,889,771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4BC10C6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- 1,497,338,229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DDC2F1B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- 34.07</w:t>
            </w:r>
          </w:p>
        </w:tc>
      </w:tr>
      <w:tr w:rsidR="00B76C7F" w14:paraId="7DABBF0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433E5F8" w14:textId="77777777" w:rsidR="005C463A" w:rsidRDefault="005C463A" w:rsidP="00B37F84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60A27D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2,980,334,000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EA67D20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1,841,741,311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41B2CBC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- 1,138,592,689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19008BB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- 38.20</w:t>
            </w:r>
          </w:p>
        </w:tc>
      </w:tr>
      <w:tr w:rsidR="00B76C7F" w14:paraId="5BF04FC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0CB77BC" w14:textId="77777777" w:rsidR="005C463A" w:rsidRPr="00DB1FC6" w:rsidRDefault="005C463A" w:rsidP="00C43EE0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</w:t>
            </w: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現金</w:t>
            </w: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及約當現金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8BD3033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10,038,229,000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CEF0A9D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8,050,255,139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9770D1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- 1,987,973,861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573D0B88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- 19.80</w:t>
            </w:r>
          </w:p>
        </w:tc>
      </w:tr>
      <w:tr w:rsidR="00B76C7F" w14:paraId="48A0147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304F72" w14:textId="77777777" w:rsidR="005C463A" w:rsidRPr="00DB1FC6" w:rsidRDefault="005C463A" w:rsidP="00C43EE0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64" w:type="dxa"/>
            <w:tcBorders>
              <w:top w:val="nil"/>
              <w:bottom w:val="single" w:sz="8" w:space="0" w:color="auto"/>
            </w:tcBorders>
            <w:vAlign w:val="center"/>
          </w:tcPr>
          <w:p w14:paraId="316481F6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13,018,563,000</w:t>
            </w:r>
          </w:p>
        </w:tc>
        <w:tc>
          <w:tcPr>
            <w:tcW w:w="1664" w:type="dxa"/>
            <w:tcBorders>
              <w:top w:val="nil"/>
              <w:bottom w:val="single" w:sz="8" w:space="0" w:color="auto"/>
            </w:tcBorders>
            <w:vAlign w:val="center"/>
          </w:tcPr>
          <w:p w14:paraId="77DA8106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9,891,996,450</w:t>
            </w:r>
          </w:p>
        </w:tc>
        <w:tc>
          <w:tcPr>
            <w:tcW w:w="1652" w:type="dxa"/>
            <w:tcBorders>
              <w:top w:val="nil"/>
              <w:bottom w:val="single" w:sz="8" w:space="0" w:color="auto"/>
            </w:tcBorders>
            <w:vAlign w:val="center"/>
          </w:tcPr>
          <w:p w14:paraId="1494A809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- 3,126,566,550</w:t>
            </w:r>
          </w:p>
        </w:tc>
        <w:tc>
          <w:tcPr>
            <w:tcW w:w="9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5FF27A1" w14:textId="77777777" w:rsidR="005C463A" w:rsidRDefault="005C463A" w:rsidP="00F6579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- 24.02</w:t>
            </w:r>
          </w:p>
        </w:tc>
      </w:tr>
    </w:tbl>
    <w:p w14:paraId="2EA42766" w14:textId="571343F4" w:rsidR="00092DF9" w:rsidRPr="0063268F" w:rsidRDefault="00092DF9" w:rsidP="00F9588E">
      <w:pPr>
        <w:spacing w:line="240" w:lineRule="exact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092DF9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092DF9">
        <w:rPr>
          <w:rFonts w:ascii="標楷體" w:eastAsia="標楷體" w:hAnsi="標楷體" w:hint="eastAsia"/>
          <w:sz w:val="18"/>
          <w:szCs w:val="18"/>
        </w:rPr>
        <w:t>：1.</w:t>
      </w:r>
      <w:r w:rsidRPr="0063268F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1922D87C" w14:textId="18482C5F" w:rsidR="00092DF9" w:rsidRPr="0063268F" w:rsidRDefault="00092DF9" w:rsidP="0063268F">
      <w:pPr>
        <w:spacing w:line="240" w:lineRule="exact"/>
        <w:ind w:leftChars="150" w:left="540" w:right="-1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</w:t>
      </w:r>
      <w:r w:rsidRPr="0063268F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DB1FC6" w:rsidRPr="0063268F">
        <w:rPr>
          <w:rFonts w:ascii="標楷體" w:eastAsia="標楷體" w:hAnsi="標楷體" w:hint="eastAsia"/>
          <w:spacing w:val="4"/>
          <w:sz w:val="4"/>
          <w:szCs w:val="4"/>
        </w:rPr>
        <w:t xml:space="preserve">      </w:t>
      </w:r>
      <w:r w:rsidRPr="0063268F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186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7"/>
        <w:gridCol w:w="1639"/>
        <w:gridCol w:w="797"/>
        <w:gridCol w:w="1638"/>
        <w:gridCol w:w="800"/>
        <w:gridCol w:w="1468"/>
        <w:gridCol w:w="807"/>
      </w:tblGrid>
      <w:tr w:rsidR="00F01223" w14:paraId="4569E94D" w14:textId="77777777" w:rsidTr="00D71582">
        <w:tc>
          <w:tcPr>
            <w:tcW w:w="10186" w:type="dxa"/>
            <w:gridSpan w:val="7"/>
            <w:tcBorders>
              <w:bottom w:val="single" w:sz="8" w:space="0" w:color="auto"/>
            </w:tcBorders>
          </w:tcPr>
          <w:p w14:paraId="5B6DA5CC" w14:textId="4D43EC04" w:rsidR="00F01223" w:rsidRDefault="007222FD" w:rsidP="000A4181">
            <w:pPr>
              <w:snapToGrid w:val="0"/>
              <w:spacing w:after="60"/>
              <w:ind w:leftChars="-145" w:left="-34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F01223" w:rsidRPr="00004D6F">
              <w:rPr>
                <w:rFonts w:ascii="標楷體" w:eastAsia="標楷體" w:hAnsi="標楷體"/>
                <w:b/>
                <w:sz w:val="32"/>
                <w:u w:val="single"/>
              </w:rPr>
              <w:t>經濟作業基金</w:t>
            </w:r>
            <w:r w:rsidR="00F01223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F01223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F0122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187E6EB6" w14:textId="77777777" w:rsidR="00F01223" w:rsidRDefault="00F01223" w:rsidP="00ED75C3">
            <w:pPr>
              <w:tabs>
                <w:tab w:val="left" w:pos="3595"/>
                <w:tab w:val="left" w:pos="8709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F01223" w14:paraId="1C2470A9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8"/>
        </w:trPr>
        <w:tc>
          <w:tcPr>
            <w:tcW w:w="303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B27F6C2" w14:textId="77777777" w:rsidR="00F01223" w:rsidRDefault="00F01223" w:rsidP="00F6579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7322468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9AB5889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7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D7066CC" w14:textId="77777777" w:rsidR="00F01223" w:rsidRDefault="00F01223" w:rsidP="00D7158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F01223" w14:paraId="6D5C2F5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3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D02C0FC" w14:textId="77777777" w:rsidR="00F01223" w:rsidRDefault="00F01223" w:rsidP="00F6579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39" w:type="dxa"/>
            <w:tcBorders>
              <w:bottom w:val="single" w:sz="8" w:space="0" w:color="auto"/>
            </w:tcBorders>
            <w:vAlign w:val="center"/>
          </w:tcPr>
          <w:p w14:paraId="2DB2693A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307B9C34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38" w:type="dxa"/>
            <w:tcBorders>
              <w:bottom w:val="single" w:sz="8" w:space="0" w:color="auto"/>
            </w:tcBorders>
            <w:vAlign w:val="center"/>
          </w:tcPr>
          <w:p w14:paraId="11245155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center"/>
          </w:tcPr>
          <w:p w14:paraId="3950E692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68" w:type="dxa"/>
            <w:tcBorders>
              <w:bottom w:val="single" w:sz="8" w:space="0" w:color="auto"/>
            </w:tcBorders>
            <w:vAlign w:val="center"/>
          </w:tcPr>
          <w:p w14:paraId="6FAA4DD2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7" w:type="dxa"/>
            <w:tcBorders>
              <w:bottom w:val="single" w:sz="8" w:space="0" w:color="auto"/>
              <w:right w:val="nil"/>
            </w:tcBorders>
            <w:vAlign w:val="center"/>
          </w:tcPr>
          <w:p w14:paraId="737868DF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F01223" w14:paraId="4AA5017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04901D75" w14:textId="77777777" w:rsidR="00F01223" w:rsidRDefault="00F01223" w:rsidP="00D71582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937C5">
              <w:rPr>
                <w:rFonts w:ascii="標楷體" w:eastAsia="標楷體" w:hAnsi="標楷體"/>
                <w:b/>
                <w:kern w:val="0"/>
                <w:szCs w:val="22"/>
              </w:rPr>
              <w:t>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7C6BBB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212,434,264,082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E1B32E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47C3A8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194,483,445,392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6CDD535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01D3CAD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17,950,818,690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351A3D0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9.23</w:t>
            </w:r>
          </w:p>
        </w:tc>
      </w:tr>
      <w:tr w:rsidR="00F01223" w14:paraId="038CAD1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3736896D" w14:textId="77777777" w:rsidR="00F01223" w:rsidRDefault="00F01223" w:rsidP="00D71582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4242E7D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68,153,177,469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BC5541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32.08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C37AB2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54,448,356,318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EAEDFB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28.00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5C9982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13,704,821,151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71DE987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25.17</w:t>
            </w:r>
          </w:p>
        </w:tc>
      </w:tr>
      <w:tr w:rsidR="00F01223" w14:paraId="54781C4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46D9B98D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現金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9B040C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9,891,996,450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9B1AAA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4.66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FEC570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8,050,255,139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08D4892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4.14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C9D970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1,841,741,311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4B87BF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22.88</w:t>
            </w:r>
          </w:p>
        </w:tc>
      </w:tr>
      <w:tr w:rsidR="00F01223" w14:paraId="2942C94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1EE0B093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流動金融資產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CE2AB6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57,370,444,813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ED66A8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27.01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2C0B9C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45,468,405,769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46A38B6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23.38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0B283AF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11,902,039,044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16B37A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26.18</w:t>
            </w:r>
          </w:p>
        </w:tc>
      </w:tr>
      <w:tr w:rsidR="00F01223" w14:paraId="2B32A69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02315B54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3A895C8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813,677,382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2AEF3D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CCE7A2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881,815,984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28319A6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1FCAED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- 68,138,602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5CC570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- 7.73</w:t>
            </w:r>
          </w:p>
        </w:tc>
      </w:tr>
      <w:tr w:rsidR="00F01223" w14:paraId="040EB167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12DD7E7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66C0AC1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68,648,494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896827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116D03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41,544,330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33F8DE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283487C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27,104,164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024AA0F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65.24</w:t>
            </w:r>
          </w:p>
        </w:tc>
      </w:tr>
      <w:tr w:rsidR="00F01223" w14:paraId="54D04657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42B86555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短</w:t>
            </w:r>
            <w:proofErr w:type="gramStart"/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期貸</w:t>
            </w:r>
            <w:proofErr w:type="gramEnd"/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墊款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37143F1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8,410,330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EC5426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09041B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6,335,096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0936692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076C6B7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2,075,234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656452F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32.76</w:t>
            </w:r>
          </w:p>
        </w:tc>
      </w:tr>
      <w:tr w:rsidR="00F01223" w14:paraId="1953154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5276BAB" w14:textId="77777777" w:rsidR="00F01223" w:rsidRPr="00A937C5" w:rsidRDefault="00F01223" w:rsidP="00D71582">
            <w:pPr>
              <w:adjustRightInd w:val="0"/>
              <w:snapToGrid w:val="0"/>
              <w:ind w:leftChars="100" w:left="240" w:rightChars="35" w:right="84"/>
              <w:jc w:val="distribute"/>
              <w:rPr>
                <w:rFonts w:ascii="標楷體" w:eastAsia="標楷體" w:hAnsi="標楷體"/>
                <w:spacing w:val="-36"/>
                <w:kern w:val="0"/>
                <w:sz w:val="22"/>
              </w:rPr>
            </w:pPr>
            <w:r w:rsidRPr="00A937C5">
              <w:rPr>
                <w:rFonts w:ascii="標楷體" w:eastAsia="標楷體" w:hAnsi="標楷體"/>
                <w:spacing w:val="-2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645A66D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49,624,492,507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B276F1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23.36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2DE89C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50,585,191,944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1E591E1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26.01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BE34C8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- 960,699,437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39FC263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- 1.90</w:t>
            </w:r>
          </w:p>
        </w:tc>
      </w:tr>
      <w:tr w:rsidR="00F01223" w14:paraId="5ECCB38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2363091A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proofErr w:type="gramStart"/>
            <w:r w:rsidRPr="00A937C5">
              <w:rPr>
                <w:rFonts w:ascii="標楷體" w:eastAsia="標楷體" w:hAnsi="標楷體"/>
                <w:kern w:val="0"/>
                <w:sz w:val="22"/>
                <w:szCs w:val="22"/>
              </w:rPr>
              <w:t>採</w:t>
            </w:r>
            <w:proofErr w:type="gramEnd"/>
            <w:r w:rsidRPr="00A937C5">
              <w:rPr>
                <w:rFonts w:ascii="標楷體" w:eastAsia="標楷體" w:hAnsi="標楷體"/>
                <w:kern w:val="0"/>
                <w:sz w:val="22"/>
                <w:szCs w:val="22"/>
              </w:rPr>
              <w:t>權益法之投資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960DD8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53,857,497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420190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E6DF5B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51,107,202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B78603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40F3B8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2,750,295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76B69F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5.38</w:t>
            </w:r>
          </w:p>
        </w:tc>
      </w:tr>
      <w:tr w:rsidR="00F01223" w14:paraId="270C9E5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6E0FD526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7070F8D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496,574,542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907D2A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C2A576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496,574,542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F68878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68240FF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4A868E4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01223" w14:paraId="0DDC5BEE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2A2469EC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其他長期投資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52003A2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38,366,468,720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DC4E06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18.06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4E2E77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38,138,673,374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FD7158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19.61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7962A11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227,795,346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57CA7AF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0.60</w:t>
            </w:r>
          </w:p>
        </w:tc>
      </w:tr>
      <w:tr w:rsidR="00F01223" w14:paraId="7C3D478E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9BF7926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長期墊款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1978FC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9,679,667,377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E73B17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76CED5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10,838,999,195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8D9EFC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5.57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BD0A8F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- 1,159,331,818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EEE04D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- 10.70</w:t>
            </w:r>
          </w:p>
        </w:tc>
      </w:tr>
      <w:tr w:rsidR="00F01223" w14:paraId="601A378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5EF1868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準備金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5088378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1,027,924,371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4C6350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2ECBC8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1,059,837,631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1F09A4B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0.54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4FFFFAB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- 31,913,260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A42CF5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- 3.01</w:t>
            </w:r>
          </w:p>
        </w:tc>
      </w:tr>
      <w:tr w:rsidR="00F01223" w14:paraId="4C63322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68D0B225" w14:textId="77777777" w:rsidR="00F01223" w:rsidRDefault="00F01223" w:rsidP="00D71582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94F249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94,271,010,706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C3A6A1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44.38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8052D5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88,948,058,204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09A9C19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45.74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074AD4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5,322,952,502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728341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5.98</w:t>
            </w:r>
          </w:p>
        </w:tc>
      </w:tr>
      <w:tr w:rsidR="00F01223" w14:paraId="71E79A9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14877C7A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土地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CBF0F4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70,511,206,656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8BA61D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33.19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148A51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66,251,327,521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AF316D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34.07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AC0E12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4,259,879,135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748A1F8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6.43</w:t>
            </w:r>
          </w:p>
        </w:tc>
      </w:tr>
      <w:tr w:rsidR="00F01223" w14:paraId="6BB0018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D235186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土地改良物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EFB6F7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9,204,116,099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EF6C9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4.33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225A03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8,557,739,395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880433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4.40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2B9F314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646,376,704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15334A2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7.55</w:t>
            </w:r>
          </w:p>
        </w:tc>
      </w:tr>
      <w:tr w:rsidR="00F01223" w14:paraId="455442F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A373F3B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房屋及建築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481944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7,079,135,348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A22131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3.33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843A5D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7,157,297,568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63DD0F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3.68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3C8685D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- 78,162,220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0FC9A1E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- 1.09</w:t>
            </w:r>
          </w:p>
        </w:tc>
      </w:tr>
      <w:tr w:rsidR="00F01223" w14:paraId="7750442E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4C995B0A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324664A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6,107,380,064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190223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2.87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17DD07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6,059,748,461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2B2D39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3.12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16D60A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47,631,603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6C2234C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0.79</w:t>
            </w:r>
          </w:p>
        </w:tc>
      </w:tr>
      <w:tr w:rsidR="00F01223" w14:paraId="13B84B7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D54A367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交通及運輸設備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30D88A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262,327,631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940272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D2B4E7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288,089,165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016D639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C92CBE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- 25,761,534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06A56FA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- 8.94</w:t>
            </w:r>
          </w:p>
        </w:tc>
      </w:tr>
      <w:tr w:rsidR="00F01223" w14:paraId="6681807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2033846C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什項設備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736BF08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151,558,550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EF8892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FB3342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149,335,838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48E392F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D8A7BA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2,222,712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4B59E2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1.49</w:t>
            </w:r>
          </w:p>
        </w:tc>
      </w:tr>
      <w:tr w:rsidR="00F01223" w14:paraId="1209DFD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1129E21F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購建中固定資產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0ED47C0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955,286,358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8A6FE4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97676B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484,520,256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20B4FA7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9F857C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470,766,102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74B626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97.16</w:t>
            </w:r>
          </w:p>
        </w:tc>
      </w:tr>
      <w:tr w:rsidR="00F01223" w14:paraId="01960922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1FDDAC60" w14:textId="77777777" w:rsidR="00F01223" w:rsidRPr="00C43EE0" w:rsidRDefault="00F01223" w:rsidP="00D71582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62AB43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54,935,814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F509DE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2C6DE1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49,274,311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244031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763722D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5,661,503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3C4015E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11.49</w:t>
            </w:r>
          </w:p>
        </w:tc>
      </w:tr>
      <w:tr w:rsidR="00F01223" w14:paraId="752F305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73E8FD45" w14:textId="77777777" w:rsidR="00F01223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4C49287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54,935,814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DA15D7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28BF6C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49,274,311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6E86E18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4786921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5,661,503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10A06AD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11.49</w:t>
            </w:r>
          </w:p>
        </w:tc>
      </w:tr>
      <w:tr w:rsidR="00F01223" w14:paraId="070ED66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2E5F4876" w14:textId="77777777" w:rsidR="00F01223" w:rsidRDefault="00F01223" w:rsidP="00D71582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86BA74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330,647,586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4FCB1B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D3ACDC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452,564,615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3F49DA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0A5144D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- 121,917,029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6ACAF46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- 26.94</w:t>
            </w:r>
          </w:p>
        </w:tc>
      </w:tr>
      <w:tr w:rsidR="00F01223" w14:paraId="6E47A65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F44163E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什項資產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521626C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151,956,241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6DAB3D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F31987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273,083,270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2CB20B6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456B6A7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- 121,127,029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44E05C7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- 44.36</w:t>
            </w:r>
          </w:p>
        </w:tc>
      </w:tr>
      <w:tr w:rsidR="00F01223" w14:paraId="721E71B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4DC4DCB3" w14:textId="77777777" w:rsidR="00F01223" w:rsidRPr="00C43EE0" w:rsidRDefault="00F01223" w:rsidP="00D71582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待處理資產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453A65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178,691,345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821B70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077ED7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179,481,345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43DF0C6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EECDC5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- 790,000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3FCE8DB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- 0.44</w:t>
            </w:r>
          </w:p>
        </w:tc>
      </w:tr>
      <w:tr w:rsidR="00F01223" w14:paraId="0F262A4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FDCFC7" w14:textId="77777777" w:rsidR="00F01223" w:rsidRDefault="00F01223" w:rsidP="00D71582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b/>
                <w:kern w:val="0"/>
                <w:szCs w:val="22"/>
              </w:rPr>
              <w:t>合計</w:t>
            </w:r>
          </w:p>
        </w:tc>
        <w:tc>
          <w:tcPr>
            <w:tcW w:w="1639" w:type="dxa"/>
            <w:tcBorders>
              <w:top w:val="nil"/>
              <w:bottom w:val="single" w:sz="8" w:space="0" w:color="auto"/>
            </w:tcBorders>
            <w:vAlign w:val="center"/>
          </w:tcPr>
          <w:p w14:paraId="6818CBA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212,434,264,082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1A498EA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single" w:sz="8" w:space="0" w:color="auto"/>
            </w:tcBorders>
            <w:vAlign w:val="center"/>
          </w:tcPr>
          <w:p w14:paraId="12F24D0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194,483,445,392</w:t>
            </w:r>
          </w:p>
        </w:tc>
        <w:tc>
          <w:tcPr>
            <w:tcW w:w="800" w:type="dxa"/>
            <w:tcBorders>
              <w:top w:val="nil"/>
              <w:bottom w:val="single" w:sz="8" w:space="0" w:color="auto"/>
            </w:tcBorders>
            <w:vAlign w:val="center"/>
          </w:tcPr>
          <w:p w14:paraId="7480B28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68" w:type="dxa"/>
            <w:tcBorders>
              <w:top w:val="nil"/>
              <w:bottom w:val="single" w:sz="8" w:space="0" w:color="auto"/>
            </w:tcBorders>
            <w:vAlign w:val="center"/>
          </w:tcPr>
          <w:p w14:paraId="084E6B8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17,950,818,690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37F8BE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9.23</w:t>
            </w:r>
          </w:p>
        </w:tc>
      </w:tr>
    </w:tbl>
    <w:p w14:paraId="635501A8" w14:textId="79182192" w:rsidR="00223397" w:rsidRDefault="00223397" w:rsidP="00F9588E">
      <w:pPr>
        <w:spacing w:line="24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223397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223397">
        <w:rPr>
          <w:rFonts w:ascii="標楷體" w:eastAsia="標楷體" w:hAnsi="標楷體" w:hint="eastAsia"/>
          <w:sz w:val="18"/>
          <w:szCs w:val="18"/>
        </w:rPr>
        <w:t>：</w:t>
      </w:r>
      <w:r w:rsidR="00443404">
        <w:rPr>
          <w:rFonts w:ascii="標楷體" w:eastAsia="標楷體" w:hAnsi="標楷體" w:hint="eastAsia"/>
          <w:sz w:val="18"/>
          <w:szCs w:val="18"/>
        </w:rPr>
        <w:t>1</w:t>
      </w:r>
      <w:r w:rsidR="00443404">
        <w:rPr>
          <w:rFonts w:ascii="標楷體" w:eastAsia="標楷體" w:hAnsi="標楷體"/>
          <w:sz w:val="18"/>
          <w:szCs w:val="18"/>
        </w:rPr>
        <w:t>.</w:t>
      </w:r>
      <w:r w:rsidRPr="00223397">
        <w:rPr>
          <w:rFonts w:ascii="標楷體" w:eastAsia="標楷體" w:hAnsi="標楷體" w:hint="eastAsia"/>
          <w:sz w:val="18"/>
          <w:szCs w:val="18"/>
        </w:rPr>
        <w:t>信託代理與保證資產（負債），113年底及112年底各有4,000,188,299元及4,040,162,058元。</w:t>
      </w:r>
    </w:p>
    <w:p w14:paraId="701E8FF5" w14:textId="4E0F39F6" w:rsidR="00223397" w:rsidRPr="00542C08" w:rsidRDefault="00443404" w:rsidP="0063268F">
      <w:pPr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color w:val="FF0000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</w:t>
      </w:r>
      <w:r>
        <w:rPr>
          <w:rFonts w:ascii="標楷體" w:eastAsia="標楷體" w:hAnsi="標楷體"/>
          <w:sz w:val="18"/>
          <w:szCs w:val="18"/>
        </w:rPr>
        <w:t>.</w:t>
      </w:r>
      <w:r w:rsidR="00542C08" w:rsidRPr="007377D4">
        <w:rPr>
          <w:rFonts w:ascii="標楷體" w:eastAsia="標楷體" w:hAnsi="標楷體" w:hint="eastAsia"/>
          <w:sz w:val="18"/>
          <w:szCs w:val="18"/>
        </w:rPr>
        <w:t>本表「什項資產」與「什項負債」112年12月31日金額，配合行政院主計總處自</w:t>
      </w:r>
      <w:proofErr w:type="gramStart"/>
      <w:r w:rsidR="00542C08" w:rsidRPr="007377D4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542C08" w:rsidRPr="007377D4">
        <w:rPr>
          <w:rFonts w:ascii="標楷體" w:eastAsia="標楷體" w:hAnsi="標楷體" w:hint="eastAsia"/>
          <w:sz w:val="18"/>
          <w:szCs w:val="18"/>
        </w:rPr>
        <w:t>年度起將「應付代管資產」由「什項負債」移列至「什項資產」之減項，辦理重分類。</w:t>
      </w:r>
      <w:r w:rsidR="00223397" w:rsidRPr="00542C08">
        <w:rPr>
          <w:rFonts w:ascii="標楷體" w:eastAsia="標楷體" w:hAnsi="標楷體"/>
          <w:color w:val="FF0000"/>
          <w:sz w:val="18"/>
          <w:szCs w:val="18"/>
        </w:rPr>
        <w:br w:type="page"/>
      </w: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4"/>
        <w:gridCol w:w="1638"/>
        <w:gridCol w:w="784"/>
        <w:gridCol w:w="1665"/>
        <w:gridCol w:w="784"/>
        <w:gridCol w:w="1470"/>
        <w:gridCol w:w="812"/>
      </w:tblGrid>
      <w:tr w:rsidR="00F01223" w14:paraId="161B7D54" w14:textId="77777777" w:rsidTr="00D71582"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6433CE05" w14:textId="6CB5DD3F" w:rsidR="00F01223" w:rsidRDefault="00F01223" w:rsidP="000A4181">
            <w:pPr>
              <w:snapToGrid w:val="0"/>
              <w:spacing w:beforeLines="50" w:before="180" w:after="60" w:line="340" w:lineRule="exact"/>
              <w:ind w:firstLineChars="196" w:firstLine="62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經濟作業基金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B533A8">
              <w:rPr>
                <w:rStyle w:val="a9"/>
                <w:rFonts w:ascii="標楷體" w:eastAsia="標楷體" w:hAnsi="標楷體"/>
              </w:rPr>
              <w:fldChar w:fldCharType="begin"/>
            </w:r>
            <w:r w:rsidR="00B533A8">
              <w:rPr>
                <w:rStyle w:val="a9"/>
                <w:rFonts w:ascii="標楷體" w:eastAsia="標楷體" w:hAnsi="標楷體"/>
              </w:rPr>
              <w:instrText xml:space="preserve"> IF </w:instrText>
            </w:r>
            <w:r w:rsidR="00B533A8">
              <w:rPr>
                <w:rStyle w:val="a9"/>
                <w:rFonts w:ascii="標楷體" w:eastAsia="標楷體" w:hAnsi="標楷體"/>
              </w:rPr>
              <w:fldChar w:fldCharType="begin"/>
            </w:r>
            <w:r w:rsidR="00B533A8">
              <w:rPr>
                <w:rStyle w:val="a9"/>
                <w:rFonts w:ascii="標楷體" w:eastAsia="標楷體" w:hAnsi="標楷體"/>
              </w:rPr>
              <w:instrText xml:space="preserve"> PAGE </w:instrText>
            </w:r>
            <w:r w:rsidR="00B533A8">
              <w:rPr>
                <w:rStyle w:val="a9"/>
                <w:rFonts w:ascii="標楷體" w:eastAsia="標楷體" w:hAnsi="標楷體"/>
              </w:rPr>
              <w:fldChar w:fldCharType="separate"/>
            </w:r>
            <w:r w:rsidR="0063268F">
              <w:rPr>
                <w:rStyle w:val="a9"/>
                <w:rFonts w:ascii="標楷體" w:eastAsia="標楷體" w:hAnsi="標楷體"/>
                <w:noProof/>
              </w:rPr>
              <w:instrText>5</w:instrText>
            </w:r>
            <w:r w:rsidR="00B533A8">
              <w:rPr>
                <w:rStyle w:val="a9"/>
                <w:rFonts w:ascii="標楷體" w:eastAsia="標楷體" w:hAnsi="標楷體"/>
              </w:rPr>
              <w:fldChar w:fldCharType="end"/>
            </w:r>
            <w:r w:rsidR="00B533A8">
              <w:rPr>
                <w:rStyle w:val="a9"/>
                <w:rFonts w:ascii="標楷體" w:eastAsia="標楷體" w:hAnsi="標楷體" w:hint="eastAsia"/>
              </w:rPr>
              <w:instrText xml:space="preserve"> = 1 </w:instrText>
            </w:r>
            <w:r w:rsidR="00B533A8">
              <w:rPr>
                <w:rStyle w:val="a9"/>
                <w:rFonts w:ascii="標楷體" w:eastAsia="標楷體" w:hAnsi="標楷體"/>
              </w:rPr>
              <w:instrText>""</w:instrText>
            </w:r>
            <w:r w:rsidR="00B533A8">
              <w:rPr>
                <w:rStyle w:val="a9"/>
                <w:rFonts w:ascii="標楷體" w:eastAsia="標楷體" w:hAnsi="標楷體" w:hint="eastAsia"/>
              </w:rPr>
              <w:instrText xml:space="preserve"> "</w:instrText>
            </w:r>
            <w:r w:rsidR="00B533A8">
              <w:rPr>
                <w:rFonts w:ascii="標楷體" w:eastAsia="標楷體" w:hAnsi="標楷體" w:hint="eastAsia"/>
                <w:sz w:val="32"/>
              </w:rPr>
              <w:instrText>(續)"</w:instrText>
            </w:r>
            <w:r w:rsidR="00B533A8">
              <w:rPr>
                <w:rStyle w:val="a9"/>
                <w:rFonts w:ascii="標楷體" w:eastAsia="標楷體" w:hAnsi="標楷體"/>
              </w:rPr>
              <w:fldChar w:fldCharType="separate"/>
            </w:r>
            <w:r w:rsidR="0063268F">
              <w:rPr>
                <w:rFonts w:ascii="標楷體" w:eastAsia="標楷體" w:hAnsi="標楷體" w:hint="eastAsia"/>
                <w:noProof/>
                <w:sz w:val="32"/>
              </w:rPr>
              <w:t>(續)</w:t>
            </w:r>
            <w:r w:rsidR="00B533A8">
              <w:rPr>
                <w:rStyle w:val="a9"/>
                <w:rFonts w:ascii="標楷體" w:eastAsia="標楷體" w:hAnsi="標楷體"/>
              </w:rPr>
              <w:fldChar w:fldCharType="end"/>
            </w:r>
          </w:p>
          <w:p w14:paraId="32738E01" w14:textId="43B04C5A" w:rsidR="00F01223" w:rsidRDefault="00F01223" w:rsidP="00ED75C3">
            <w:pPr>
              <w:tabs>
                <w:tab w:val="left" w:pos="3600"/>
                <w:tab w:val="left" w:pos="8723"/>
              </w:tabs>
              <w:snapToGrid w:val="0"/>
              <w:ind w:rightChars="-35" w:right="-84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F01223" w14:paraId="7DED6E3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2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A3C580" w14:textId="77777777" w:rsidR="00F01223" w:rsidRDefault="00F01223" w:rsidP="00F6579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2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0DC8C01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7F3C74C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E318CA4" w14:textId="77777777" w:rsidR="00F01223" w:rsidRDefault="00F01223" w:rsidP="00D7158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F01223" w14:paraId="1CCC117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2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8A9C032" w14:textId="77777777" w:rsidR="00F01223" w:rsidRDefault="00F01223" w:rsidP="00F6579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bottom w:val="single" w:sz="8" w:space="0" w:color="auto"/>
            </w:tcBorders>
            <w:vAlign w:val="center"/>
          </w:tcPr>
          <w:p w14:paraId="433F0904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6449C9E6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65" w:type="dxa"/>
            <w:tcBorders>
              <w:bottom w:val="single" w:sz="8" w:space="0" w:color="auto"/>
            </w:tcBorders>
            <w:vAlign w:val="center"/>
          </w:tcPr>
          <w:p w14:paraId="7DD36886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325DD311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70" w:type="dxa"/>
            <w:tcBorders>
              <w:bottom w:val="single" w:sz="8" w:space="0" w:color="auto"/>
            </w:tcBorders>
            <w:vAlign w:val="center"/>
          </w:tcPr>
          <w:p w14:paraId="54770CB7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  <w:right w:val="nil"/>
            </w:tcBorders>
            <w:vAlign w:val="center"/>
          </w:tcPr>
          <w:p w14:paraId="762FA4A4" w14:textId="77777777" w:rsidR="00F01223" w:rsidRDefault="00F01223" w:rsidP="00D7158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F01223" w14:paraId="4774B66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BC65BF1" w14:textId="77777777" w:rsidR="00F01223" w:rsidRDefault="00F01223" w:rsidP="00C43EE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3C20D5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27,782,146,805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874FF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13.08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3013DD3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21,386,000,640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51A9E6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11.00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93BFFA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6,396,146,165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DCB9DE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29.91</w:t>
            </w:r>
          </w:p>
        </w:tc>
      </w:tr>
      <w:tr w:rsidR="00F01223" w14:paraId="2DC0ECC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63856175" w14:textId="77777777" w:rsidR="00F01223" w:rsidRDefault="00F01223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EF8A48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6,325,242,149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3CC1BB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2.98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8502B6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2,024,285,068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9EB67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1CA99D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4,300,957,081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47BD5A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212.47</w:t>
            </w:r>
          </w:p>
        </w:tc>
      </w:tr>
      <w:tr w:rsidR="00F01223" w14:paraId="00C40C6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D491943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短期債務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85B004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550,278,000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273F1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1AAC739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550,278,000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4DBCCC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F4B2B4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1C940B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01223" w14:paraId="1C835C1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C1CFBDF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EF7912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5,597,071,380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A883CD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792DC7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1,316,649,197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81FE14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A1113F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4,280,422,183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C36C72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325.10</w:t>
            </w:r>
          </w:p>
        </w:tc>
      </w:tr>
      <w:tr w:rsidR="00F01223" w14:paraId="6AE335F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670C348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F0094B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177,892,769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4554E1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7A2025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157,357,871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D4023E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0AE81D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20,534,898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1B86AB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13.05</w:t>
            </w:r>
          </w:p>
        </w:tc>
      </w:tr>
      <w:tr w:rsidR="00F01223" w14:paraId="482BF25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9992642" w14:textId="77777777" w:rsidR="00F01223" w:rsidRDefault="00F01223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長期負債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35D855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2,678,350,143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D26DB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1.26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4C80E6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2,649,487,143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9DC4D3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38C319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28,863,000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457678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1.09</w:t>
            </w:r>
          </w:p>
        </w:tc>
      </w:tr>
      <w:tr w:rsidR="00F01223" w14:paraId="435A7CA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8FE0D2A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長期債務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54BD84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2,678,350,143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9B400D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1.26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3991200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2,649,487,143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F86AA4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C3F115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28,863,000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A888B7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1.09</w:t>
            </w:r>
          </w:p>
        </w:tc>
      </w:tr>
      <w:tr w:rsidR="00F01223" w14:paraId="749D6DD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16C6C75" w14:textId="77777777" w:rsidR="00F01223" w:rsidRDefault="00F01223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78985E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18,778,554,513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1E351C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8.84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8C60B1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16,712,228,429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0A3BD6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8.59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4A7039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2,066,326,084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641C7D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12.36</w:t>
            </w:r>
          </w:p>
        </w:tc>
      </w:tr>
      <w:tr w:rsidR="00F01223" w14:paraId="6A8CA44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68B6A94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遞延負債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D84A6A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272,298,412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4FB1EC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0D9842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275,631,926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3AF924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18C6E6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- 3,333,514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374953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- 1.21</w:t>
            </w:r>
          </w:p>
        </w:tc>
      </w:tr>
      <w:tr w:rsidR="00F01223" w14:paraId="35D53BF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0886249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B2F607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18,506,256,101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39475D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8.71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178C2F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16,436,596,503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0DB869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8.45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0C7566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2,069,659,598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A4A777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12.59</w:t>
            </w:r>
          </w:p>
        </w:tc>
      </w:tr>
      <w:tr w:rsidR="00F01223" w14:paraId="068ADB6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06932C3" w14:textId="77777777" w:rsidR="00F01223" w:rsidRDefault="00F01223" w:rsidP="00C43EE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ECD551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184,652,117,277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646C6B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86.92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4427FD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173,097,444,752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2F7D1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89.00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6DF1D3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11,554,672,525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86FDD5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6.68</w:t>
            </w:r>
          </w:p>
        </w:tc>
      </w:tr>
      <w:tr w:rsidR="00F01223" w14:paraId="4210A6D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80EAF05" w14:textId="77777777" w:rsidR="00F01223" w:rsidRDefault="00F01223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65D0EB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40,937,689,005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B092E6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19.27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6A47308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40,488,149,005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81D09C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D0CD84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449,540,000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0D121F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1.11</w:t>
            </w:r>
          </w:p>
        </w:tc>
      </w:tr>
      <w:tr w:rsidR="00F01223" w14:paraId="336E09E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3DE7DF3" w14:textId="77777777" w:rsidR="00F01223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9928AF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40,937,689,005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E9648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19.27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5C3014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40,488,149,005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1530B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8FB15E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449,540,000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385147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1.11</w:t>
            </w:r>
          </w:p>
        </w:tc>
      </w:tr>
      <w:tr w:rsidR="00F01223" w14:paraId="69E157E6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F7E5DAD" w14:textId="77777777" w:rsidR="00F01223" w:rsidRDefault="00F01223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DDC744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110,462,074,593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D6513F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52.00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9BAEA1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107,576,498,103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2B2DFD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55.31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341845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2,885,576,490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37E932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2.68</w:t>
            </w:r>
          </w:p>
        </w:tc>
      </w:tr>
      <w:tr w:rsidR="00F01223" w14:paraId="1132923E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4F60CFE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資本公積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E5D181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93,030,816,078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472A79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43.79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3D9509C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90,964,062,588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9A4E5A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46.77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60BAAC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2,066,753,490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8A4B14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2.27</w:t>
            </w:r>
          </w:p>
        </w:tc>
      </w:tr>
      <w:tr w:rsidR="00F01223" w14:paraId="7A387F07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C2121FF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特別公積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E222CC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17,431,258,515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01D5CF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8.21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018319F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16,612,435,515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D87C3BE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8.54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C6D1BE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818,823,000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00D4AE8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4.93</w:t>
            </w:r>
          </w:p>
        </w:tc>
      </w:tr>
      <w:tr w:rsidR="00F01223" w14:paraId="08D2A65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646E37C3" w14:textId="77777777" w:rsidR="00F01223" w:rsidRPr="00C43EE0" w:rsidRDefault="00F01223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累積餘</w:t>
            </w:r>
            <w:proofErr w:type="gramStart"/>
            <w:r w:rsidRPr="00C43EE0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35E21C2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6,659,173,953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D41FB3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674F9B5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2,162,223,827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407262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14FA64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4,496,950,126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77AB7C7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207.98</w:t>
            </w:r>
          </w:p>
        </w:tc>
      </w:tr>
      <w:tr w:rsidR="00F01223" w14:paraId="4333762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4433730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累積賸餘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1A8E40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6,659,173,953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740FE9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1372DDAA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2,162,223,827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8AE8645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A61D1C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4,496,950,126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5BA329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207.98</w:t>
            </w:r>
          </w:p>
        </w:tc>
      </w:tr>
      <w:tr w:rsidR="00F01223" w14:paraId="7B0417E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84902A6" w14:textId="77777777" w:rsidR="00F01223" w:rsidRPr="00C43EE0" w:rsidRDefault="00F01223" w:rsidP="00C43EE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淨值其他項目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3F7688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26,593,179,726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571F52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12.52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FD6F1DF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22,870,573,817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409D8E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11.76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8D29DB7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3,722,605,909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2F924C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16.28</w:t>
            </w:r>
          </w:p>
        </w:tc>
      </w:tr>
      <w:tr w:rsidR="00F01223" w14:paraId="0FAC220B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67166C5C" w14:textId="77777777" w:rsidR="00F01223" w:rsidRPr="00C43EE0" w:rsidRDefault="00F01223" w:rsidP="00C43EE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累積其他綜合餘</w:t>
            </w:r>
            <w:proofErr w:type="gramStart"/>
            <w:r w:rsidRPr="00C43EE0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247E51B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26,593,179,726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B2D14EC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12.52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0B8892F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22,870,573,817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17A5FC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11.76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EBA080D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3,722,605,909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1D3A6A0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16.28</w:t>
            </w:r>
          </w:p>
        </w:tc>
      </w:tr>
      <w:tr w:rsidR="00F01223" w14:paraId="56306E9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9A2B246" w14:textId="77777777" w:rsidR="00F01223" w:rsidRPr="00C43EE0" w:rsidRDefault="00F01223" w:rsidP="0063268F">
            <w:pPr>
              <w:ind w:rightChars="11" w:right="26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C43EE0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638" w:type="dxa"/>
            <w:tcBorders>
              <w:top w:val="nil"/>
              <w:bottom w:val="single" w:sz="8" w:space="0" w:color="auto"/>
            </w:tcBorders>
            <w:vAlign w:val="center"/>
          </w:tcPr>
          <w:p w14:paraId="519DFCB3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212,434,264,082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34F42DA1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65" w:type="dxa"/>
            <w:tcBorders>
              <w:top w:val="nil"/>
              <w:bottom w:val="single" w:sz="8" w:space="0" w:color="auto"/>
            </w:tcBorders>
            <w:vAlign w:val="center"/>
          </w:tcPr>
          <w:p w14:paraId="168741B9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194,483,445,392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5DF10D94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03A2C986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17,950,818,690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719DC98" w14:textId="77777777" w:rsidR="00F01223" w:rsidRPr="00190A22" w:rsidRDefault="00F01223" w:rsidP="00D7158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9.23</w:t>
            </w:r>
          </w:p>
        </w:tc>
      </w:tr>
    </w:tbl>
    <w:p w14:paraId="7F63E61B" w14:textId="77777777" w:rsidR="005C463A" w:rsidRPr="005C463A" w:rsidRDefault="005C463A" w:rsidP="00223397">
      <w:pPr>
        <w:spacing w:line="20" w:lineRule="exact"/>
        <w:jc w:val="both"/>
        <w:rPr>
          <w:rFonts w:ascii="標楷體" w:eastAsia="標楷體" w:hAnsi="標楷體"/>
          <w:sz w:val="18"/>
          <w:szCs w:val="18"/>
        </w:rPr>
      </w:pPr>
    </w:p>
    <w:sectPr w:rsidR="005C463A" w:rsidRPr="005C463A" w:rsidSect="006A5108">
      <w:pgSz w:w="11906" w:h="16838" w:code="9"/>
      <w:pgMar w:top="1418" w:right="851" w:bottom="1418" w:left="851" w:header="1021" w:footer="737" w:gutter="0"/>
      <w:pgNumType w:start="8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142D" w14:textId="77777777" w:rsidR="00CA3D0E" w:rsidRDefault="00CA3D0E" w:rsidP="00A11CE0">
      <w:r>
        <w:separator/>
      </w:r>
    </w:p>
  </w:endnote>
  <w:endnote w:type="continuationSeparator" w:id="0">
    <w:p w14:paraId="5C5E9D43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D8DD4" w14:textId="77777777" w:rsidR="00CA3D0E" w:rsidRDefault="00CA3D0E" w:rsidP="00A11CE0">
      <w:r>
        <w:separator/>
      </w:r>
    </w:p>
  </w:footnote>
  <w:footnote w:type="continuationSeparator" w:id="0">
    <w:p w14:paraId="27294A42" w14:textId="77777777" w:rsidR="00CA3D0E" w:rsidRDefault="00CA3D0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6207"/>
    <w:rsid w:val="00092DF9"/>
    <w:rsid w:val="000A4181"/>
    <w:rsid w:val="00136D50"/>
    <w:rsid w:val="001500D9"/>
    <w:rsid w:val="001501EE"/>
    <w:rsid w:val="00180787"/>
    <w:rsid w:val="00193B2C"/>
    <w:rsid w:val="001965AC"/>
    <w:rsid w:val="001F5E48"/>
    <w:rsid w:val="00223397"/>
    <w:rsid w:val="00286BBE"/>
    <w:rsid w:val="0029095E"/>
    <w:rsid w:val="00356994"/>
    <w:rsid w:val="003B7947"/>
    <w:rsid w:val="003C2F91"/>
    <w:rsid w:val="004053FF"/>
    <w:rsid w:val="00443404"/>
    <w:rsid w:val="00535D4D"/>
    <w:rsid w:val="00537397"/>
    <w:rsid w:val="00542C08"/>
    <w:rsid w:val="00571258"/>
    <w:rsid w:val="005C2D25"/>
    <w:rsid w:val="005C463A"/>
    <w:rsid w:val="00605A71"/>
    <w:rsid w:val="00621D9A"/>
    <w:rsid w:val="0063268F"/>
    <w:rsid w:val="006A5108"/>
    <w:rsid w:val="00712435"/>
    <w:rsid w:val="007222FD"/>
    <w:rsid w:val="007377D4"/>
    <w:rsid w:val="00780E5F"/>
    <w:rsid w:val="007B5232"/>
    <w:rsid w:val="007D0A85"/>
    <w:rsid w:val="00833CF9"/>
    <w:rsid w:val="008A58B6"/>
    <w:rsid w:val="008A5F23"/>
    <w:rsid w:val="008A6841"/>
    <w:rsid w:val="008B3ED1"/>
    <w:rsid w:val="00903C55"/>
    <w:rsid w:val="009709D0"/>
    <w:rsid w:val="0099320B"/>
    <w:rsid w:val="00A11CE0"/>
    <w:rsid w:val="00A14AA6"/>
    <w:rsid w:val="00A2279A"/>
    <w:rsid w:val="00A311C5"/>
    <w:rsid w:val="00A41551"/>
    <w:rsid w:val="00A73457"/>
    <w:rsid w:val="00A746EA"/>
    <w:rsid w:val="00A937C5"/>
    <w:rsid w:val="00AA1C6E"/>
    <w:rsid w:val="00AF01BD"/>
    <w:rsid w:val="00B2592A"/>
    <w:rsid w:val="00B37F84"/>
    <w:rsid w:val="00B533A8"/>
    <w:rsid w:val="00B76C7F"/>
    <w:rsid w:val="00BB7834"/>
    <w:rsid w:val="00BD227C"/>
    <w:rsid w:val="00BD4526"/>
    <w:rsid w:val="00C43EE0"/>
    <w:rsid w:val="00CA3D0E"/>
    <w:rsid w:val="00CA531C"/>
    <w:rsid w:val="00D107C9"/>
    <w:rsid w:val="00D11617"/>
    <w:rsid w:val="00D145FA"/>
    <w:rsid w:val="00D37DE9"/>
    <w:rsid w:val="00D45960"/>
    <w:rsid w:val="00D71582"/>
    <w:rsid w:val="00DB0C39"/>
    <w:rsid w:val="00DB1FC6"/>
    <w:rsid w:val="00DE3586"/>
    <w:rsid w:val="00E04BBD"/>
    <w:rsid w:val="00E1372C"/>
    <w:rsid w:val="00E74F02"/>
    <w:rsid w:val="00E82C09"/>
    <w:rsid w:val="00E86D98"/>
    <w:rsid w:val="00EA0F93"/>
    <w:rsid w:val="00ED75C3"/>
    <w:rsid w:val="00F01223"/>
    <w:rsid w:val="00F66077"/>
    <w:rsid w:val="00F815F3"/>
    <w:rsid w:val="00F81BEA"/>
    <w:rsid w:val="00F9588E"/>
    <w:rsid w:val="00FC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29411E88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A746E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A746EA"/>
    <w:rPr>
      <w:kern w:val="2"/>
    </w:rPr>
  </w:style>
  <w:style w:type="paragraph" w:styleId="af">
    <w:name w:val="footer"/>
    <w:basedOn w:val="a"/>
    <w:link w:val="af0"/>
    <w:uiPriority w:val="99"/>
    <w:unhideWhenUsed/>
    <w:rsid w:val="00A746E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A746EA"/>
    <w:rPr>
      <w:kern w:val="2"/>
    </w:rPr>
  </w:style>
  <w:style w:type="character" w:styleId="af1">
    <w:name w:val="annotation reference"/>
    <w:basedOn w:val="a0"/>
    <w:uiPriority w:val="99"/>
    <w:semiHidden/>
    <w:unhideWhenUsed/>
    <w:rsid w:val="0022339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23397"/>
  </w:style>
  <w:style w:type="character" w:customStyle="1" w:styleId="af3">
    <w:name w:val="註解文字 字元"/>
    <w:basedOn w:val="a0"/>
    <w:link w:val="af2"/>
    <w:uiPriority w:val="99"/>
    <w:semiHidden/>
    <w:rsid w:val="00223397"/>
    <w:rPr>
      <w:kern w:val="2"/>
      <w:sz w:val="24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23397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223397"/>
    <w:rPr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A516-AFFF-4CC8-A07D-E2B7C72B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51</TotalTime>
  <Pages>5</Pages>
  <Words>2063</Words>
  <Characters>5693</Characters>
  <Application>Microsoft Office Word</Application>
  <DocSecurity>0</DocSecurity>
  <Lines>47</Lines>
  <Paragraphs>15</Paragraphs>
  <ScaleCrop>false</ScaleCrop>
  <Company>審計部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18</cp:revision>
  <cp:lastPrinted>2025-06-24T12:30:00Z</cp:lastPrinted>
  <dcterms:created xsi:type="dcterms:W3CDTF">2025-06-16T07:26:00Z</dcterms:created>
  <dcterms:modified xsi:type="dcterms:W3CDTF">2025-07-11T08:29:00Z</dcterms:modified>
</cp:coreProperties>
</file>