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640CA" w14:textId="77777777" w:rsidR="006C1765" w:rsidRPr="00BC187D" w:rsidRDefault="00B15B46" w:rsidP="00145FAE">
      <w:pPr>
        <w:pStyle w:val="303"/>
        <w:spacing w:afterLines="20" w:after="72" w:line="0" w:lineRule="atLeast"/>
        <w:ind w:firstLineChars="200" w:firstLine="641"/>
        <w:rPr>
          <w:szCs w:val="32"/>
        </w:rPr>
      </w:pPr>
      <w:bookmarkStart w:id="0" w:name="_Toc12786014"/>
      <w:r>
        <w:rPr>
          <w:rFonts w:hint="eastAsia"/>
          <w:szCs w:val="32"/>
        </w:rPr>
        <w:t>(</w:t>
      </w:r>
      <w:r w:rsidR="00AA03EF" w:rsidRPr="00BC187D">
        <w:rPr>
          <w:rFonts w:hint="eastAsia"/>
          <w:szCs w:val="32"/>
        </w:rPr>
        <w:t>五</w:t>
      </w:r>
      <w:r>
        <w:rPr>
          <w:rFonts w:hint="eastAsia"/>
          <w:szCs w:val="32"/>
        </w:rPr>
        <w:t>)</w:t>
      </w:r>
      <w:r w:rsidR="006C1765" w:rsidRPr="00BC187D">
        <w:rPr>
          <w:rFonts w:hint="eastAsia"/>
          <w:szCs w:val="32"/>
        </w:rPr>
        <w:t>法務部主管</w:t>
      </w:r>
      <w:bookmarkEnd w:id="0"/>
    </w:p>
    <w:p w14:paraId="5C906105" w14:textId="77777777" w:rsidR="00621589" w:rsidRPr="000B734F" w:rsidRDefault="006C1765" w:rsidP="009356CB">
      <w:pPr>
        <w:pStyle w:val="3040"/>
        <w:spacing w:afterLines="20" w:after="72" w:line="0" w:lineRule="atLeast"/>
        <w:ind w:firstLineChars="300" w:firstLine="961"/>
        <w:rPr>
          <w:sz w:val="32"/>
        </w:rPr>
      </w:pPr>
      <w:bookmarkStart w:id="1" w:name="_Toc12786015"/>
      <w:r w:rsidRPr="00AF76FC">
        <w:rPr>
          <w:rFonts w:hint="eastAsia"/>
          <w:sz w:val="32"/>
        </w:rPr>
        <w:t>法務部矯正機關作業基金</w:t>
      </w:r>
      <w:bookmarkEnd w:id="1"/>
    </w:p>
    <w:tbl>
      <w:tblPr>
        <w:tblW w:w="1020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1"/>
        <w:gridCol w:w="1379"/>
        <w:gridCol w:w="1379"/>
        <w:gridCol w:w="1379"/>
        <w:gridCol w:w="1379"/>
        <w:gridCol w:w="1388"/>
        <w:gridCol w:w="910"/>
      </w:tblGrid>
      <w:tr w:rsidR="007069E9" w:rsidRPr="00293930" w14:paraId="66862494" w14:textId="77777777" w:rsidTr="009D7FF0">
        <w:trPr>
          <w:trHeight w:val="748"/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29E6DC47" w14:textId="792618E1" w:rsidR="007069E9" w:rsidRDefault="007069E9" w:rsidP="00A96EF8">
            <w:pPr>
              <w:widowControl w:val="0"/>
              <w:tabs>
                <w:tab w:val="left" w:pos="2143"/>
              </w:tabs>
              <w:overflowPunct/>
              <w:snapToGrid w:val="0"/>
              <w:ind w:leftChars="-146" w:left="-337" w:rightChars="-7" w:right="-17" w:hangingChars="4" w:hanging="13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Pr="00293930">
              <w:rPr>
                <w:rFonts w:cs="Times New Roman" w:hint="eastAsia"/>
                <w:b/>
                <w:sz w:val="32"/>
                <w:szCs w:val="20"/>
                <w:u w:val="single"/>
              </w:rPr>
              <w:t>法務部矯正機關作業基金</w:t>
            </w:r>
            <w:r w:rsidRPr="00293930">
              <w:rPr>
                <w:rFonts w:cs="Times New Roman"/>
                <w:b/>
                <w:sz w:val="32"/>
                <w:szCs w:val="20"/>
                <w:u w:val="single"/>
              </w:rPr>
              <w:t>收支</w:t>
            </w:r>
            <w:r w:rsidRPr="00293930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293930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293930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審定表　</w:t>
            </w:r>
          </w:p>
          <w:p w14:paraId="189D5302" w14:textId="4B588FB5" w:rsidR="00C9761B" w:rsidRPr="00293930" w:rsidRDefault="007069E9" w:rsidP="00A96EF8">
            <w:pPr>
              <w:widowControl w:val="0"/>
              <w:tabs>
                <w:tab w:val="left" w:pos="4117"/>
                <w:tab w:val="left" w:pos="8749"/>
              </w:tabs>
              <w:overflowPunct/>
              <w:snapToGrid w:val="0"/>
              <w:ind w:right="-1"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293930">
              <w:rPr>
                <w:rFonts w:cs="Times New Roman"/>
                <w:spacing w:val="60"/>
                <w:szCs w:val="20"/>
              </w:rPr>
              <w:tab/>
            </w:r>
            <w:r w:rsidRPr="00293930">
              <w:rPr>
                <w:rFonts w:cs="Times New Roman" w:hint="eastAsia"/>
                <w:szCs w:val="20"/>
              </w:rPr>
              <w:t>中華民國</w:t>
            </w:r>
            <w:proofErr w:type="gramStart"/>
            <w:r>
              <w:rPr>
                <w:rFonts w:cs="Times New Roman" w:hint="eastAsia"/>
                <w:szCs w:val="20"/>
              </w:rPr>
              <w:t>11</w:t>
            </w:r>
            <w:r w:rsidR="003024DB">
              <w:rPr>
                <w:rFonts w:cs="Times New Roman" w:hint="eastAsia"/>
                <w:szCs w:val="20"/>
              </w:rPr>
              <w:t>3</w:t>
            </w:r>
            <w:proofErr w:type="gramEnd"/>
            <w:r w:rsidRPr="00293930">
              <w:rPr>
                <w:rFonts w:cs="Times New Roman" w:hint="eastAsia"/>
                <w:szCs w:val="20"/>
              </w:rPr>
              <w:t>年度</w:t>
            </w:r>
            <w:r w:rsidRPr="00293930">
              <w:rPr>
                <w:rFonts w:cs="Times New Roman" w:hint="eastAsia"/>
                <w:szCs w:val="20"/>
              </w:rPr>
              <w:tab/>
            </w:r>
            <w:r w:rsidRPr="00293930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7069E9" w:rsidRPr="00293930" w14:paraId="31DDE134" w14:textId="77777777" w:rsidTr="009D7F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"/>
          <w:tblHeader/>
        </w:trPr>
        <w:tc>
          <w:tcPr>
            <w:tcW w:w="239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3362C17" w14:textId="77777777" w:rsidR="007069E9" w:rsidRPr="004D2B8D" w:rsidRDefault="007069E9" w:rsidP="00A96EF8">
            <w:pPr>
              <w:widowControl w:val="0"/>
              <w:overflowPunct/>
              <w:ind w:left="113" w:right="57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10463E88" w14:textId="77777777" w:rsidR="007069E9" w:rsidRPr="004D2B8D" w:rsidRDefault="007069E9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預算數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71D9A884" w14:textId="6ED36BED" w:rsidR="007069E9" w:rsidRPr="004D2B8D" w:rsidRDefault="007069E9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4622CA3C" w14:textId="77777777" w:rsidR="007069E9" w:rsidRPr="004D2B8D" w:rsidRDefault="007069E9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3FB54A6C" w14:textId="77777777" w:rsidR="007069E9" w:rsidRPr="004D2B8D" w:rsidRDefault="007069E9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決算審定數</w:t>
            </w:r>
          </w:p>
        </w:tc>
        <w:tc>
          <w:tcPr>
            <w:tcW w:w="229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8F4D6EB" w14:textId="77777777" w:rsidR="007069E9" w:rsidRPr="004D2B8D" w:rsidRDefault="007069E9" w:rsidP="00A96EF8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審定數與預算數</w:t>
            </w:r>
          </w:p>
          <w:p w14:paraId="53E5CC5D" w14:textId="77777777" w:rsidR="007069E9" w:rsidRPr="004D2B8D" w:rsidRDefault="007069E9" w:rsidP="00A96EF8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7069E9" w:rsidRPr="00293930" w14:paraId="1B93F7B9" w14:textId="77777777" w:rsidTr="009D7F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3"/>
          <w:tblHeader/>
        </w:trPr>
        <w:tc>
          <w:tcPr>
            <w:tcW w:w="239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815646E" w14:textId="77777777" w:rsidR="007069E9" w:rsidRPr="004D2B8D" w:rsidRDefault="007069E9" w:rsidP="007069E9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57BA8FF3" w14:textId="77777777" w:rsidR="007069E9" w:rsidRPr="004D2B8D" w:rsidRDefault="007069E9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2B313BC3" w14:textId="77777777" w:rsidR="007069E9" w:rsidRPr="004D2B8D" w:rsidRDefault="007069E9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1ACE838E" w14:textId="77777777" w:rsidR="007069E9" w:rsidRPr="004D2B8D" w:rsidRDefault="007069E9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7F999EA5" w14:textId="77777777" w:rsidR="007069E9" w:rsidRPr="004D2B8D" w:rsidRDefault="007069E9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8" w:type="dxa"/>
            <w:tcBorders>
              <w:bottom w:val="single" w:sz="8" w:space="0" w:color="auto"/>
            </w:tcBorders>
            <w:vAlign w:val="center"/>
          </w:tcPr>
          <w:p w14:paraId="43682BC2" w14:textId="77777777" w:rsidR="007069E9" w:rsidRPr="004D2B8D" w:rsidRDefault="007069E9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910" w:type="dxa"/>
            <w:tcBorders>
              <w:bottom w:val="single" w:sz="8" w:space="0" w:color="auto"/>
              <w:right w:val="nil"/>
            </w:tcBorders>
            <w:vAlign w:val="center"/>
          </w:tcPr>
          <w:p w14:paraId="0E638939" w14:textId="77777777" w:rsidR="007069E9" w:rsidRPr="004D2B8D" w:rsidRDefault="007069E9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4D2B8D">
              <w:rPr>
                <w:rFonts w:cs="Times New Roman" w:hint="eastAsia"/>
                <w:szCs w:val="20"/>
              </w:rPr>
              <w:t>％</w:t>
            </w:r>
          </w:p>
        </w:tc>
      </w:tr>
      <w:tr w:rsidR="003024DB" w:rsidRPr="00293930" w14:paraId="65A215EA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16932789" w14:textId="77777777" w:rsidR="003024DB" w:rsidRPr="00293930" w:rsidRDefault="003024DB" w:rsidP="003024D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6607682" w14:textId="365ABE23" w:rsidR="003024DB" w:rsidRPr="00621D9A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1,145,563,000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DAF147E" w14:textId="0F1A5021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1,046,083,696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0B2199D" w14:textId="0A286C1A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B8D6ED4" w14:textId="4BA4FA64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1,046,083,696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2BE1B034" w14:textId="4BD7D942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- 99,479,304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0C319808" w14:textId="248F468B" w:rsidR="003024DB" w:rsidRPr="00D76AD9" w:rsidRDefault="003024DB" w:rsidP="00A96EF8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- 8.68</w:t>
            </w:r>
          </w:p>
        </w:tc>
      </w:tr>
      <w:tr w:rsidR="003024DB" w:rsidRPr="00293930" w14:paraId="4FB320E7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162F95E4" w14:textId="31FD53CC" w:rsidR="003024DB" w:rsidRPr="00293930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勞務收入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A96042D" w14:textId="28BAFEEB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632,640,000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82AFC9A" w14:textId="27E44A3D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515,338,456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4297A03" w14:textId="4836B654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63A854E" w14:textId="1A7C140B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515,338,456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5E18CE5C" w14:textId="66E84C85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- 117,301,544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78B19522" w14:textId="54536264" w:rsidR="003024DB" w:rsidRPr="00836D55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- 18.54</w:t>
            </w:r>
          </w:p>
        </w:tc>
      </w:tr>
      <w:tr w:rsidR="003024DB" w:rsidRPr="00293930" w14:paraId="41718CD5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260218F5" w14:textId="77777777" w:rsidR="003024DB" w:rsidRPr="00293930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銷貨收入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9843D14" w14:textId="7B8ED338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504,529,000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1280C72" w14:textId="7CE9B6CC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521,430,721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87245A3" w14:textId="5ABE9B80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72E637FB" w14:textId="55C1023B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521,430,721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04FE9A1D" w14:textId="7D3477BA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16,901,721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366AFCD0" w14:textId="59BD3732" w:rsidR="003024DB" w:rsidRPr="00D76AD9" w:rsidRDefault="003024DB" w:rsidP="00A96EF8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3.35</w:t>
            </w:r>
          </w:p>
        </w:tc>
      </w:tr>
      <w:tr w:rsidR="003024DB" w:rsidRPr="00293930" w14:paraId="20D25C89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3C3495FB" w14:textId="77777777" w:rsidR="003024DB" w:rsidRPr="00293930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其他業務收入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86A866A" w14:textId="2755B768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8,394,000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9B36E3E" w14:textId="5E581E95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9,314,519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3992348" w14:textId="343BF469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4EB4412" w14:textId="054B05D3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9,314,519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209F21E2" w14:textId="55DDE46A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920,519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13E3AF8C" w14:textId="13EF9620" w:rsidR="003024DB" w:rsidRPr="00D76AD9" w:rsidRDefault="003024DB" w:rsidP="00A96EF8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10.97</w:t>
            </w:r>
          </w:p>
        </w:tc>
      </w:tr>
      <w:tr w:rsidR="003024DB" w:rsidRPr="00293930" w14:paraId="26064420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4134C2F8" w14:textId="77777777" w:rsidR="003024DB" w:rsidRPr="00293930" w:rsidRDefault="003024DB" w:rsidP="003024D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0287DB6" w14:textId="7B3AAA76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821,011,000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C6B6BE2" w14:textId="67596CF6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764,480,483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016A2DB" w14:textId="1C28DF74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F7278AA" w14:textId="1793A3EF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764,480,483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358BC1B6" w14:textId="4F1684B2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- 56,530,517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4D93468C" w14:textId="0AC6756F" w:rsidR="003024DB" w:rsidRPr="00D76AD9" w:rsidRDefault="003024DB" w:rsidP="00A96EF8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- 6.89</w:t>
            </w:r>
          </w:p>
        </w:tc>
      </w:tr>
      <w:tr w:rsidR="003024DB" w:rsidRPr="00D76AD9" w14:paraId="4C61CD28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59703C3E" w14:textId="77777777" w:rsidR="003024DB" w:rsidRPr="00293930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勞務成本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1C3EE57" w14:textId="16FFECFD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380,877,000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49B54F4" w14:textId="16716030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311,300,721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616C3D9" w14:textId="5A36FEE2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2641FF1" w14:textId="5C4E897A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311,300,721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662A3EA9" w14:textId="4481306C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- 69,576,279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7DB2B8A0" w14:textId="3EC7D474" w:rsidR="003024DB" w:rsidRPr="00D76AD9" w:rsidRDefault="003024DB" w:rsidP="00A96EF8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- 18.27</w:t>
            </w:r>
          </w:p>
        </w:tc>
      </w:tr>
      <w:tr w:rsidR="003024DB" w:rsidRPr="00D76AD9" w14:paraId="5150550C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5F085B42" w14:textId="77777777" w:rsidR="003024DB" w:rsidRPr="00293930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銷貨成本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EA1EA1C" w14:textId="6EE96268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392,103,000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49F2D09" w14:textId="31C979A0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405,317,857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98F6538" w14:textId="08E87A3F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D2B02F7" w14:textId="61C44335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405,317,857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361D8D9B" w14:textId="2DE81D8A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13,214,857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26CE3EEA" w14:textId="780440D0" w:rsidR="003024DB" w:rsidRPr="00D76AD9" w:rsidRDefault="003024DB" w:rsidP="00A96EF8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3.37</w:t>
            </w:r>
          </w:p>
        </w:tc>
      </w:tr>
      <w:tr w:rsidR="003024DB" w:rsidRPr="00D76AD9" w14:paraId="24A8CDE8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11DB967D" w14:textId="798AC14F" w:rsidR="003024DB" w:rsidRPr="00293930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業務費用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028E6D1" w14:textId="25D7FF44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13,893,000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C2BBC9D" w14:textId="4B862E4C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14,197,542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4EFA0F6" w14:textId="3D7D8F98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7FED39D" w14:textId="6876FE81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14,197,542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2608E423" w14:textId="1FB69703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304,542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3E24CBBC" w14:textId="3F7068D5" w:rsidR="003024DB" w:rsidRPr="00D76AD9" w:rsidRDefault="003024DB" w:rsidP="00A96EF8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2.19</w:t>
            </w:r>
          </w:p>
        </w:tc>
      </w:tr>
      <w:tr w:rsidR="003024DB" w:rsidRPr="00D76AD9" w14:paraId="4A373D7C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7AEFF241" w14:textId="77777777" w:rsidR="003024DB" w:rsidRPr="00293930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管理及總務費用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22D918F" w14:textId="521175C1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31,656,000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9361529" w14:textId="2086EFDF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29,828,527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7AD6832F" w14:textId="509E8D35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273923F" w14:textId="13B23146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29,828,527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76BE2B36" w14:textId="7BAE5276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- 1,827,473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788CBCE3" w14:textId="7FCB36F4" w:rsidR="003024DB" w:rsidRPr="00D76AD9" w:rsidRDefault="003024DB" w:rsidP="00A96EF8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- 5.77</w:t>
            </w:r>
          </w:p>
        </w:tc>
      </w:tr>
      <w:tr w:rsidR="003024DB" w:rsidRPr="00D76AD9" w14:paraId="7581A8A5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443EA2FA" w14:textId="77777777" w:rsidR="003024DB" w:rsidRPr="00293930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其他業務費用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1FF1DFF" w14:textId="0055B67F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2,482,000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32E9CED" w14:textId="0008CE5C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3,835,836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E46E90B" w14:textId="1AA659B2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16726A3" w14:textId="7812C828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3,835,836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3D41F450" w14:textId="1C10EFBD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1,353,836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26466446" w14:textId="6F504F32" w:rsidR="003024DB" w:rsidRPr="00D76AD9" w:rsidRDefault="003024DB" w:rsidP="00A96EF8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54.55</w:t>
            </w:r>
          </w:p>
        </w:tc>
      </w:tr>
      <w:tr w:rsidR="003024DB" w:rsidRPr="00293930" w14:paraId="497AE7EB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0A2FAC45" w14:textId="77777777" w:rsidR="003024DB" w:rsidRPr="00293930" w:rsidRDefault="003024DB" w:rsidP="003024DB">
            <w:pPr>
              <w:widowControl w:val="0"/>
              <w:overflowPunct/>
              <w:ind w:rightChars="-11" w:right="-26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業務賸餘（短</w:t>
            </w:r>
            <w:proofErr w:type="gramStart"/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1F07CF3" w14:textId="1D82163F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324,552,000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1F664B8" w14:textId="5BDC1013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281,603,213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482DD01" w14:textId="4EF52142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B655A5C" w14:textId="6C8110DE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281,603,213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2A4863F3" w14:textId="403D2358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- 42,948,787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362F23BD" w14:textId="7F5607CF" w:rsidR="003024DB" w:rsidRPr="00D76AD9" w:rsidRDefault="003024DB" w:rsidP="00A96EF8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- 13.23</w:t>
            </w:r>
          </w:p>
        </w:tc>
      </w:tr>
      <w:tr w:rsidR="003024DB" w:rsidRPr="00293930" w14:paraId="0930CE00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0B200F8C" w14:textId="77777777" w:rsidR="003024DB" w:rsidRPr="00293930" w:rsidRDefault="003024DB" w:rsidP="003024D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80113EC" w14:textId="39E7AD3B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41,317,000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C662911" w14:textId="3EFE0FAE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50,771,381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6422CF8" w14:textId="75D11132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73C3FDFB" w14:textId="03C93FEF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50,771,381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40F388DC" w14:textId="3D5440F4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9,454,381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59D6315E" w14:textId="6DB63106" w:rsidR="003024DB" w:rsidRPr="00D76AD9" w:rsidRDefault="003024DB" w:rsidP="00A96EF8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22.88</w:t>
            </w:r>
          </w:p>
        </w:tc>
      </w:tr>
      <w:tr w:rsidR="003024DB" w:rsidRPr="00293930" w14:paraId="34C24589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305B8A3A" w14:textId="77777777" w:rsidR="003024DB" w:rsidRPr="00293930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2D29DB3" w14:textId="322FA340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40,196,000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4F8B292" w14:textId="73EF97BA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47,279,401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73E75D02" w14:textId="1D6567B7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DE80AFE" w14:textId="3A88ADD6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47,279,401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19FA7018" w14:textId="1590379B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7,083,401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37AAF693" w14:textId="3D2ACDF5" w:rsidR="003024DB" w:rsidRPr="00D76AD9" w:rsidRDefault="003024DB" w:rsidP="00A96EF8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17.62</w:t>
            </w:r>
          </w:p>
        </w:tc>
      </w:tr>
      <w:tr w:rsidR="003024DB" w:rsidRPr="00293930" w14:paraId="7E9A416E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1BF27456" w14:textId="77777777" w:rsidR="003024DB" w:rsidRPr="00293930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F65B95F" w14:textId="6AECD05A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1,121,000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C8538D8" w14:textId="5BC9C478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3,491,980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DE28D4F" w14:textId="4F80314B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753FD8B" w14:textId="251C5105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3,491,980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4C32A246" w14:textId="6AAD710B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2,370,980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4D883D08" w14:textId="34E593E8" w:rsidR="003024DB" w:rsidRPr="00D76AD9" w:rsidRDefault="003024DB" w:rsidP="00A96EF8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211.51</w:t>
            </w:r>
          </w:p>
        </w:tc>
      </w:tr>
      <w:tr w:rsidR="003024DB" w:rsidRPr="00293930" w14:paraId="003BCEFD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7ECD1DE1" w14:textId="77777777" w:rsidR="003024DB" w:rsidRPr="00293930" w:rsidRDefault="003024DB" w:rsidP="003024D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E0049EF" w14:textId="3C4F0DD4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469,279,000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C211FC8" w14:textId="006AC1CD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429,046,736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DCCF9D8" w14:textId="0C72E31F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B99CA87" w14:textId="79557BA0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429,046,736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05FB8F03" w14:textId="18394CAF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- 40,232,264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1EAA2435" w14:textId="44FDEEF5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- 8.57</w:t>
            </w:r>
          </w:p>
        </w:tc>
      </w:tr>
      <w:tr w:rsidR="003024DB" w:rsidRPr="0036380F" w14:paraId="34AD0559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11806933" w14:textId="77777777" w:rsidR="003024DB" w:rsidRPr="00293930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650803B" w14:textId="0B629823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469,279,000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95409D7" w14:textId="407C2510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429,046,736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80A682A" w14:textId="174F62C8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24ABDE5" w14:textId="57EA7F73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429,046,736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5863BB3A" w14:textId="5763B0CA" w:rsidR="003024DB" w:rsidRPr="00621D9A" w:rsidRDefault="003024DB" w:rsidP="00A96EF8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- 40,232,264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05129364" w14:textId="67A882B4" w:rsidR="003024DB" w:rsidRPr="00D76AD9" w:rsidRDefault="003024DB" w:rsidP="00A96EF8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- 8.57</w:t>
            </w:r>
          </w:p>
        </w:tc>
      </w:tr>
      <w:tr w:rsidR="003024DB" w:rsidRPr="00293930" w14:paraId="4D34C529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6CB2ECA3" w14:textId="77777777" w:rsidR="003024DB" w:rsidRPr="00293930" w:rsidRDefault="003024DB" w:rsidP="003024DB">
            <w:pPr>
              <w:widowControl w:val="0"/>
              <w:overflowPunct/>
              <w:ind w:rightChars="-11" w:right="-26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業務外賸餘（短</w:t>
            </w:r>
            <w:proofErr w:type="gramStart"/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72D2A18" w14:textId="2DCDC396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- 427,962,000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AB49E62" w14:textId="0FD5859C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- 378,275,355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E2CC9E7" w14:textId="1ECE368C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74A7484" w14:textId="3200E219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- 378,275,355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6E64BE5F" w14:textId="6EE852AE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49,686,645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29E83B39" w14:textId="08A364D5" w:rsidR="003024DB" w:rsidRPr="00D76AD9" w:rsidRDefault="003024DB" w:rsidP="00A96EF8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- 11.61</w:t>
            </w:r>
          </w:p>
        </w:tc>
      </w:tr>
      <w:tr w:rsidR="003024DB" w:rsidRPr="00293930" w14:paraId="1127D933" w14:textId="77777777" w:rsidTr="00145FA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8"/>
        </w:trPr>
        <w:tc>
          <w:tcPr>
            <w:tcW w:w="239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7C8C5C" w14:textId="77777777" w:rsidR="003024DB" w:rsidRPr="00293930" w:rsidRDefault="003024DB" w:rsidP="003024DB">
            <w:pPr>
              <w:widowControl w:val="0"/>
              <w:overflowPunct/>
              <w:ind w:rightChars="-11" w:right="-26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本期賸餘（短</w:t>
            </w:r>
            <w:proofErr w:type="gramStart"/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絀</w:t>
            </w:r>
            <w:proofErr w:type="gramEnd"/>
            <w:r w:rsidRPr="00293930">
              <w:rPr>
                <w:rFonts w:cs="Times New Roman" w:hint="eastAsia"/>
                <w:b/>
                <w:kern w:val="0"/>
                <w:sz w:val="22"/>
                <w:szCs w:val="20"/>
              </w:rPr>
              <w:t>）</w:t>
            </w:r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512196CA" w14:textId="1F30EA84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- 103,410,000</w:t>
            </w:r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10A2967B" w14:textId="7C8E8601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- 96,672,142</w:t>
            </w:r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4873B105" w14:textId="5F126B10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195AD979" w14:textId="4836A18E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- 96,672,142</w:t>
            </w:r>
          </w:p>
        </w:tc>
        <w:tc>
          <w:tcPr>
            <w:tcW w:w="1388" w:type="dxa"/>
            <w:tcBorders>
              <w:top w:val="nil"/>
              <w:bottom w:val="single" w:sz="8" w:space="0" w:color="auto"/>
            </w:tcBorders>
            <w:vAlign w:val="center"/>
          </w:tcPr>
          <w:p w14:paraId="4D55A377" w14:textId="2FFC3852" w:rsidR="003024DB" w:rsidRPr="00D76AD9" w:rsidRDefault="003024DB" w:rsidP="00A96EF8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6,737,858</w:t>
            </w:r>
          </w:p>
        </w:tc>
        <w:tc>
          <w:tcPr>
            <w:tcW w:w="91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96CE205" w14:textId="56773C94" w:rsidR="003024DB" w:rsidRPr="00D76AD9" w:rsidRDefault="003024DB" w:rsidP="00A96EF8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- 6.52</w:t>
            </w:r>
          </w:p>
        </w:tc>
      </w:tr>
    </w:tbl>
    <w:p w14:paraId="40C424E9" w14:textId="77777777" w:rsidR="00031341" w:rsidRPr="00384637" w:rsidRDefault="00031341" w:rsidP="00384637">
      <w:pPr>
        <w:spacing w:line="240" w:lineRule="exact"/>
        <w:ind w:firstLineChars="0" w:firstLine="0"/>
        <w:rPr>
          <w:sz w:val="18"/>
          <w:szCs w:val="16"/>
        </w:rPr>
      </w:pPr>
    </w:p>
    <w:tbl>
      <w:tblPr>
        <w:tblW w:w="1020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1"/>
        <w:gridCol w:w="1379"/>
        <w:gridCol w:w="1379"/>
        <w:gridCol w:w="1379"/>
        <w:gridCol w:w="1379"/>
        <w:gridCol w:w="1388"/>
        <w:gridCol w:w="910"/>
      </w:tblGrid>
      <w:tr w:rsidR="00836D55" w:rsidRPr="00A02A36" w14:paraId="1CCC0EB9" w14:textId="77777777" w:rsidTr="009D7FF0">
        <w:trPr>
          <w:trHeight w:val="454"/>
          <w:tblHeader/>
        </w:trPr>
        <w:tc>
          <w:tcPr>
            <w:tcW w:w="10205" w:type="dxa"/>
            <w:gridSpan w:val="7"/>
          </w:tcPr>
          <w:p w14:paraId="3FC8DF01" w14:textId="77777777" w:rsidR="00836D55" w:rsidRDefault="00836D55" w:rsidP="002D7141">
            <w:pPr>
              <w:widowControl w:val="0"/>
              <w:overflowPunct/>
              <w:snapToGrid w:val="0"/>
              <w:spacing w:after="60"/>
              <w:ind w:leftChars="-145" w:left="-348"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A02A36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Pr="00A02A36">
              <w:rPr>
                <w:rFonts w:cs="Times New Roman"/>
                <w:b/>
                <w:sz w:val="32"/>
                <w:szCs w:val="20"/>
                <w:u w:val="single"/>
              </w:rPr>
              <w:t>法務部矯正機關作業基金</w:t>
            </w:r>
            <w:r w:rsidRPr="00A02A36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A02A36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A02A36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撥補審定表　</w:t>
            </w:r>
          </w:p>
          <w:p w14:paraId="181FF378" w14:textId="54125D45" w:rsidR="002D7141" w:rsidRPr="00A02A36" w:rsidRDefault="00836D55" w:rsidP="002D7141">
            <w:pPr>
              <w:widowControl w:val="0"/>
              <w:tabs>
                <w:tab w:val="left" w:pos="4104"/>
                <w:tab w:val="left" w:pos="8751"/>
              </w:tabs>
              <w:overflowPunct/>
              <w:snapToGrid w:val="0"/>
              <w:ind w:rightChars="-11" w:right="-26" w:firstLineChars="0" w:firstLine="0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A02A36">
              <w:rPr>
                <w:rFonts w:cs="Times New Roman"/>
                <w:spacing w:val="60"/>
                <w:szCs w:val="20"/>
              </w:rPr>
              <w:tab/>
            </w:r>
            <w:r w:rsidRPr="00293930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Pr="00293930">
              <w:rPr>
                <w:rFonts w:cs="Times New Roman" w:hint="eastAsia"/>
                <w:szCs w:val="20"/>
              </w:rPr>
              <w:t>1</w:t>
            </w:r>
            <w:r>
              <w:rPr>
                <w:rFonts w:cs="Times New Roman" w:hint="eastAsia"/>
                <w:szCs w:val="20"/>
              </w:rPr>
              <w:t>1</w:t>
            </w:r>
            <w:r w:rsidR="003024DB">
              <w:rPr>
                <w:rFonts w:cs="Times New Roman" w:hint="eastAsia"/>
                <w:szCs w:val="20"/>
              </w:rPr>
              <w:t>3</w:t>
            </w:r>
            <w:proofErr w:type="gramEnd"/>
            <w:r w:rsidRPr="00293930">
              <w:rPr>
                <w:rFonts w:cs="Times New Roman" w:hint="eastAsia"/>
                <w:szCs w:val="20"/>
              </w:rPr>
              <w:t>年度</w:t>
            </w:r>
            <w:r w:rsidRPr="00293930">
              <w:rPr>
                <w:rFonts w:cs="Times New Roman" w:hint="eastAsia"/>
                <w:szCs w:val="20"/>
              </w:rPr>
              <w:tab/>
            </w:r>
            <w:r w:rsidRPr="00293930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836D55" w:rsidRPr="00A02A36" w14:paraId="2B95093B" w14:textId="77777777" w:rsidTr="009D7F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0"/>
          <w:tblHeader/>
        </w:trPr>
        <w:tc>
          <w:tcPr>
            <w:tcW w:w="239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B5D97A9" w14:textId="77777777" w:rsidR="00836D55" w:rsidRPr="00297085" w:rsidRDefault="00836D55" w:rsidP="00A96EF8">
            <w:pPr>
              <w:widowControl w:val="0"/>
              <w:overflowPunct/>
              <w:ind w:left="113" w:right="57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297085">
              <w:rPr>
                <w:rFonts w:ascii="Times New Roman" w:hAnsi="Times New Roman" w:cs="Times New Roman" w:hint="eastAsia"/>
                <w:szCs w:val="20"/>
              </w:rPr>
              <w:t>項目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30902109" w14:textId="77777777" w:rsidR="00836D55" w:rsidRPr="00AA24C1" w:rsidRDefault="00836D55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預算數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24502CAA" w14:textId="77777777" w:rsidR="00836D55" w:rsidRPr="00AA24C1" w:rsidRDefault="00836D55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決算數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32CE39CB" w14:textId="77777777" w:rsidR="00836D55" w:rsidRPr="00AA24C1" w:rsidRDefault="00836D55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修正數</w:t>
            </w:r>
          </w:p>
        </w:tc>
        <w:tc>
          <w:tcPr>
            <w:tcW w:w="1379" w:type="dxa"/>
            <w:vMerge w:val="restart"/>
            <w:tcBorders>
              <w:top w:val="single" w:sz="8" w:space="0" w:color="auto"/>
            </w:tcBorders>
            <w:vAlign w:val="center"/>
          </w:tcPr>
          <w:p w14:paraId="2C8BF7E4" w14:textId="77777777" w:rsidR="00836D55" w:rsidRPr="00AA24C1" w:rsidRDefault="00836D55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決算審定數</w:t>
            </w:r>
          </w:p>
        </w:tc>
        <w:tc>
          <w:tcPr>
            <w:tcW w:w="229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0B1A2D3" w14:textId="77777777" w:rsidR="00836D55" w:rsidRPr="00AA24C1" w:rsidRDefault="00836D55" w:rsidP="00A96EF8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審定數與預算數</w:t>
            </w:r>
          </w:p>
          <w:p w14:paraId="09C02696" w14:textId="77777777" w:rsidR="00836D55" w:rsidRPr="00AA24C1" w:rsidRDefault="00836D55" w:rsidP="00A96EF8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836D55" w:rsidRPr="00A02A36" w14:paraId="730FC77F" w14:textId="77777777" w:rsidTr="009D7F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3"/>
          <w:tblHeader/>
        </w:trPr>
        <w:tc>
          <w:tcPr>
            <w:tcW w:w="239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8FF3E1" w14:textId="77777777" w:rsidR="00836D55" w:rsidRPr="00297085" w:rsidRDefault="00836D55" w:rsidP="00836D55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208BB13E" w14:textId="77777777" w:rsidR="00836D55" w:rsidRPr="00AA24C1" w:rsidRDefault="00836D55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2A1B5B56" w14:textId="77777777" w:rsidR="00836D55" w:rsidRPr="00AA24C1" w:rsidRDefault="00836D55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768BB47A" w14:textId="77777777" w:rsidR="00836D55" w:rsidRPr="00AA24C1" w:rsidRDefault="00836D55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79" w:type="dxa"/>
            <w:vMerge/>
            <w:tcBorders>
              <w:bottom w:val="single" w:sz="8" w:space="0" w:color="auto"/>
            </w:tcBorders>
            <w:vAlign w:val="center"/>
          </w:tcPr>
          <w:p w14:paraId="68979C09" w14:textId="77777777" w:rsidR="00836D55" w:rsidRPr="00AA24C1" w:rsidRDefault="00836D55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388" w:type="dxa"/>
            <w:tcBorders>
              <w:bottom w:val="single" w:sz="8" w:space="0" w:color="auto"/>
            </w:tcBorders>
            <w:vAlign w:val="center"/>
          </w:tcPr>
          <w:p w14:paraId="1B49FEE1" w14:textId="77777777" w:rsidR="00836D55" w:rsidRPr="00AA24C1" w:rsidRDefault="00836D55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910" w:type="dxa"/>
            <w:tcBorders>
              <w:bottom w:val="single" w:sz="8" w:space="0" w:color="auto"/>
              <w:right w:val="nil"/>
            </w:tcBorders>
            <w:vAlign w:val="center"/>
          </w:tcPr>
          <w:p w14:paraId="00C3D004" w14:textId="77777777" w:rsidR="00836D55" w:rsidRPr="00AA24C1" w:rsidRDefault="00836D55" w:rsidP="00A96EF8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AA24C1">
              <w:rPr>
                <w:rFonts w:cs="Times New Roman" w:hint="eastAsia"/>
                <w:szCs w:val="20"/>
              </w:rPr>
              <w:t>％</w:t>
            </w:r>
          </w:p>
        </w:tc>
      </w:tr>
      <w:tr w:rsidR="003024DB" w:rsidRPr="00A02A36" w14:paraId="20DE63B7" w14:textId="77777777" w:rsidTr="009D7F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4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3F654D1F" w14:textId="77777777" w:rsidR="003024DB" w:rsidRPr="00A02A36" w:rsidRDefault="003024DB" w:rsidP="003024D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02A36">
              <w:rPr>
                <w:rFonts w:cs="Times New Roman"/>
                <w:b/>
                <w:kern w:val="0"/>
                <w:sz w:val="22"/>
                <w:szCs w:val="20"/>
              </w:rPr>
              <w:t>短</w:t>
            </w:r>
            <w:proofErr w:type="gramStart"/>
            <w:r w:rsidRPr="00A02A36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  <w:r w:rsidRPr="00A02A36">
              <w:rPr>
                <w:rFonts w:cs="Times New Roman"/>
                <w:b/>
                <w:kern w:val="0"/>
                <w:sz w:val="22"/>
                <w:szCs w:val="20"/>
              </w:rPr>
              <w:t>之部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2C4C788D" w14:textId="1FFE230E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113,879,000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CB98E58" w14:textId="7EE888EF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96,672,142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59686A2" w14:textId="05BEBCCA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3AB7C553" w14:textId="74E7BDE8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96,672,142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3719DE24" w14:textId="7428411C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- 17,206,858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766BCE83" w14:textId="690ADFDC" w:rsidR="003024DB" w:rsidRPr="00D76AD9" w:rsidRDefault="003024DB" w:rsidP="003024D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- 15.11</w:t>
            </w:r>
          </w:p>
        </w:tc>
      </w:tr>
      <w:tr w:rsidR="003024DB" w:rsidRPr="00A02A36" w14:paraId="11DA7AA2" w14:textId="77777777" w:rsidTr="009D7F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4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0EA41B28" w14:textId="77777777" w:rsidR="003024DB" w:rsidRPr="00A02A36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02A36">
              <w:rPr>
                <w:rFonts w:cs="Times New Roman"/>
                <w:kern w:val="0"/>
                <w:sz w:val="22"/>
                <w:szCs w:val="20"/>
              </w:rPr>
              <w:t>本期短</w:t>
            </w:r>
            <w:proofErr w:type="gramStart"/>
            <w:r w:rsidRPr="00A02A36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8B27F6F" w14:textId="2D2B7E89" w:rsidR="003024DB" w:rsidRPr="00C346C9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103,410,000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2CF9E1E" w14:textId="7ADCF6A2" w:rsidR="003024DB" w:rsidRPr="00C346C9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96,672,142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71F1A1BD" w14:textId="20D1F7C5" w:rsidR="003024DB" w:rsidRPr="00C346C9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DD6BC62" w14:textId="513622F7" w:rsidR="003024DB" w:rsidRPr="00C346C9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96,672,142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1205DB96" w14:textId="7E5D6E8A" w:rsidR="003024DB" w:rsidRPr="00C346C9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- 6,737,858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05C5D71F" w14:textId="3A4DE278" w:rsidR="003024DB" w:rsidRPr="00C346C9" w:rsidRDefault="003024DB" w:rsidP="003024DB">
            <w:pPr>
              <w:ind w:leftChars="-47" w:rightChars="10" w:right="24" w:hangingChars="63" w:hanging="113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- 6.52</w:t>
            </w:r>
          </w:p>
        </w:tc>
      </w:tr>
      <w:tr w:rsidR="003024DB" w:rsidRPr="00A02A36" w14:paraId="5B2F7B8F" w14:textId="77777777" w:rsidTr="009D7F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4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059F5F70" w14:textId="77777777" w:rsidR="003024DB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kern w:val="0"/>
                <w:sz w:val="22"/>
              </w:rPr>
            </w:pPr>
            <w:r w:rsidRPr="00D76AD9">
              <w:rPr>
                <w:rFonts w:cs="Times New Roman"/>
                <w:kern w:val="0"/>
                <w:sz w:val="22"/>
                <w:szCs w:val="20"/>
              </w:rPr>
              <w:t>前期待填補之短</w:t>
            </w:r>
            <w:proofErr w:type="gramStart"/>
            <w:r w:rsidRPr="00D76AD9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E1D0335" w14:textId="6D346F66" w:rsidR="003024DB" w:rsidRPr="00C346C9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10,469,000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4A10F8F2" w14:textId="6C264396" w:rsidR="003024DB" w:rsidRPr="00C346C9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82B3CF3" w14:textId="5F5B25FF" w:rsidR="003024DB" w:rsidRPr="00C346C9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7DCDF25E" w14:textId="5711FE4A" w:rsidR="003024DB" w:rsidRPr="00C346C9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60D7F3E9" w14:textId="2AD5E9B7" w:rsidR="003024DB" w:rsidRPr="00C346C9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- 10,469,000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57B523E9" w14:textId="53EA5614" w:rsidR="003024DB" w:rsidRPr="00C346C9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- 100.00</w:t>
            </w:r>
          </w:p>
        </w:tc>
      </w:tr>
      <w:tr w:rsidR="003024DB" w:rsidRPr="00A02A36" w14:paraId="69E996C9" w14:textId="77777777" w:rsidTr="009D7F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4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47A3F597" w14:textId="77777777" w:rsidR="003024DB" w:rsidRPr="00A02A36" w:rsidRDefault="003024DB" w:rsidP="003024D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02A36">
              <w:rPr>
                <w:rFonts w:cs="Times New Roman"/>
                <w:b/>
                <w:kern w:val="0"/>
                <w:sz w:val="22"/>
                <w:szCs w:val="20"/>
              </w:rPr>
              <w:t>填補之部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7811771F" w14:textId="5B755699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113,879,000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113D539" w14:textId="5F5EDC40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96,672,142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0E7DA61" w14:textId="583CA67D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59B17994" w14:textId="0DB7617A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96,672,142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08920168" w14:textId="16DEE96B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- 17,206,858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644C9B2A" w14:textId="1AB53461" w:rsidR="003024DB" w:rsidRPr="00C346C9" w:rsidRDefault="003024DB" w:rsidP="003024D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- 15.11</w:t>
            </w:r>
          </w:p>
        </w:tc>
      </w:tr>
      <w:tr w:rsidR="003024DB" w:rsidRPr="00A02A36" w14:paraId="77867C8A" w14:textId="77777777" w:rsidTr="009D7F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4"/>
        </w:trPr>
        <w:tc>
          <w:tcPr>
            <w:tcW w:w="2391" w:type="dxa"/>
            <w:tcBorders>
              <w:top w:val="nil"/>
              <w:left w:val="nil"/>
              <w:bottom w:val="nil"/>
            </w:tcBorders>
            <w:vAlign w:val="center"/>
          </w:tcPr>
          <w:p w14:paraId="414A98E0" w14:textId="77777777" w:rsidR="003024DB" w:rsidRPr="00A02A36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02A36">
              <w:rPr>
                <w:rFonts w:cs="Times New Roman"/>
                <w:kern w:val="0"/>
                <w:sz w:val="22"/>
                <w:szCs w:val="20"/>
              </w:rPr>
              <w:t>折減基金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5D7ACE1" w14:textId="0E0E8215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113,879,000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1E1015F9" w14:textId="0A453371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96,672,142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6A27A9F3" w14:textId="0F294F01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nil"/>
            </w:tcBorders>
            <w:vAlign w:val="center"/>
          </w:tcPr>
          <w:p w14:paraId="0EAFCDD6" w14:textId="2D46177F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96,672,142</w:t>
            </w:r>
          </w:p>
        </w:tc>
        <w:tc>
          <w:tcPr>
            <w:tcW w:w="1388" w:type="dxa"/>
            <w:tcBorders>
              <w:top w:val="nil"/>
              <w:bottom w:val="nil"/>
            </w:tcBorders>
            <w:vAlign w:val="center"/>
          </w:tcPr>
          <w:p w14:paraId="09783634" w14:textId="237E0806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- 17,206,858</w:t>
            </w:r>
          </w:p>
        </w:tc>
        <w:tc>
          <w:tcPr>
            <w:tcW w:w="910" w:type="dxa"/>
            <w:tcBorders>
              <w:top w:val="nil"/>
              <w:bottom w:val="nil"/>
              <w:right w:val="nil"/>
            </w:tcBorders>
            <w:vAlign w:val="center"/>
          </w:tcPr>
          <w:p w14:paraId="63C429DA" w14:textId="56DF4DBC" w:rsidR="003024DB" w:rsidRPr="00D76AD9" w:rsidRDefault="003024DB" w:rsidP="003024DB">
            <w:pPr>
              <w:ind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- 15.11</w:t>
            </w:r>
          </w:p>
        </w:tc>
      </w:tr>
      <w:tr w:rsidR="003024DB" w:rsidRPr="00A02A36" w14:paraId="3C48C736" w14:textId="77777777" w:rsidTr="009D7FF0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04"/>
        </w:trPr>
        <w:tc>
          <w:tcPr>
            <w:tcW w:w="239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D64ACFF" w14:textId="77777777" w:rsidR="003024DB" w:rsidRPr="00A02A36" w:rsidRDefault="003024DB" w:rsidP="003024D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A02A36">
              <w:rPr>
                <w:rFonts w:cs="Times New Roman"/>
                <w:b/>
                <w:kern w:val="0"/>
                <w:sz w:val="22"/>
                <w:szCs w:val="20"/>
              </w:rPr>
              <w:t>待填補之短</w:t>
            </w:r>
            <w:proofErr w:type="gramStart"/>
            <w:r w:rsidRPr="00A02A36">
              <w:rPr>
                <w:rFonts w:cs="Times New Roman"/>
                <w:b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1A4D9E03" w14:textId="1642D9C8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2EB397CE" w14:textId="0EED976F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3AD394F3" w14:textId="1C189BE2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79" w:type="dxa"/>
            <w:tcBorders>
              <w:top w:val="nil"/>
              <w:bottom w:val="single" w:sz="8" w:space="0" w:color="auto"/>
            </w:tcBorders>
            <w:vAlign w:val="center"/>
          </w:tcPr>
          <w:p w14:paraId="62060352" w14:textId="4839A70D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88" w:type="dxa"/>
            <w:tcBorders>
              <w:top w:val="nil"/>
              <w:bottom w:val="single" w:sz="8" w:space="0" w:color="auto"/>
            </w:tcBorders>
            <w:vAlign w:val="center"/>
          </w:tcPr>
          <w:p w14:paraId="1BBA40DA" w14:textId="013F96A4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910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356996D" w14:textId="591321A2" w:rsidR="003024DB" w:rsidRPr="00D76AD9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--</w:t>
            </w:r>
          </w:p>
        </w:tc>
      </w:tr>
    </w:tbl>
    <w:p w14:paraId="4F0F2993" w14:textId="77777777" w:rsidR="00384637" w:rsidRPr="00384637" w:rsidRDefault="00384637" w:rsidP="00384637">
      <w:pPr>
        <w:spacing w:line="20" w:lineRule="exact"/>
        <w:ind w:firstLine="40"/>
        <w:rPr>
          <w:sz w:val="2"/>
          <w:szCs w:val="2"/>
        </w:rPr>
      </w:pPr>
    </w:p>
    <w:tbl>
      <w:tblPr>
        <w:tblW w:w="10208" w:type="dxa"/>
        <w:tblInd w:w="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8"/>
        <w:gridCol w:w="1593"/>
        <w:gridCol w:w="790"/>
        <w:gridCol w:w="682"/>
        <w:gridCol w:w="907"/>
        <w:gridCol w:w="565"/>
        <w:gridCol w:w="229"/>
        <w:gridCol w:w="1240"/>
        <w:gridCol w:w="346"/>
        <w:gridCol w:w="798"/>
      </w:tblGrid>
      <w:tr w:rsidR="00836D55" w:rsidRPr="00113BD9" w14:paraId="5A04DEC9" w14:textId="77777777" w:rsidTr="0022348B">
        <w:trPr>
          <w:trHeight w:val="737"/>
          <w:tblHeader/>
        </w:trPr>
        <w:tc>
          <w:tcPr>
            <w:tcW w:w="10208" w:type="dxa"/>
            <w:gridSpan w:val="10"/>
            <w:tcBorders>
              <w:bottom w:val="single" w:sz="8" w:space="0" w:color="auto"/>
            </w:tcBorders>
          </w:tcPr>
          <w:p w14:paraId="13BAC6C5" w14:textId="77777777" w:rsidR="00836D55" w:rsidRDefault="00836D55" w:rsidP="004C7713">
            <w:pPr>
              <w:widowControl w:val="0"/>
              <w:overflowPunct/>
              <w:snapToGrid w:val="0"/>
              <w:ind w:leftChars="-138" w:left="-331"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lastRenderedPageBreak/>
              <w:t xml:space="preserve">　</w:t>
            </w:r>
            <w:r w:rsidRPr="00113BD9">
              <w:rPr>
                <w:rFonts w:cs="Times New Roman" w:hint="eastAsia"/>
                <w:b/>
                <w:sz w:val="32"/>
                <w:szCs w:val="20"/>
                <w:u w:val="single"/>
              </w:rPr>
              <w:t>法務部矯正機關作業基金餘</w:t>
            </w:r>
            <w:proofErr w:type="gramStart"/>
            <w:r w:rsidRPr="00113BD9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113BD9">
              <w:rPr>
                <w:rFonts w:cs="Times New Roman" w:hint="eastAsia"/>
                <w:b/>
                <w:sz w:val="32"/>
                <w:szCs w:val="20"/>
                <w:u w:val="single"/>
              </w:rPr>
              <w:t>審定後現金流量表</w:t>
            </w: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14:paraId="7F682949" w14:textId="57968D8A" w:rsidR="00174D0A" w:rsidRPr="00113BD9" w:rsidRDefault="00836D55" w:rsidP="00A96EF8">
            <w:pPr>
              <w:widowControl w:val="0"/>
              <w:tabs>
                <w:tab w:val="left" w:pos="4469"/>
                <w:tab w:val="left" w:pos="8497"/>
              </w:tabs>
              <w:overflowPunct/>
              <w:snapToGrid w:val="0"/>
              <w:ind w:left="-170"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113BD9">
              <w:rPr>
                <w:rFonts w:cs="Times New Roman" w:hint="eastAsia"/>
                <w:szCs w:val="20"/>
              </w:rPr>
              <w:t>中華民國</w:t>
            </w:r>
            <w:proofErr w:type="gramStart"/>
            <w:r w:rsidRPr="00113BD9">
              <w:rPr>
                <w:rFonts w:cs="Times New Roman" w:hint="eastAsia"/>
                <w:szCs w:val="20"/>
              </w:rPr>
              <w:t>11</w:t>
            </w:r>
            <w:r w:rsidR="003024DB">
              <w:rPr>
                <w:rFonts w:cs="Times New Roman" w:hint="eastAsia"/>
                <w:szCs w:val="20"/>
              </w:rPr>
              <w:t>3</w:t>
            </w:r>
            <w:proofErr w:type="gramEnd"/>
            <w:r w:rsidRPr="00113BD9">
              <w:rPr>
                <w:rFonts w:cs="Times New Roman" w:hint="eastAsia"/>
                <w:szCs w:val="20"/>
              </w:rPr>
              <w:t>年度</w:t>
            </w:r>
            <w:r w:rsidRPr="00113BD9">
              <w:rPr>
                <w:rFonts w:cs="Times New Roman" w:hint="eastAsia"/>
                <w:szCs w:val="20"/>
              </w:rPr>
              <w:tab/>
            </w:r>
            <w:r w:rsidRPr="00113BD9">
              <w:rPr>
                <w:rFonts w:cs="Times New Roman" w:hint="eastAsia"/>
                <w:spacing w:val="-20"/>
                <w:kern w:val="0"/>
                <w:szCs w:val="20"/>
              </w:rPr>
              <w:t>單位：新臺幣元</w:t>
            </w:r>
          </w:p>
        </w:tc>
      </w:tr>
      <w:tr w:rsidR="00836D55" w:rsidRPr="00113BD9" w14:paraId="35DD4CF4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651" w:type="dxa"/>
            <w:gridSpan w:val="2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7E3BC3C" w14:textId="77777777" w:rsidR="00836D55" w:rsidRPr="00243760" w:rsidRDefault="00836D55" w:rsidP="00174D0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243760">
              <w:rPr>
                <w:rFonts w:ascii="Times New Roman" w:hAnsi="Times New Roman" w:cs="Times New Roman" w:hint="eastAsia"/>
                <w:szCs w:val="20"/>
              </w:rPr>
              <w:t>項目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46B8FCE6" w14:textId="77777777" w:rsidR="00836D55" w:rsidRPr="00243760" w:rsidRDefault="00836D55" w:rsidP="00174D0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243760">
              <w:rPr>
                <w:rFonts w:ascii="Times New Roman" w:hAnsi="Times New Roman" w:cs="Times New Roman" w:hint="eastAsia"/>
                <w:szCs w:val="20"/>
              </w:rPr>
              <w:t>預算數</w:t>
            </w:r>
          </w:p>
        </w:tc>
        <w:tc>
          <w:tcPr>
            <w:tcW w:w="147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1CAD8C0" w14:textId="77777777" w:rsidR="00836D55" w:rsidRPr="00243760" w:rsidRDefault="00836D55" w:rsidP="00174D0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  <w:r w:rsidRPr="00243760">
              <w:rPr>
                <w:rFonts w:ascii="Times New Roman" w:hAnsi="Times New Roman" w:cs="Times New Roman" w:hint="eastAsia"/>
                <w:szCs w:val="20"/>
              </w:rPr>
              <w:t>決算數</w:t>
            </w:r>
          </w:p>
        </w:tc>
        <w:tc>
          <w:tcPr>
            <w:tcW w:w="2613" w:type="dxa"/>
            <w:gridSpan w:val="4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DEA0562" w14:textId="77777777" w:rsidR="00836D55" w:rsidRPr="00243760" w:rsidRDefault="00836D55" w:rsidP="00863DA6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243760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836D55" w:rsidRPr="00113BD9" w14:paraId="460A917A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4651" w:type="dxa"/>
            <w:gridSpan w:val="2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5DE0A01" w14:textId="77777777" w:rsidR="00836D55" w:rsidRPr="00243760" w:rsidRDefault="00836D55" w:rsidP="00174D0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72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14:paraId="32328847" w14:textId="77777777" w:rsidR="00836D55" w:rsidRPr="00243760" w:rsidRDefault="00836D55" w:rsidP="00174D0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7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7A2E34F" w14:textId="77777777" w:rsidR="00836D55" w:rsidRPr="00243760" w:rsidRDefault="00836D55" w:rsidP="00174D0A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EF72D89" w14:textId="77777777" w:rsidR="00836D55" w:rsidRPr="00243760" w:rsidRDefault="00836D55" w:rsidP="00863DA6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243760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1144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B9AA076" w14:textId="77777777" w:rsidR="00836D55" w:rsidRPr="00243760" w:rsidRDefault="00836D55" w:rsidP="00863DA6">
            <w:pPr>
              <w:widowControl w:val="0"/>
              <w:overflowPunct/>
              <w:ind w:left="113" w:right="113" w:firstLineChars="0" w:firstLine="0"/>
              <w:jc w:val="center"/>
              <w:rPr>
                <w:rFonts w:cs="Times New Roman"/>
                <w:szCs w:val="20"/>
              </w:rPr>
            </w:pPr>
            <w:r w:rsidRPr="00243760">
              <w:rPr>
                <w:rFonts w:cs="Times New Roman" w:hint="eastAsia"/>
                <w:szCs w:val="20"/>
              </w:rPr>
              <w:t>％</w:t>
            </w:r>
          </w:p>
        </w:tc>
      </w:tr>
      <w:tr w:rsidR="003024DB" w:rsidRPr="00113BD9" w14:paraId="02D8E20B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E7BE185" w14:textId="77777777" w:rsidR="003024DB" w:rsidRPr="00D56D55" w:rsidRDefault="003024DB" w:rsidP="003024D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</w:rPr>
            </w:pPr>
            <w:r w:rsidRPr="00D56D55">
              <w:rPr>
                <w:rFonts w:cs="Times New Roman" w:hint="eastAsia"/>
                <w:b/>
                <w:kern w:val="0"/>
              </w:rPr>
              <w:t>業務活動之現金流量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118769E2" w14:textId="77777777" w:rsidR="003024DB" w:rsidRPr="00113BD9" w:rsidRDefault="003024DB" w:rsidP="003024DB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12F5D048" w14:textId="77777777" w:rsidR="003024DB" w:rsidRPr="00113BD9" w:rsidRDefault="003024DB" w:rsidP="003024DB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7B441113" w14:textId="77777777" w:rsidR="003024DB" w:rsidRPr="00113BD9" w:rsidRDefault="003024DB" w:rsidP="003024DB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D500B92" w14:textId="77777777" w:rsidR="003024DB" w:rsidRPr="00113BD9" w:rsidRDefault="003024DB" w:rsidP="003024DB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kern w:val="0"/>
                <w:sz w:val="18"/>
                <w:szCs w:val="20"/>
              </w:rPr>
            </w:pPr>
          </w:p>
        </w:tc>
      </w:tr>
      <w:tr w:rsidR="003024DB" w:rsidRPr="00F10195" w14:paraId="5845C329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564792A" w14:textId="77777777" w:rsidR="003024DB" w:rsidRPr="00D56D55" w:rsidRDefault="003024DB" w:rsidP="003024DB">
            <w:pPr>
              <w:widowControl w:val="0"/>
              <w:overflowPunct/>
              <w:ind w:leftChars="200" w:left="480" w:rightChars="-8" w:right="-19" w:firstLineChars="0" w:firstLine="0"/>
              <w:jc w:val="distribute"/>
              <w:rPr>
                <w:rFonts w:cs="Times New Roman"/>
                <w:kern w:val="0"/>
              </w:rPr>
            </w:pPr>
            <w:r w:rsidRPr="00D56D55">
              <w:rPr>
                <w:rFonts w:cs="Times New Roman" w:hint="eastAsia"/>
                <w:kern w:val="0"/>
              </w:rPr>
              <w:t>本期賸餘（短</w:t>
            </w:r>
            <w:proofErr w:type="gramStart"/>
            <w:r w:rsidRPr="00D56D55">
              <w:rPr>
                <w:rFonts w:cs="Times New Roman" w:hint="eastAsia"/>
                <w:kern w:val="0"/>
              </w:rPr>
              <w:t>絀</w:t>
            </w:r>
            <w:proofErr w:type="gramEnd"/>
            <w:r w:rsidRPr="00D56D55">
              <w:rPr>
                <w:rFonts w:cs="Times New Roman" w:hint="eastAsia"/>
                <w:kern w:val="0"/>
              </w:rPr>
              <w:t>）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0A8930CE" w14:textId="78CFD011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- 103,410,000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4C221292" w14:textId="33A0054E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- 96,672,142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522F4CAB" w14:textId="7A64F1D7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6,737,858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B9D2FF5" w14:textId="20320BCB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- 6.52</w:t>
            </w:r>
          </w:p>
        </w:tc>
      </w:tr>
      <w:tr w:rsidR="003024DB" w:rsidRPr="00F10195" w14:paraId="5F454B8C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75CF129" w14:textId="77777777" w:rsidR="003024DB" w:rsidRPr="00D56D55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</w:rPr>
            </w:pPr>
            <w:r w:rsidRPr="00D56D55">
              <w:rPr>
                <w:rFonts w:cs="Times New Roman" w:hint="eastAsia"/>
                <w:kern w:val="0"/>
              </w:rPr>
              <w:t>利息股利之調整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139C6FA3" w14:textId="52D6B36F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- 40,196,000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73738D77" w14:textId="6EE21451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- 47,279,401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3306F27C" w14:textId="0EC7AAF7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- 7,083,401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C915A63" w14:textId="382725D2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17.62</w:t>
            </w:r>
          </w:p>
        </w:tc>
      </w:tr>
      <w:tr w:rsidR="003024DB" w:rsidRPr="00F10195" w14:paraId="4AA6248B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07033EC" w14:textId="77777777" w:rsidR="003024DB" w:rsidRPr="00D56D55" w:rsidRDefault="003024DB" w:rsidP="003024DB">
            <w:pPr>
              <w:widowControl w:val="0"/>
              <w:overflowPunct/>
              <w:ind w:leftChars="200" w:left="480" w:rightChars="-14" w:right="-34" w:firstLineChars="0" w:firstLine="0"/>
              <w:jc w:val="distribute"/>
              <w:rPr>
                <w:rFonts w:cs="Times New Roman"/>
                <w:kern w:val="0"/>
              </w:rPr>
            </w:pPr>
            <w:r w:rsidRPr="00D56D55">
              <w:rPr>
                <w:rFonts w:cs="Times New Roman" w:hint="eastAsia"/>
                <w:kern w:val="0"/>
              </w:rPr>
              <w:t>未計利息股利之本期賸餘（短</w:t>
            </w:r>
            <w:proofErr w:type="gramStart"/>
            <w:r w:rsidRPr="00D56D55">
              <w:rPr>
                <w:rFonts w:cs="Times New Roman" w:hint="eastAsia"/>
                <w:kern w:val="0"/>
              </w:rPr>
              <w:t>絀</w:t>
            </w:r>
            <w:proofErr w:type="gramEnd"/>
            <w:r w:rsidRPr="00D56D55">
              <w:rPr>
                <w:rFonts w:cs="Times New Roman" w:hint="eastAsia"/>
                <w:kern w:val="0"/>
              </w:rPr>
              <w:t>）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6B849416" w14:textId="2619DE06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- 143,606,000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58320867" w14:textId="1D7FADFA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- 143,951,543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127938E7" w14:textId="6DA20AFC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- 345,543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F88B575" w14:textId="30A9CE30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0.24</w:t>
            </w:r>
          </w:p>
        </w:tc>
      </w:tr>
      <w:tr w:rsidR="003024DB" w:rsidRPr="00F10195" w14:paraId="20C7FE50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2D4B692" w14:textId="77777777" w:rsidR="003024DB" w:rsidRPr="00D56D55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</w:rPr>
            </w:pPr>
            <w:r w:rsidRPr="00D56D55">
              <w:rPr>
                <w:rFonts w:cs="Times New Roman" w:hint="eastAsia"/>
                <w:kern w:val="0"/>
              </w:rPr>
              <w:t>調整項目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156CE339" w14:textId="2ED4B931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84,068,000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0D55AF91" w14:textId="46EE8F2F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88,954,764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2B3D0772" w14:textId="683CB101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4,886,764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F537BFA" w14:textId="14C7F70B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5.81</w:t>
            </w:r>
          </w:p>
        </w:tc>
      </w:tr>
      <w:tr w:rsidR="003024DB" w:rsidRPr="00F10195" w14:paraId="366BCCF8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33740A65" w14:textId="77777777" w:rsidR="003024DB" w:rsidRPr="00D56D55" w:rsidRDefault="003024DB" w:rsidP="003024DB">
            <w:pPr>
              <w:widowControl w:val="0"/>
              <w:overflowPunct/>
              <w:ind w:leftChars="200" w:left="480" w:rightChars="-8" w:right="-19" w:firstLineChars="0" w:firstLine="0"/>
              <w:jc w:val="distribute"/>
              <w:rPr>
                <w:rFonts w:cs="Times New Roman"/>
                <w:kern w:val="0"/>
              </w:rPr>
            </w:pPr>
            <w:r w:rsidRPr="00D56D55">
              <w:rPr>
                <w:rFonts w:cs="Times New Roman" w:hint="eastAsia"/>
                <w:kern w:val="0"/>
              </w:rPr>
              <w:t>未計利息股利之現金流入（流出）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05BF9B8A" w14:textId="4F960D36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- 59,538,000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22BE9E41" w14:textId="037EEC7A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- 54,996,779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05C9E208" w14:textId="12D47E57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4,541,221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CF10C26" w14:textId="7279C11B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- 7.63</w:t>
            </w:r>
          </w:p>
        </w:tc>
      </w:tr>
      <w:tr w:rsidR="003024DB" w:rsidRPr="00F10195" w14:paraId="5470805F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0A324A7" w14:textId="77777777" w:rsidR="003024DB" w:rsidRPr="00D56D55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</w:rPr>
            </w:pPr>
            <w:r w:rsidRPr="00D56D55">
              <w:rPr>
                <w:rFonts w:cs="Times New Roman" w:hint="eastAsia"/>
                <w:kern w:val="0"/>
              </w:rPr>
              <w:t>收取利息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6DC1FD59" w14:textId="3C4A27C5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40,196,000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462121A3" w14:textId="6E76CDCB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47,238,429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0014500C" w14:textId="4AB926A7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7,042,429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64F8A11" w14:textId="50050693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17.52</w:t>
            </w:r>
          </w:p>
        </w:tc>
      </w:tr>
      <w:tr w:rsidR="003024DB" w:rsidRPr="00113BD9" w14:paraId="2522E222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AF9ADF3" w14:textId="77777777" w:rsidR="003024DB" w:rsidRPr="00D56D55" w:rsidRDefault="003024DB" w:rsidP="003024DB">
            <w:pPr>
              <w:widowControl w:val="0"/>
              <w:overflowPunct/>
              <w:ind w:leftChars="100" w:left="240" w:rightChars="-8" w:right="-19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D56D55">
              <w:rPr>
                <w:rFonts w:cs="Times New Roman" w:hint="eastAsia"/>
                <w:b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579343A1" w14:textId="2A30D08C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- 19,342,000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4796572C" w14:textId="531B17BD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- 7,758,350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6D9B0B19" w14:textId="7D89DA6E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11,583,650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005AF4C" w14:textId="5070E93F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- 59.89</w:t>
            </w:r>
          </w:p>
        </w:tc>
      </w:tr>
      <w:tr w:rsidR="003024DB" w:rsidRPr="00113BD9" w14:paraId="44DD3AD6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4649FF01" w14:textId="77777777" w:rsidR="003024DB" w:rsidRPr="00D56D55" w:rsidRDefault="003024DB" w:rsidP="003024D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D56D55">
              <w:rPr>
                <w:rFonts w:cs="Times New Roman" w:hint="eastAsia"/>
                <w:b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1FC89C3C" w14:textId="77777777" w:rsidR="003024DB" w:rsidRDefault="003024DB" w:rsidP="003024DB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6E1E7F96" w14:textId="77777777" w:rsidR="003024DB" w:rsidRDefault="003024DB" w:rsidP="003024DB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23119CDF" w14:textId="77777777" w:rsidR="003024DB" w:rsidRDefault="003024DB" w:rsidP="003024DB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5BBE8C1" w14:textId="77777777" w:rsidR="003024DB" w:rsidRDefault="003024DB" w:rsidP="003024DB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3024DB" w:rsidRPr="00F10195" w14:paraId="457667E3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626EDFE" w14:textId="77777777" w:rsidR="003024DB" w:rsidRPr="00D56D55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D56D55">
              <w:rPr>
                <w:rFonts w:cs="Times New Roman" w:hint="eastAsia"/>
                <w:kern w:val="0"/>
                <w:sz w:val="22"/>
                <w:szCs w:val="22"/>
              </w:rPr>
              <w:t>減少流動金融資產及短</w:t>
            </w:r>
            <w:proofErr w:type="gramStart"/>
            <w:r w:rsidRPr="00D56D55">
              <w:rPr>
                <w:rFonts w:cs="Times New Roman" w:hint="eastAsia"/>
                <w:kern w:val="0"/>
                <w:sz w:val="22"/>
                <w:szCs w:val="22"/>
              </w:rPr>
              <w:t>期貸</w:t>
            </w:r>
            <w:proofErr w:type="gramEnd"/>
            <w:r w:rsidRPr="00D56D55">
              <w:rPr>
                <w:rFonts w:cs="Times New Roman" w:hint="eastAsia"/>
                <w:kern w:val="0"/>
                <w:sz w:val="22"/>
                <w:szCs w:val="22"/>
              </w:rPr>
              <w:t>墊款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4E8529B3" w14:textId="20A0F970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78,000,000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659D9EC1" w14:textId="14E4ED5A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499,197,224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6AE02D13" w14:textId="15DAFE3C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421,197,224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52E1F60" w14:textId="04B2D337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540.00</w:t>
            </w:r>
          </w:p>
        </w:tc>
      </w:tr>
      <w:tr w:rsidR="003024DB" w:rsidRPr="00F10195" w14:paraId="1BCC969F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B1952E0" w14:textId="77777777" w:rsidR="003024DB" w:rsidRPr="00D56D55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D56D55">
              <w:rPr>
                <w:rFonts w:cs="Times New Roman" w:hint="eastAsia"/>
                <w:kern w:val="0"/>
                <w:sz w:val="22"/>
                <w:szCs w:val="22"/>
              </w:rPr>
              <w:t>減少無形資產及其他資產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658D0ACD" w14:textId="308933DC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37,000,000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6EE459D9" w14:textId="37AB8B40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9,798,341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4957D1F1" w14:textId="564C9F89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- 27,201,659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91DEAFC" w14:textId="625E0200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- 73.52</w:t>
            </w:r>
          </w:p>
        </w:tc>
      </w:tr>
      <w:tr w:rsidR="003024DB" w:rsidRPr="00F10195" w14:paraId="164236D8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12BB19C5" w14:textId="77777777" w:rsidR="003024DB" w:rsidRPr="00D56D55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D56D55">
              <w:rPr>
                <w:rFonts w:cs="Times New Roman" w:hint="eastAsia"/>
                <w:kern w:val="0"/>
                <w:sz w:val="22"/>
                <w:szCs w:val="22"/>
              </w:rPr>
              <w:t>增加流動金融資產及短</w:t>
            </w:r>
            <w:proofErr w:type="gramStart"/>
            <w:r w:rsidRPr="00D56D55">
              <w:rPr>
                <w:rFonts w:cs="Times New Roman" w:hint="eastAsia"/>
                <w:kern w:val="0"/>
                <w:sz w:val="22"/>
                <w:szCs w:val="22"/>
              </w:rPr>
              <w:t>期貸</w:t>
            </w:r>
            <w:proofErr w:type="gramEnd"/>
            <w:r w:rsidRPr="00D56D55">
              <w:rPr>
                <w:rFonts w:cs="Times New Roman" w:hint="eastAsia"/>
                <w:kern w:val="0"/>
                <w:sz w:val="22"/>
                <w:szCs w:val="22"/>
              </w:rPr>
              <w:t>墊款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2ED86366" w14:textId="7CF4DB9F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- 24,000,000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3E6A08CF" w14:textId="34E4DA23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- 488,489,762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04E0D55A" w14:textId="42592198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- 464,489,762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065A39B" w14:textId="46B14670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1,935.37</w:t>
            </w:r>
          </w:p>
        </w:tc>
      </w:tr>
      <w:tr w:rsidR="003024DB" w:rsidRPr="00F10195" w14:paraId="3D21D52D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53EC587" w14:textId="77777777" w:rsidR="003024DB" w:rsidRPr="00D56D55" w:rsidRDefault="003024DB" w:rsidP="0020690C">
            <w:pPr>
              <w:widowControl w:val="0"/>
              <w:overflowPunct/>
              <w:ind w:leftChars="200" w:left="480" w:rightChars="25" w:right="60" w:firstLineChars="0" w:firstLine="0"/>
              <w:jc w:val="distribute"/>
              <w:rPr>
                <w:rFonts w:cs="Times New Roman"/>
                <w:spacing w:val="-12"/>
                <w:kern w:val="0"/>
                <w:szCs w:val="20"/>
              </w:rPr>
            </w:pPr>
            <w:r w:rsidRPr="00D56D55">
              <w:rPr>
                <w:rFonts w:cs="Times New Roman" w:hint="eastAsia"/>
                <w:spacing w:val="-12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542C8357" w14:textId="779253EB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4AB77C64" w14:textId="78295419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- 2,500,000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7C2BF5B8" w14:textId="71889583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- 2,500,000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D7E9B8A" w14:textId="705DF7C4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024DB" w:rsidRPr="00F10195" w14:paraId="343652DB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55FBE33B" w14:textId="77777777" w:rsidR="003024DB" w:rsidRPr="00D56D55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D56D55">
              <w:rPr>
                <w:rFonts w:cs="Times New Roman" w:hint="eastAsia"/>
                <w:kern w:val="0"/>
                <w:sz w:val="22"/>
                <w:szCs w:val="22"/>
              </w:rPr>
              <w:t>增加不動產、廠房及設備、礦產資源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3B493E01" w14:textId="264F7302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- 6,757,000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03DC719A" w14:textId="6B1ACDC0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- 6,542,064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3AFECE21" w14:textId="00D4CA42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214,936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C368FC5" w14:textId="40A74332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- 3.18</w:t>
            </w:r>
          </w:p>
        </w:tc>
      </w:tr>
      <w:tr w:rsidR="003024DB" w:rsidRPr="00F10195" w14:paraId="7A9A1553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231570AE" w14:textId="77777777" w:rsidR="003024DB" w:rsidRPr="00D56D55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D56D55">
              <w:rPr>
                <w:rFonts w:cs="Times New Roman" w:hint="eastAsia"/>
                <w:kern w:val="0"/>
                <w:sz w:val="22"/>
                <w:szCs w:val="22"/>
              </w:rPr>
              <w:t>增加生物</w:t>
            </w:r>
            <w:proofErr w:type="gramStart"/>
            <w:r w:rsidRPr="00D56D55">
              <w:rPr>
                <w:rFonts w:cs="Times New Roman" w:hint="eastAsia"/>
                <w:kern w:val="0"/>
                <w:sz w:val="22"/>
                <w:szCs w:val="22"/>
              </w:rPr>
              <w:t>資產－非流動</w:t>
            </w:r>
            <w:proofErr w:type="gramEnd"/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089083E1" w14:textId="34767D96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2B1FF8D9" w14:textId="22AFC373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- 42,750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049A79D2" w14:textId="6769839B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- 42,750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354030BA" w14:textId="27279D4E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3024DB" w:rsidRPr="00F10195" w14:paraId="499BE8D8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431157B" w14:textId="77777777" w:rsidR="003024DB" w:rsidRPr="00D56D55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D56D55">
              <w:rPr>
                <w:rFonts w:cs="Times New Roman" w:hint="eastAsia"/>
                <w:kern w:val="0"/>
                <w:sz w:val="22"/>
                <w:szCs w:val="22"/>
              </w:rPr>
              <w:t>增加無形資產及其他資產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6A11BAC4" w14:textId="35B6CB74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- 79,949,000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4536DC0D" w14:textId="071AC372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- 108,077,024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64A4B94F" w14:textId="3473F673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- 28,128,024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1E65FCB2" w14:textId="3ECC693F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35.18</w:t>
            </w:r>
          </w:p>
        </w:tc>
      </w:tr>
      <w:tr w:rsidR="003024DB" w:rsidRPr="00F10195" w14:paraId="4659A12B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D407870" w14:textId="77777777" w:rsidR="003024DB" w:rsidRPr="00D56D55" w:rsidRDefault="003024DB" w:rsidP="003024DB">
            <w:pPr>
              <w:widowControl w:val="0"/>
              <w:overflowPunct/>
              <w:ind w:leftChars="100" w:left="240" w:rightChars="-8" w:right="-19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D56D55">
              <w:rPr>
                <w:rFonts w:cs="Times New Roman" w:hint="eastAsia"/>
                <w:b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2D5955F4" w14:textId="5171B688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4,294,000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57432F75" w14:textId="1805EFBB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- 96,656,035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47806FB9" w14:textId="12E9B049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- 100,950,035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54AEC58" w14:textId="27775784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3024DB" w:rsidRPr="00113BD9" w14:paraId="19377DEF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788C71C" w14:textId="77777777" w:rsidR="003024DB" w:rsidRPr="00D56D55" w:rsidRDefault="003024DB" w:rsidP="003024D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D56D55">
              <w:rPr>
                <w:rFonts w:cs="Times New Roman" w:hint="eastAsia"/>
                <w:b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554B6ADE" w14:textId="77777777" w:rsidR="003024DB" w:rsidRDefault="003024DB" w:rsidP="003024DB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494F9D7D" w14:textId="77777777" w:rsidR="003024DB" w:rsidRDefault="003024DB" w:rsidP="003024DB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0E59B242" w14:textId="77777777" w:rsidR="003024DB" w:rsidRDefault="003024DB" w:rsidP="003024DB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2184C65" w14:textId="77777777" w:rsidR="003024DB" w:rsidRDefault="003024DB" w:rsidP="003024DB">
            <w:pPr>
              <w:autoSpaceDE w:val="0"/>
              <w:autoSpaceDN w:val="0"/>
              <w:adjustRightInd w:val="0"/>
              <w:ind w:rightChars="10" w:right="24" w:firstLine="360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3024DB" w:rsidRPr="00113BD9" w14:paraId="27263FF8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0E6F8FE" w14:textId="77777777" w:rsidR="003024DB" w:rsidRPr="00D56D55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12"/>
                <w:kern w:val="0"/>
                <w:szCs w:val="20"/>
              </w:rPr>
            </w:pPr>
            <w:r w:rsidRPr="00D56D55">
              <w:rPr>
                <w:rFonts w:cs="Times New Roman" w:hint="eastAsia"/>
                <w:spacing w:val="-12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37EAE078" w14:textId="4A61FCE4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97,000,000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48B23E46" w14:textId="365252DD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77,325,703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790BF132" w14:textId="69B84C2C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- 19,674,297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A310F56" w14:textId="1E21F7AA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- 20.28</w:t>
            </w:r>
          </w:p>
        </w:tc>
      </w:tr>
      <w:tr w:rsidR="003024DB" w:rsidRPr="00113BD9" w14:paraId="11CC3464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82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170CBE3" w14:textId="77777777" w:rsidR="003024DB" w:rsidRPr="00D56D55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12"/>
                <w:kern w:val="0"/>
                <w:szCs w:val="20"/>
              </w:rPr>
            </w:pPr>
            <w:r w:rsidRPr="00D56D55">
              <w:rPr>
                <w:rFonts w:cs="Times New Roman" w:hint="eastAsia"/>
                <w:spacing w:val="-12"/>
                <w:kern w:val="0"/>
                <w:sz w:val="22"/>
                <w:szCs w:val="22"/>
              </w:rPr>
              <w:t>減少短期債務、流動金融負債及其他負債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5F4A7F2E" w14:textId="2BE6A696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- 96,000,000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47FDFEFF" w14:textId="4C81116B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- 103,912,188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762C6888" w14:textId="47B3CF30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- 7,912,188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20B318D4" w14:textId="65F11342" w:rsidR="003024DB" w:rsidRPr="00F10195" w:rsidRDefault="003024DB" w:rsidP="003024DB">
            <w:pPr>
              <w:ind w:leftChars="-61" w:left="2" w:rightChars="10" w:right="24" w:hangingChars="82" w:hanging="148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8.24</w:t>
            </w:r>
          </w:p>
        </w:tc>
      </w:tr>
      <w:tr w:rsidR="003024DB" w:rsidRPr="00113BD9" w14:paraId="69D72C94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62029CB8" w14:textId="77777777" w:rsidR="003024DB" w:rsidRPr="00D56D55" w:rsidRDefault="003024DB" w:rsidP="003024DB">
            <w:pPr>
              <w:widowControl w:val="0"/>
              <w:overflowPunct/>
              <w:ind w:leftChars="100" w:left="240" w:rightChars="-14" w:right="-34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D56D55">
              <w:rPr>
                <w:rFonts w:cs="Times New Roman" w:hint="eastAsia"/>
                <w:b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1943281F" w14:textId="092145AE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1,000,000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4066E89B" w14:textId="72B3A9F2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- 26,586,485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46F656C1" w14:textId="1708E875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- 27,586,485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36AF8C9" w14:textId="347237A1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3024DB" w:rsidRPr="00113BD9" w14:paraId="6C7CD3AC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7ED629D1" w14:textId="77777777" w:rsidR="003024DB" w:rsidRPr="00D56D55" w:rsidRDefault="003024DB" w:rsidP="003024DB">
            <w:pPr>
              <w:widowControl w:val="0"/>
              <w:overflowPunct/>
              <w:ind w:rightChars="-14" w:right="-34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D56D55">
              <w:rPr>
                <w:rFonts w:cs="Times New Roman" w:hint="eastAsia"/>
                <w:b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790F2105" w14:textId="7EE95DCE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- 14,048,000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5472C4CF" w14:textId="4C4F3829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- 131,000,870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51F52D1D" w14:textId="6FCA2D6D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- 116,952,870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45D08B4D" w14:textId="6879820C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832.52</w:t>
            </w:r>
          </w:p>
        </w:tc>
      </w:tr>
      <w:tr w:rsidR="003024DB" w:rsidRPr="00113BD9" w14:paraId="108B634B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4651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14:paraId="0BD1715D" w14:textId="77777777" w:rsidR="003024DB" w:rsidRPr="00D56D55" w:rsidRDefault="003024DB" w:rsidP="003024D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D56D55">
              <w:rPr>
                <w:rFonts w:cs="Times New Roman" w:hint="eastAsia"/>
                <w:b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7CF6A445" w14:textId="58A7DC76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495,506,000</w:t>
            </w:r>
          </w:p>
        </w:tc>
        <w:tc>
          <w:tcPr>
            <w:tcW w:w="1472" w:type="dxa"/>
            <w:gridSpan w:val="2"/>
            <w:tcBorders>
              <w:top w:val="nil"/>
              <w:bottom w:val="nil"/>
            </w:tcBorders>
            <w:vAlign w:val="center"/>
          </w:tcPr>
          <w:p w14:paraId="1D08E0B5" w14:textId="2E2ACCF3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743,365,191</w:t>
            </w:r>
          </w:p>
        </w:tc>
        <w:tc>
          <w:tcPr>
            <w:tcW w:w="1469" w:type="dxa"/>
            <w:gridSpan w:val="2"/>
            <w:tcBorders>
              <w:top w:val="nil"/>
              <w:bottom w:val="nil"/>
            </w:tcBorders>
            <w:vAlign w:val="center"/>
          </w:tcPr>
          <w:p w14:paraId="78A13A1F" w14:textId="549EFA9A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247,859,191</w:t>
            </w:r>
          </w:p>
        </w:tc>
        <w:tc>
          <w:tcPr>
            <w:tcW w:w="1144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C3FA435" w14:textId="2137BA4A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50.02</w:t>
            </w:r>
          </w:p>
        </w:tc>
      </w:tr>
      <w:tr w:rsidR="003024DB" w:rsidRPr="00113BD9" w14:paraId="7AB4DA3C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3"/>
        </w:trPr>
        <w:tc>
          <w:tcPr>
            <w:tcW w:w="4651" w:type="dxa"/>
            <w:gridSpan w:val="2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E6CE626" w14:textId="77777777" w:rsidR="003024DB" w:rsidRPr="00D56D55" w:rsidRDefault="003024DB" w:rsidP="003024D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Cs w:val="20"/>
              </w:rPr>
            </w:pPr>
            <w:r w:rsidRPr="00D56D55">
              <w:rPr>
                <w:rFonts w:cs="Times New Roman" w:hint="eastAsia"/>
                <w:b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47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42C61898" w14:textId="7C7FE80D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481,458,000</w:t>
            </w:r>
          </w:p>
        </w:tc>
        <w:tc>
          <w:tcPr>
            <w:tcW w:w="1472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44AA626D" w14:textId="6F75D9E0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612,364,321</w:t>
            </w:r>
          </w:p>
        </w:tc>
        <w:tc>
          <w:tcPr>
            <w:tcW w:w="1469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578EB5F4" w14:textId="4DD4CA2B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130,906,321</w:t>
            </w:r>
          </w:p>
        </w:tc>
        <w:tc>
          <w:tcPr>
            <w:tcW w:w="1144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8E740FD" w14:textId="39FE7376" w:rsidR="003024DB" w:rsidRPr="00F10195" w:rsidRDefault="003024DB" w:rsidP="003024DB">
            <w:pPr>
              <w:ind w:rightChars="10" w:right="24" w:firstLineChars="75" w:firstLine="135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27.19</w:t>
            </w:r>
          </w:p>
        </w:tc>
      </w:tr>
      <w:tr w:rsidR="003024DB" w:rsidRPr="00113BD9" w14:paraId="1ABEBE05" w14:textId="77777777" w:rsidTr="006D472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0"/>
        </w:trPr>
        <w:tc>
          <w:tcPr>
            <w:tcW w:w="10208" w:type="dxa"/>
            <w:gridSpan w:val="10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07253612" w14:textId="77777777" w:rsidR="003024DB" w:rsidRDefault="003024DB" w:rsidP="003024DB">
            <w:pPr>
              <w:adjustRightInd w:val="0"/>
              <w:snapToGrid w:val="0"/>
              <w:spacing w:line="240" w:lineRule="exact"/>
              <w:ind w:firstLineChars="0" w:firstLine="0"/>
              <w:rPr>
                <w:sz w:val="18"/>
                <w:szCs w:val="18"/>
              </w:rPr>
            </w:pPr>
            <w:proofErr w:type="gramStart"/>
            <w:r w:rsidRPr="00814048">
              <w:rPr>
                <w:rFonts w:hint="eastAsia"/>
                <w:sz w:val="18"/>
                <w:szCs w:val="18"/>
              </w:rPr>
              <w:t>註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：1.本表係</w:t>
            </w:r>
            <w:proofErr w:type="gramStart"/>
            <w:r w:rsidRPr="00814048">
              <w:rPr>
                <w:rFonts w:hint="eastAsia"/>
                <w:sz w:val="18"/>
                <w:szCs w:val="18"/>
              </w:rPr>
              <w:t>採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現金及約當現金基礎，包括現金及自投資日起3個月內到期或清償之債權證券。</w:t>
            </w:r>
          </w:p>
          <w:p w14:paraId="39981732" w14:textId="77777777" w:rsidR="003024DB" w:rsidRPr="00D76AD9" w:rsidRDefault="003024DB" w:rsidP="003024DB">
            <w:pPr>
              <w:adjustRightInd w:val="0"/>
              <w:snapToGrid w:val="0"/>
              <w:spacing w:line="240" w:lineRule="exact"/>
              <w:ind w:leftChars="144" w:left="461" w:hangingChars="64" w:hanging="115"/>
              <w:rPr>
                <w:rFonts w:ascii="新細明體" w:hAnsi="新細明體"/>
                <w:b/>
                <w:kern w:val="0"/>
                <w:sz w:val="18"/>
              </w:rPr>
            </w:pPr>
            <w:r w:rsidRPr="00814048">
              <w:rPr>
                <w:rFonts w:hint="eastAsia"/>
                <w:sz w:val="18"/>
                <w:szCs w:val="18"/>
              </w:rPr>
              <w:t>2.本表「調整項目」欄所列，包括提存呆帳、</w:t>
            </w:r>
            <w:proofErr w:type="gramStart"/>
            <w:r w:rsidRPr="00814048">
              <w:rPr>
                <w:rFonts w:hint="eastAsia"/>
                <w:sz w:val="18"/>
                <w:szCs w:val="18"/>
              </w:rPr>
              <w:t>醫療折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讓及評價短</w:t>
            </w:r>
            <w:proofErr w:type="gramStart"/>
            <w:r w:rsidRPr="00814048">
              <w:rPr>
                <w:rFonts w:hint="eastAsia"/>
                <w:sz w:val="18"/>
                <w:szCs w:val="18"/>
              </w:rPr>
              <w:t>絀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、提存各項準備、折舊、減損及折耗、攤銷、兌換短</w:t>
            </w:r>
            <w:proofErr w:type="gramStart"/>
            <w:r w:rsidRPr="00814048">
              <w:rPr>
                <w:rFonts w:hint="eastAsia"/>
                <w:sz w:val="18"/>
                <w:szCs w:val="18"/>
              </w:rPr>
              <w:t>絀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（賸餘）、處理資產短</w:t>
            </w:r>
            <w:proofErr w:type="gramStart"/>
            <w:r w:rsidRPr="00814048">
              <w:rPr>
                <w:rFonts w:hint="eastAsia"/>
                <w:sz w:val="18"/>
                <w:szCs w:val="18"/>
              </w:rPr>
              <w:t>絀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（賸餘）、債務整理短</w:t>
            </w:r>
            <w:proofErr w:type="gramStart"/>
            <w:r w:rsidRPr="00814048">
              <w:rPr>
                <w:rFonts w:hint="eastAsia"/>
                <w:sz w:val="18"/>
                <w:szCs w:val="18"/>
              </w:rPr>
              <w:t>絀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（賸餘）、其他、</w:t>
            </w:r>
            <w:proofErr w:type="gramStart"/>
            <w:r w:rsidRPr="00814048">
              <w:rPr>
                <w:rFonts w:hint="eastAsia"/>
                <w:sz w:val="18"/>
                <w:szCs w:val="18"/>
              </w:rPr>
              <w:t>流動資產淨減</w:t>
            </w:r>
            <w:proofErr w:type="gramEnd"/>
            <w:r w:rsidRPr="00814048">
              <w:rPr>
                <w:rFonts w:hint="eastAsia"/>
                <w:sz w:val="18"/>
                <w:szCs w:val="18"/>
              </w:rPr>
              <w:t>（淨增）及流動負債淨增（淨減）。</w:t>
            </w:r>
          </w:p>
        </w:tc>
      </w:tr>
      <w:tr w:rsidR="003024DB" w:rsidRPr="00A47B81" w14:paraId="5264906D" w14:textId="77777777" w:rsidTr="0022348B">
        <w:trPr>
          <w:trHeight w:val="737"/>
          <w:tblHeader/>
        </w:trPr>
        <w:tc>
          <w:tcPr>
            <w:tcW w:w="10208" w:type="dxa"/>
            <w:gridSpan w:val="10"/>
            <w:tcBorders>
              <w:bottom w:val="single" w:sz="8" w:space="0" w:color="auto"/>
            </w:tcBorders>
          </w:tcPr>
          <w:p w14:paraId="228C8C07" w14:textId="77777777" w:rsidR="003024DB" w:rsidRDefault="003024DB" w:rsidP="003024DB">
            <w:pPr>
              <w:widowControl w:val="0"/>
              <w:overflowPunct/>
              <w:snapToGrid w:val="0"/>
              <w:ind w:leftChars="-138" w:left="-331"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lastRenderedPageBreak/>
              <w:br w:type="page"/>
            </w:r>
            <w:r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Pr="00CB7F08">
              <w:rPr>
                <w:rFonts w:cs="Times New Roman"/>
                <w:b/>
                <w:sz w:val="32"/>
                <w:szCs w:val="20"/>
                <w:u w:val="single"/>
              </w:rPr>
              <w:t>法務部矯正機關作業基金</w:t>
            </w:r>
            <w:r w:rsidRPr="00CB7F08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Pr="00CB7F08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Pr="00CB7F08">
              <w:rPr>
                <w:rFonts w:cs="Times New Roman" w:hint="eastAsia"/>
                <w:b/>
                <w:sz w:val="32"/>
                <w:szCs w:val="20"/>
                <w:u w:val="single"/>
              </w:rPr>
              <w:t>審定後平衡表</w:t>
            </w:r>
            <w:r w:rsidRPr="00113BD9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</w:p>
          <w:p w14:paraId="04E4A397" w14:textId="0F811914" w:rsidR="003024DB" w:rsidRPr="00577105" w:rsidRDefault="003024DB" w:rsidP="00A96EF8">
            <w:pPr>
              <w:widowControl w:val="0"/>
              <w:tabs>
                <w:tab w:val="left" w:pos="4946"/>
                <w:tab w:val="left" w:pos="8497"/>
              </w:tabs>
              <w:overflowPunct/>
              <w:snapToGrid w:val="0"/>
              <w:ind w:left="-170" w:firstLineChars="0" w:firstLine="0"/>
              <w:jc w:val="right"/>
              <w:rPr>
                <w:rFonts w:cs="Times New Roman"/>
                <w:szCs w:val="20"/>
              </w:rPr>
            </w:pPr>
            <w:r>
              <w:rPr>
                <w:rFonts w:hint="eastAsia"/>
              </w:rPr>
              <w:t>中華民國</w:t>
            </w:r>
            <w:r w:rsidRPr="00004D6F">
              <w:t>1</w:t>
            </w:r>
            <w:r>
              <w:rPr>
                <w:rFonts w:hint="eastAsia"/>
              </w:rPr>
              <w:t>13年12月31日</w:t>
            </w:r>
            <w:r>
              <w:rPr>
                <w:rFonts w:hint="eastAsia"/>
              </w:rPr>
              <w:tab/>
            </w:r>
            <w:r>
              <w:rPr>
                <w:rFonts w:hint="eastAsia"/>
                <w:spacing w:val="-20"/>
                <w:kern w:val="0"/>
              </w:rPr>
              <w:t>單位：新臺幣元</w:t>
            </w:r>
          </w:p>
        </w:tc>
      </w:tr>
      <w:tr w:rsidR="003024DB" w:rsidRPr="00A47B81" w14:paraId="6CF98E39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05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70584C1" w14:textId="77777777" w:rsidR="003024DB" w:rsidRPr="00780D6B" w:rsidRDefault="003024DB" w:rsidP="003024D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238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9C2D42E" w14:textId="69CC76A8" w:rsidR="003024DB" w:rsidRPr="00780D6B" w:rsidRDefault="003024DB" w:rsidP="003024D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/>
                <w:szCs w:val="20"/>
              </w:rPr>
              <w:t>1</w:t>
            </w:r>
            <w:r w:rsidRPr="00780D6B">
              <w:rPr>
                <w:rFonts w:cs="Times New Roman" w:hint="eastAsia"/>
                <w:szCs w:val="20"/>
              </w:rPr>
              <w:t>1</w:t>
            </w:r>
            <w:r>
              <w:rPr>
                <w:rFonts w:cs="Times New Roman" w:hint="eastAsia"/>
                <w:szCs w:val="20"/>
              </w:rPr>
              <w:t>3</w:t>
            </w:r>
            <w:r w:rsidRPr="00780D6B">
              <w:rPr>
                <w:rFonts w:cs="Times New Roman" w:hint="eastAsia"/>
                <w:szCs w:val="20"/>
              </w:rPr>
              <w:t>年12月31日</w:t>
            </w:r>
          </w:p>
        </w:tc>
        <w:tc>
          <w:tcPr>
            <w:tcW w:w="2383" w:type="dxa"/>
            <w:gridSpan w:val="4"/>
            <w:tcBorders>
              <w:top w:val="single" w:sz="8" w:space="0" w:color="auto"/>
              <w:bottom w:val="nil"/>
            </w:tcBorders>
            <w:vAlign w:val="center"/>
          </w:tcPr>
          <w:p w14:paraId="3252AA20" w14:textId="2CB9C2FA" w:rsidR="003024DB" w:rsidRPr="00780D6B" w:rsidRDefault="003024DB" w:rsidP="003024D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/>
                <w:szCs w:val="20"/>
              </w:rPr>
              <w:t>1</w:t>
            </w:r>
            <w:r w:rsidRPr="00780D6B">
              <w:rPr>
                <w:rFonts w:cs="Times New Roman" w:hint="eastAsia"/>
                <w:szCs w:val="20"/>
              </w:rPr>
              <w:t>1</w:t>
            </w:r>
            <w:r>
              <w:rPr>
                <w:rFonts w:cs="Times New Roman" w:hint="eastAsia"/>
                <w:szCs w:val="20"/>
              </w:rPr>
              <w:t>2</w:t>
            </w:r>
            <w:r w:rsidRPr="00780D6B">
              <w:rPr>
                <w:rFonts w:cs="Times New Roman" w:hint="eastAsia"/>
                <w:szCs w:val="20"/>
              </w:rPr>
              <w:t>年12月31日</w:t>
            </w:r>
          </w:p>
        </w:tc>
        <w:tc>
          <w:tcPr>
            <w:tcW w:w="2384" w:type="dxa"/>
            <w:gridSpan w:val="3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2855570E" w14:textId="77777777" w:rsidR="003024DB" w:rsidRPr="00780D6B" w:rsidRDefault="003024DB" w:rsidP="003024D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3024DB" w:rsidRPr="00A47B81" w14:paraId="68BF15F9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05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CD20E41" w14:textId="77777777" w:rsidR="003024DB" w:rsidRPr="00780D6B" w:rsidRDefault="003024DB" w:rsidP="003024D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593" w:type="dxa"/>
            <w:tcBorders>
              <w:bottom w:val="single" w:sz="8" w:space="0" w:color="auto"/>
            </w:tcBorders>
            <w:vAlign w:val="center"/>
          </w:tcPr>
          <w:p w14:paraId="61799CAB" w14:textId="77777777" w:rsidR="003024DB" w:rsidRPr="00780D6B" w:rsidRDefault="003024DB" w:rsidP="003024D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0" w:type="dxa"/>
            <w:tcBorders>
              <w:bottom w:val="single" w:sz="8" w:space="0" w:color="auto"/>
            </w:tcBorders>
            <w:vAlign w:val="center"/>
          </w:tcPr>
          <w:p w14:paraId="117C29C9" w14:textId="77777777" w:rsidR="003024DB" w:rsidRPr="00780D6B" w:rsidRDefault="003024DB" w:rsidP="003024D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589" w:type="dxa"/>
            <w:gridSpan w:val="2"/>
            <w:tcBorders>
              <w:bottom w:val="single" w:sz="8" w:space="0" w:color="auto"/>
            </w:tcBorders>
            <w:vAlign w:val="center"/>
          </w:tcPr>
          <w:p w14:paraId="635BB971" w14:textId="77777777" w:rsidR="003024DB" w:rsidRPr="00780D6B" w:rsidRDefault="003024DB" w:rsidP="003024D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4" w:type="dxa"/>
            <w:gridSpan w:val="2"/>
            <w:tcBorders>
              <w:bottom w:val="single" w:sz="8" w:space="0" w:color="auto"/>
            </w:tcBorders>
            <w:vAlign w:val="center"/>
          </w:tcPr>
          <w:p w14:paraId="50E61172" w14:textId="77777777" w:rsidR="003024DB" w:rsidRPr="00780D6B" w:rsidRDefault="003024DB" w:rsidP="003024D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586" w:type="dxa"/>
            <w:gridSpan w:val="2"/>
            <w:tcBorders>
              <w:bottom w:val="single" w:sz="8" w:space="0" w:color="auto"/>
            </w:tcBorders>
            <w:vAlign w:val="center"/>
          </w:tcPr>
          <w:p w14:paraId="253823BF" w14:textId="77777777" w:rsidR="003024DB" w:rsidRPr="00780D6B" w:rsidRDefault="003024DB" w:rsidP="003024D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75C02E59" w14:textId="77777777" w:rsidR="003024DB" w:rsidRPr="00780D6B" w:rsidRDefault="003024DB" w:rsidP="003024D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780D6B">
              <w:rPr>
                <w:rFonts w:cs="Times New Roman" w:hint="eastAsia"/>
                <w:szCs w:val="20"/>
              </w:rPr>
              <w:t>％</w:t>
            </w:r>
          </w:p>
        </w:tc>
      </w:tr>
      <w:tr w:rsidR="003024DB" w:rsidRPr="00A47B81" w14:paraId="3462977F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05BAE53A" w14:textId="77777777" w:rsidR="003024DB" w:rsidRPr="004D6039" w:rsidRDefault="003024DB" w:rsidP="003024D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b/>
                <w:kern w:val="0"/>
                <w:szCs w:val="20"/>
              </w:rPr>
              <w:t>資產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DF88788" w14:textId="55A9ADB3" w:rsidR="003024DB" w:rsidRPr="009512E8" w:rsidRDefault="003024DB" w:rsidP="003024D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3,995,649,545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727465B6" w14:textId="7719DB6B" w:rsidR="003024DB" w:rsidRPr="009512E8" w:rsidRDefault="003024DB" w:rsidP="003024D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766EFA50" w14:textId="43891BAA" w:rsidR="003024DB" w:rsidRPr="009512E8" w:rsidRDefault="003024DB" w:rsidP="003024D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4,116,595,294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1A85D15E" w14:textId="0F1660D1" w:rsidR="003024DB" w:rsidRPr="009512E8" w:rsidRDefault="003024DB" w:rsidP="003024D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1ABDB1D5" w14:textId="7E7D86C7" w:rsidR="003024DB" w:rsidRPr="009512E8" w:rsidRDefault="003024DB" w:rsidP="003024D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- 120,945,749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A5BF212" w14:textId="4C590E3E" w:rsidR="003024DB" w:rsidRPr="009512E8" w:rsidRDefault="003024DB" w:rsidP="003024D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- 2.94</w:t>
            </w:r>
          </w:p>
        </w:tc>
      </w:tr>
      <w:tr w:rsidR="003024DB" w:rsidRPr="00A47B81" w14:paraId="36067EFE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455ABFD3" w14:textId="77777777" w:rsidR="003024DB" w:rsidRPr="004D6039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457DCF94" w14:textId="61A29238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3,228,630,895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06913703" w14:textId="379E8B87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80.80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0BF82431" w14:textId="4C81740F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3,379,096,183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499124D2" w14:textId="5C084345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82.08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603E6EE5" w14:textId="40BD5244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- 150,465,288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6312287" w14:textId="275F3C55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- 4.45</w:t>
            </w:r>
          </w:p>
        </w:tc>
      </w:tr>
      <w:tr w:rsidR="003024DB" w:rsidRPr="00A47B81" w14:paraId="363C2F17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3242A9F8" w14:textId="77777777" w:rsidR="003024DB" w:rsidRPr="004D6039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現金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427F64D0" w14:textId="39E18003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612,364,321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2C4B519C" w14:textId="54C3C4AD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15.33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6086A38A" w14:textId="0D62C895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743,365,191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283CC51E" w14:textId="5537FB49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18.06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3E62DD86" w14:textId="7EF23996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- 131,000,870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1D93E69" w14:textId="441F7DC1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- 17.62</w:t>
            </w:r>
          </w:p>
        </w:tc>
      </w:tr>
      <w:tr w:rsidR="003024DB" w:rsidRPr="00A47B81" w14:paraId="615A1592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3DE76364" w14:textId="77777777" w:rsidR="003024DB" w:rsidRPr="004D6039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流動金融資產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70DCCB97" w14:textId="2AB542CA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2,498,050,000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617B5F02" w14:textId="769B65F0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62.52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54F8B301" w14:textId="7587719F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2,508,750,000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63F8210D" w14:textId="01507096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60.94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4118DAF2" w14:textId="295CF1D5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- 10,700,000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1944CFA" w14:textId="0187BB1C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- 0.43</w:t>
            </w:r>
          </w:p>
        </w:tc>
      </w:tr>
      <w:tr w:rsidR="003024DB" w:rsidRPr="00A47B81" w14:paraId="0CD29DA8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57FA5A87" w14:textId="77777777" w:rsidR="003024DB" w:rsidRPr="004D6039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3A6FDABD" w14:textId="62269C1C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42,288,758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70275B80" w14:textId="7220879B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1.06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30EE2B59" w14:textId="2F2ECEF1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53,673,463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3C01B3E6" w14:textId="0C45A86D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1.30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285F4BBC" w14:textId="2CA4EC53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- 11,384,705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AE92238" w14:textId="15E3AA9D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- 21.21</w:t>
            </w:r>
          </w:p>
        </w:tc>
      </w:tr>
      <w:tr w:rsidR="003024DB" w:rsidRPr="00A47B81" w14:paraId="3AB8A93A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06F6EB4F" w14:textId="77777777" w:rsidR="003024DB" w:rsidRPr="004D6039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存貨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49ADEECB" w14:textId="75DF7474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58,626,409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30AECB52" w14:textId="05813547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1.47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3CBAE002" w14:textId="2C7C7051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55,966,843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683070AF" w14:textId="0159E6B4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1.36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255FE01D" w14:textId="645DCA00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2,659,566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A2579A5" w14:textId="1CC74B42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4.75</w:t>
            </w:r>
          </w:p>
        </w:tc>
      </w:tr>
      <w:tr w:rsidR="003024DB" w:rsidRPr="00A47B81" w14:paraId="0A2FF87C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5940DA54" w14:textId="77777777" w:rsidR="003024DB" w:rsidRPr="004D6039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消耗性生物資產－流動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2804B490" w14:textId="7D9E65E9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16,057,349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578FCF4E" w14:textId="05DADE99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4310B8C1" w14:textId="13C423AE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16,572,584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738CA0A6" w14:textId="2D688D38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74FBE6A7" w14:textId="1F102736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- 515,235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ECC99AA" w14:textId="73984D1A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- 3.11</w:t>
            </w:r>
          </w:p>
        </w:tc>
      </w:tr>
      <w:tr w:rsidR="003024DB" w:rsidRPr="00A47B81" w14:paraId="6DD9A0F4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6D5C6BE9" w14:textId="77777777" w:rsidR="003024DB" w:rsidRPr="004D6039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DA4B2B3" w14:textId="14CEE4DB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1,122,487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0268239F" w14:textId="6E9E8E7B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702B2CC7" w14:textId="784D4C25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639,069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4361B9F8" w14:textId="6CB246DB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17282A40" w14:textId="728846B1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483,418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AE993D7" w14:textId="17777CEC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75.64</w:t>
            </w:r>
          </w:p>
        </w:tc>
      </w:tr>
      <w:tr w:rsidR="003024DB" w:rsidRPr="00A47B81" w14:paraId="73ECA99B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6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5100A89A" w14:textId="77777777" w:rsidR="003024DB" w:rsidRPr="004D6039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kern w:val="0"/>
                <w:sz w:val="22"/>
                <w:szCs w:val="20"/>
              </w:rPr>
              <w:t>短</w:t>
            </w:r>
            <w:proofErr w:type="gramStart"/>
            <w:r w:rsidRPr="004D6039">
              <w:rPr>
                <w:rFonts w:cs="Times New Roman"/>
                <w:kern w:val="0"/>
                <w:sz w:val="22"/>
                <w:szCs w:val="20"/>
              </w:rPr>
              <w:t>期貸</w:t>
            </w:r>
            <w:proofErr w:type="gramEnd"/>
            <w:r w:rsidRPr="004D6039">
              <w:rPr>
                <w:rFonts w:cs="Times New Roman"/>
                <w:kern w:val="0"/>
                <w:sz w:val="22"/>
                <w:szCs w:val="20"/>
              </w:rPr>
              <w:t>墊款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2150EE72" w14:textId="484D512E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121,571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38D83E5E" w14:textId="2AD23191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5ADD6367" w14:textId="6FE1900B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129,033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7A3B5CA7" w14:textId="69A32939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525E64A2" w14:textId="1F698BA4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- 7,462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A477F56" w14:textId="4D94D6BF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- 5.78</w:t>
            </w:r>
          </w:p>
        </w:tc>
      </w:tr>
      <w:tr w:rsidR="003024DB" w:rsidRPr="00A47B81" w14:paraId="73F2E2F7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59339552" w14:textId="77777777" w:rsidR="003024DB" w:rsidRPr="004D6039" w:rsidRDefault="003024DB" w:rsidP="003024DB">
            <w:pPr>
              <w:widowControl w:val="0"/>
              <w:overflowPunct/>
              <w:ind w:leftChars="100" w:left="240" w:rightChars="36" w:right="86" w:firstLineChars="0" w:firstLine="0"/>
              <w:jc w:val="distribute"/>
              <w:rPr>
                <w:rFonts w:cs="Times New Roman"/>
                <w:spacing w:val="-6"/>
                <w:w w:val="90"/>
                <w:kern w:val="0"/>
                <w:sz w:val="22"/>
                <w:szCs w:val="20"/>
              </w:rPr>
            </w:pPr>
            <w:r w:rsidRPr="004D6039">
              <w:rPr>
                <w:rFonts w:cs="Times New Roman"/>
                <w:spacing w:val="-24"/>
                <w:w w:val="90"/>
                <w:kern w:val="0"/>
                <w:sz w:val="22"/>
                <w:szCs w:val="20"/>
              </w:rPr>
              <w:t>投資、長期應收款、貸墊款及準備金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2AF447ED" w14:textId="15726F34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56,807,095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78782077" w14:textId="22DE545D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1.42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33827F79" w14:textId="18AF6555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53,891,554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306123BE" w14:textId="77A66A8B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1.31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19A50140" w14:textId="5C9BE7D0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2,915,541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A2DA3D4" w14:textId="307FDAE7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5.41</w:t>
            </w:r>
          </w:p>
        </w:tc>
      </w:tr>
      <w:tr w:rsidR="003024DB" w:rsidRPr="00A47B81" w14:paraId="3EECED6E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47FA0D99" w14:textId="77777777" w:rsidR="003024DB" w:rsidRPr="00A47B81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非流動金融資產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EE887C3" w14:textId="2546AA93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52,500,000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19AD343C" w14:textId="655FAA28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1.31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24B9A6F5" w14:textId="4F53B5A2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50,000,000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0146D196" w14:textId="1E758A2B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1.21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14E30D09" w14:textId="72299F2C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2,500,000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577C5D2" w14:textId="5380640C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5.00</w:t>
            </w:r>
          </w:p>
        </w:tc>
      </w:tr>
      <w:tr w:rsidR="003024DB" w:rsidRPr="00A47B81" w14:paraId="518FB7D7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225D78EB" w14:textId="77777777" w:rsidR="003024DB" w:rsidRPr="00A47B81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準備金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76F48EAF" w14:textId="15C0B942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4,307,095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1F12BC13" w14:textId="309D9013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2CC5D8FB" w14:textId="2EBA3976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3,891,554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3D21D1E0" w14:textId="2FACE695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557D5D29" w14:textId="5EB46513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415,541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56BBF1E" w14:textId="2AFE705E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10.68</w:t>
            </w:r>
          </w:p>
        </w:tc>
      </w:tr>
      <w:tr w:rsidR="003024DB" w:rsidRPr="00A47B81" w14:paraId="34ADA0CD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118C9A0F" w14:textId="77777777" w:rsidR="003024DB" w:rsidRPr="00A47B81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不動產、廠房及設備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9FEFAF4" w14:textId="1B95997C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66,879,643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25EE43C0" w14:textId="5D86991B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1.67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40A9DFD0" w14:textId="69DB2217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68,663,534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4FFBF7D7" w14:textId="234965F8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1.67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105FE5AD" w14:textId="2597E22C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- 1,783,891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9FAC6E8" w14:textId="17FA70E1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- 2.60</w:t>
            </w:r>
          </w:p>
        </w:tc>
      </w:tr>
      <w:tr w:rsidR="003024DB" w:rsidRPr="00A47B81" w14:paraId="3CA51C53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03FEAF3E" w14:textId="77777777" w:rsidR="003024DB" w:rsidRPr="00A47B81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土地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C959E09" w14:textId="28BE0C4A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32,630,711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72DCA82B" w14:textId="3F073878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0.82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162C5EDA" w14:textId="1FA1A7A4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32,630,711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3F3F93F5" w14:textId="48074D00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0.79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051BF1C7" w14:textId="3901B20A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C17159E" w14:textId="6202025A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3024DB" w:rsidRPr="00A47B81" w14:paraId="2A5ED0EF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253C7266" w14:textId="77777777" w:rsidR="003024DB" w:rsidRPr="00A47B81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房屋及建築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1AFD6928" w14:textId="4A2AE1F1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5,473,380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06B7DC8E" w14:textId="01F2D90B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5694EFD4" w14:textId="49D704D9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6,225,996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2AC1735B" w14:textId="6822BBC3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5A732DA5" w14:textId="25EAB0D0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- 752,616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FAAE6A4" w14:textId="5AF28EC3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- 12.09</w:t>
            </w:r>
          </w:p>
        </w:tc>
      </w:tr>
      <w:tr w:rsidR="003024DB" w:rsidRPr="00A47B81" w14:paraId="0DA19D3E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128232E0" w14:textId="77777777" w:rsidR="003024DB" w:rsidRPr="00A47B81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機械及設備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27E66AE2" w14:textId="2859CABE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12,910,617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4D9F19B9" w14:textId="47DC2C87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0.32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6BAA9BD5" w14:textId="2DCFE564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14,466,942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0B291B1D" w14:textId="65AD0960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4301EE31" w14:textId="4FABDF25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- 1,556,325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C1BB2A8" w14:textId="7F2E1A41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- 10.76</w:t>
            </w:r>
          </w:p>
        </w:tc>
      </w:tr>
      <w:tr w:rsidR="003024DB" w:rsidRPr="00A47B81" w14:paraId="7D6DD982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0C1A0E92" w14:textId="77777777" w:rsidR="003024DB" w:rsidRPr="00A47B81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交通及運輸設備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5EADAF9C" w14:textId="1D1AB417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4,834,416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4836D2D5" w14:textId="328320A1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7A430314" w14:textId="4B1BC6FE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5,363,513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77D9FDF7" w14:textId="3D20BB0A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00F0D58F" w14:textId="3C13F53C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- 529,097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23D86EC" w14:textId="640625D0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- 9.86</w:t>
            </w:r>
          </w:p>
        </w:tc>
      </w:tr>
      <w:tr w:rsidR="003024DB" w:rsidRPr="00A47B81" w14:paraId="17763B43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7A3E4A65" w14:textId="77777777" w:rsidR="003024DB" w:rsidRPr="00A47B81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什項設備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42B8F828" w14:textId="34A2298D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11,030,519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4D14ECEC" w14:textId="2177B78F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0.28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36D20422" w14:textId="3D2069A1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9,976,372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31F5637F" w14:textId="34265305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0.24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2DF6BC21" w14:textId="1E97F9CB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1,054,147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D9C1248" w14:textId="5EF72696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10.57</w:t>
            </w:r>
          </w:p>
        </w:tc>
      </w:tr>
      <w:tr w:rsidR="003024DB" w:rsidRPr="00A47B81" w14:paraId="1D147BC1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2DCC2A6B" w14:textId="77777777" w:rsidR="003024DB" w:rsidRPr="00A47B81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生物</w:t>
            </w:r>
            <w:proofErr w:type="gramStart"/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資產－非流動</w:t>
            </w:r>
            <w:proofErr w:type="gramEnd"/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C8423BD" w14:textId="17569EFC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255,700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445BCD78" w14:textId="21EE7E44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10E65D32" w14:textId="165D4084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212,950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70921084" w14:textId="72FBD617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2E90917D" w14:textId="3F9E3140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42,750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B2A33DC" w14:textId="10428DDB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20.08</w:t>
            </w:r>
          </w:p>
        </w:tc>
      </w:tr>
      <w:tr w:rsidR="003024DB" w:rsidRPr="00A47B81" w14:paraId="51631662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35DC6644" w14:textId="77777777" w:rsidR="003024DB" w:rsidRPr="00A47B81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生產性生物</w:t>
            </w:r>
            <w:proofErr w:type="gramStart"/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資產－非流動</w:t>
            </w:r>
            <w:proofErr w:type="gramEnd"/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34C1FA9" w14:textId="5436A1E2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255,700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7A6771E1" w14:textId="7D6DEF36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6D88BC9F" w14:textId="070C4299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212,950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31B91194" w14:textId="1309EE17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23E4314F" w14:textId="3273E4BD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42,750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44475AD" w14:textId="5A1DAC24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20.08</w:t>
            </w:r>
          </w:p>
        </w:tc>
      </w:tr>
      <w:tr w:rsidR="003024DB" w:rsidRPr="00A47B81" w14:paraId="7F639315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615E91B4" w14:textId="77777777" w:rsidR="003024DB" w:rsidRPr="00A47B81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4089A02" w14:textId="263DB929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3,665,717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5908FC9E" w14:textId="60E88F50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48D01496" w14:textId="1F7D0E0E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5,739,437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71B29A80" w14:textId="202E018A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6BDE22CC" w14:textId="661E65FA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- 2,073,720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3E9E784" w14:textId="71F45170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- 36.13</w:t>
            </w:r>
          </w:p>
        </w:tc>
      </w:tr>
      <w:tr w:rsidR="003024DB" w:rsidRPr="00A47B81" w14:paraId="06AC5F4B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2A0E8E8E" w14:textId="77777777" w:rsidR="003024DB" w:rsidRPr="00A47B81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無形資產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0B7FB63B" w14:textId="26011838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3,665,717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3D7EA457" w14:textId="228B492D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3E736C35" w14:textId="427149BA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5,739,437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6D0AF57B" w14:textId="46D68F1B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0.14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587873C8" w14:textId="275360DE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- 2,073,720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FFEA27D" w14:textId="61ADB2F3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- 36.13</w:t>
            </w:r>
          </w:p>
        </w:tc>
      </w:tr>
      <w:tr w:rsidR="003024DB" w:rsidRPr="00A47B81" w14:paraId="3495F2A1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1DD07778" w14:textId="77777777" w:rsidR="003024DB" w:rsidRPr="00A47B81" w:rsidRDefault="003024DB" w:rsidP="003024DB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其他資產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1840B69" w14:textId="0CEA2C3F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639,410,495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21B6ACAA" w14:textId="18F29DA3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16.00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780AB059" w14:textId="53204D95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608,991,636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4D1C482F" w14:textId="410A9C30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14.79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510A04AC" w14:textId="33D5A3BC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30,418,859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8620CE9" w14:textId="18E899C7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4.99</w:t>
            </w:r>
          </w:p>
        </w:tc>
      </w:tr>
      <w:tr w:rsidR="003024DB" w:rsidRPr="00A47B81" w14:paraId="0BEB906B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7789D5DD" w14:textId="77777777" w:rsidR="003024DB" w:rsidRPr="00A47B81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遞延資產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7DDE7525" w14:textId="39B8D4AD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246,365,190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5A410201" w14:textId="2BBC79B0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6.17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0AF6BA0E" w14:textId="0E670E84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230,151,567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364C6ED2" w14:textId="1CC28DC7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5.59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2D444FEC" w14:textId="328DA4BE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16,213,623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0BADE36" w14:textId="3628B1B0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7.04</w:t>
            </w:r>
          </w:p>
        </w:tc>
      </w:tr>
      <w:tr w:rsidR="003024DB" w:rsidRPr="00A47B81" w14:paraId="22D4EA9F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1"/>
        </w:trPr>
        <w:tc>
          <w:tcPr>
            <w:tcW w:w="3058" w:type="dxa"/>
            <w:tcBorders>
              <w:top w:val="nil"/>
              <w:left w:val="nil"/>
              <w:bottom w:val="nil"/>
            </w:tcBorders>
            <w:vAlign w:val="center"/>
          </w:tcPr>
          <w:p w14:paraId="67100155" w14:textId="77777777" w:rsidR="003024DB" w:rsidRPr="00A47B81" w:rsidRDefault="003024DB" w:rsidP="003024DB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spacing w:val="-6"/>
                <w:kern w:val="0"/>
                <w:sz w:val="22"/>
                <w:szCs w:val="20"/>
              </w:rPr>
              <w:t>什項資產</w:t>
            </w:r>
          </w:p>
        </w:tc>
        <w:tc>
          <w:tcPr>
            <w:tcW w:w="1593" w:type="dxa"/>
            <w:tcBorders>
              <w:top w:val="nil"/>
              <w:bottom w:val="nil"/>
            </w:tcBorders>
            <w:vAlign w:val="center"/>
          </w:tcPr>
          <w:p w14:paraId="6C0FF703" w14:textId="6A46D48D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393,045,305</w:t>
            </w:r>
          </w:p>
        </w:tc>
        <w:tc>
          <w:tcPr>
            <w:tcW w:w="790" w:type="dxa"/>
            <w:tcBorders>
              <w:top w:val="nil"/>
              <w:bottom w:val="nil"/>
            </w:tcBorders>
            <w:vAlign w:val="center"/>
          </w:tcPr>
          <w:p w14:paraId="3B8425D3" w14:textId="6A93116E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9.84</w:t>
            </w:r>
          </w:p>
        </w:tc>
        <w:tc>
          <w:tcPr>
            <w:tcW w:w="1589" w:type="dxa"/>
            <w:gridSpan w:val="2"/>
            <w:tcBorders>
              <w:top w:val="nil"/>
              <w:bottom w:val="nil"/>
            </w:tcBorders>
            <w:vAlign w:val="center"/>
          </w:tcPr>
          <w:p w14:paraId="57ABF3AE" w14:textId="4228A51B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378,840,069</w:t>
            </w:r>
          </w:p>
        </w:tc>
        <w:tc>
          <w:tcPr>
            <w:tcW w:w="794" w:type="dxa"/>
            <w:gridSpan w:val="2"/>
            <w:tcBorders>
              <w:top w:val="nil"/>
              <w:bottom w:val="nil"/>
            </w:tcBorders>
            <w:vAlign w:val="center"/>
          </w:tcPr>
          <w:p w14:paraId="7AB046DB" w14:textId="02322246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9.20</w:t>
            </w:r>
          </w:p>
        </w:tc>
        <w:tc>
          <w:tcPr>
            <w:tcW w:w="1586" w:type="dxa"/>
            <w:gridSpan w:val="2"/>
            <w:tcBorders>
              <w:top w:val="nil"/>
              <w:bottom w:val="nil"/>
            </w:tcBorders>
            <w:vAlign w:val="center"/>
          </w:tcPr>
          <w:p w14:paraId="579B27EF" w14:textId="7BE85256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14,205,236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657D6B6" w14:textId="444CC110" w:rsidR="003024DB" w:rsidRPr="009512E8" w:rsidRDefault="003024DB" w:rsidP="003024DB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3.75</w:t>
            </w:r>
          </w:p>
        </w:tc>
      </w:tr>
      <w:tr w:rsidR="003024DB" w:rsidRPr="00A47B81" w14:paraId="5BB1C757" w14:textId="77777777" w:rsidTr="004C77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65"/>
        </w:trPr>
        <w:tc>
          <w:tcPr>
            <w:tcW w:w="305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D399BD1" w14:textId="77777777" w:rsidR="003024DB" w:rsidRPr="00A47B81" w:rsidRDefault="003024DB" w:rsidP="003024DB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spacing w:val="-6"/>
                <w:kern w:val="0"/>
                <w:sz w:val="22"/>
                <w:szCs w:val="20"/>
              </w:rPr>
            </w:pPr>
            <w:r w:rsidRPr="00A47B81">
              <w:rPr>
                <w:rFonts w:cs="Times New Roman"/>
                <w:b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593" w:type="dxa"/>
            <w:tcBorders>
              <w:top w:val="nil"/>
              <w:bottom w:val="single" w:sz="8" w:space="0" w:color="auto"/>
            </w:tcBorders>
            <w:vAlign w:val="center"/>
          </w:tcPr>
          <w:p w14:paraId="061B9AC3" w14:textId="7EFACB1E" w:rsidR="003024DB" w:rsidRPr="009512E8" w:rsidRDefault="003024DB" w:rsidP="003024D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3,995,649,545</w:t>
            </w:r>
          </w:p>
        </w:tc>
        <w:tc>
          <w:tcPr>
            <w:tcW w:w="790" w:type="dxa"/>
            <w:tcBorders>
              <w:top w:val="nil"/>
              <w:bottom w:val="single" w:sz="8" w:space="0" w:color="auto"/>
            </w:tcBorders>
            <w:vAlign w:val="center"/>
          </w:tcPr>
          <w:p w14:paraId="6C0CEBA7" w14:textId="594A9A66" w:rsidR="003024DB" w:rsidRPr="009512E8" w:rsidRDefault="003024DB" w:rsidP="003024D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9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46B94414" w14:textId="3AF1363D" w:rsidR="003024DB" w:rsidRPr="009512E8" w:rsidRDefault="003024DB" w:rsidP="003024D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4,116,595,294</w:t>
            </w:r>
          </w:p>
        </w:tc>
        <w:tc>
          <w:tcPr>
            <w:tcW w:w="794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4C758802" w14:textId="59AF5850" w:rsidR="003024DB" w:rsidRPr="009512E8" w:rsidRDefault="003024DB" w:rsidP="003024D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6" w:type="dxa"/>
            <w:gridSpan w:val="2"/>
            <w:tcBorders>
              <w:top w:val="nil"/>
              <w:bottom w:val="single" w:sz="8" w:space="0" w:color="auto"/>
            </w:tcBorders>
            <w:vAlign w:val="center"/>
          </w:tcPr>
          <w:p w14:paraId="53EF9F46" w14:textId="2A49BDD5" w:rsidR="003024DB" w:rsidRPr="009512E8" w:rsidRDefault="003024DB" w:rsidP="003024D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- 120,945,749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ABE2582" w14:textId="44648A47" w:rsidR="003024DB" w:rsidRPr="009512E8" w:rsidRDefault="003024DB" w:rsidP="003024DB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- 2.94</w:t>
            </w:r>
          </w:p>
        </w:tc>
      </w:tr>
      <w:tr w:rsidR="003024DB" w:rsidRPr="00A47B81" w14:paraId="01FFA55E" w14:textId="77777777" w:rsidTr="003024D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27"/>
        </w:trPr>
        <w:tc>
          <w:tcPr>
            <w:tcW w:w="10208" w:type="dxa"/>
            <w:gridSpan w:val="10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4E3929A6" w14:textId="0A45F613" w:rsidR="003024DB" w:rsidRPr="00004D6F" w:rsidRDefault="003024DB" w:rsidP="004C7713">
            <w:pPr>
              <w:widowControl w:val="0"/>
              <w:overflowPunct/>
              <w:spacing w:line="200" w:lineRule="exact"/>
              <w:ind w:firstLineChars="0" w:firstLine="0"/>
              <w:jc w:val="left"/>
              <w:rPr>
                <w:rFonts w:ascii="新細明體" w:hAnsi="新細明體"/>
                <w:b/>
                <w:kern w:val="0"/>
                <w:sz w:val="18"/>
              </w:rPr>
            </w:pPr>
            <w:proofErr w:type="gramStart"/>
            <w:r w:rsidRPr="009C22C9">
              <w:rPr>
                <w:sz w:val="18"/>
                <w:szCs w:val="18"/>
              </w:rPr>
              <w:t>註</w:t>
            </w:r>
            <w:proofErr w:type="gramEnd"/>
            <w:r w:rsidRPr="009C22C9">
              <w:rPr>
                <w:sz w:val="18"/>
                <w:szCs w:val="18"/>
              </w:rPr>
              <w:t>：信託代理與保證資產（負債），113年底及112年底各有35,022,330元及35,525,960元。</w:t>
            </w:r>
          </w:p>
        </w:tc>
      </w:tr>
    </w:tbl>
    <w:p w14:paraId="4777B561" w14:textId="77777777" w:rsidR="001119EC" w:rsidRPr="000E21D4" w:rsidRDefault="001119EC" w:rsidP="001119EC">
      <w:pPr>
        <w:spacing w:line="20" w:lineRule="exact"/>
        <w:ind w:firstLineChars="0" w:firstLine="0"/>
        <w:rPr>
          <w:sz w:val="2"/>
          <w:szCs w:val="2"/>
        </w:rPr>
      </w:pPr>
    </w:p>
    <w:p w14:paraId="3CB771F3" w14:textId="77777777" w:rsidR="004C7713" w:rsidRDefault="004C7713" w:rsidP="004C7713">
      <w:pPr>
        <w:spacing w:line="20" w:lineRule="exact"/>
        <w:ind w:firstLine="480"/>
      </w:pPr>
    </w:p>
    <w:tbl>
      <w:tblPr>
        <w:tblW w:w="1020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7"/>
        <w:gridCol w:w="1591"/>
        <w:gridCol w:w="784"/>
        <w:gridCol w:w="1595"/>
        <w:gridCol w:w="798"/>
        <w:gridCol w:w="1582"/>
        <w:gridCol w:w="798"/>
      </w:tblGrid>
      <w:tr w:rsidR="009512E8" w:rsidRPr="00E17B3D" w14:paraId="33C56AD4" w14:textId="77777777" w:rsidTr="0022348B">
        <w:trPr>
          <w:trHeight w:val="737"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567626DA" w14:textId="77777777" w:rsidR="009512E8" w:rsidRPr="00E17B3D" w:rsidRDefault="007069E9" w:rsidP="00D60433">
            <w:pPr>
              <w:widowControl w:val="0"/>
              <w:tabs>
                <w:tab w:val="left" w:pos="2604"/>
              </w:tabs>
              <w:overflowPunct/>
              <w:snapToGrid w:val="0"/>
              <w:ind w:leftChars="386" w:left="926" w:rightChars="-7" w:right="-17" w:firstLineChars="0" w:firstLine="0"/>
              <w:jc w:val="center"/>
              <w:rPr>
                <w:rFonts w:cs="Times New Roman"/>
                <w:b/>
                <w:sz w:val="32"/>
                <w:szCs w:val="20"/>
                <w:u w:val="single"/>
              </w:rPr>
            </w:pPr>
            <w:r>
              <w:lastRenderedPageBreak/>
              <w:br w:type="page"/>
            </w:r>
            <w:r w:rsidR="009512E8" w:rsidRPr="00E17B3D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　</w:t>
            </w:r>
            <w:r w:rsidR="009512E8" w:rsidRPr="00E17B3D">
              <w:rPr>
                <w:rFonts w:cs="Times New Roman"/>
                <w:b/>
                <w:sz w:val="32"/>
                <w:szCs w:val="20"/>
                <w:u w:val="single"/>
              </w:rPr>
              <w:t>法務部矯正機關作業基金</w:t>
            </w:r>
            <w:r w:rsidR="009512E8" w:rsidRPr="00E17B3D">
              <w:rPr>
                <w:rFonts w:cs="Times New Roman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9512E8" w:rsidRPr="00E17B3D">
              <w:rPr>
                <w:rFonts w:cs="Times New Roman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9512E8" w:rsidRPr="00E17B3D">
              <w:rPr>
                <w:rFonts w:cs="Times New Roman" w:hint="eastAsia"/>
                <w:b/>
                <w:sz w:val="32"/>
                <w:szCs w:val="20"/>
                <w:u w:val="single"/>
              </w:rPr>
              <w:t xml:space="preserve">審定後平衡表　</w:t>
            </w:r>
            <w:r w:rsidR="00D60433">
              <w:rPr>
                <w:rFonts w:hint="eastAsia"/>
                <w:kern w:val="0"/>
                <w:sz w:val="32"/>
              </w:rPr>
              <w:t>（續）</w:t>
            </w:r>
          </w:p>
          <w:p w14:paraId="0DBD5729" w14:textId="48514E4D" w:rsidR="009512E8" w:rsidRPr="00E17B3D" w:rsidRDefault="009512E8" w:rsidP="004C7713">
            <w:pPr>
              <w:widowControl w:val="0"/>
              <w:tabs>
                <w:tab w:val="left" w:pos="4942"/>
                <w:tab w:val="left" w:pos="8497"/>
              </w:tabs>
              <w:overflowPunct/>
              <w:snapToGrid w:val="0"/>
              <w:ind w:left="-170" w:firstLineChars="0" w:firstLine="0"/>
              <w:jc w:val="right"/>
              <w:rPr>
                <w:rFonts w:cs="Times New Roman"/>
                <w:b/>
                <w:sz w:val="32"/>
                <w:szCs w:val="20"/>
                <w:u w:val="single"/>
              </w:rPr>
            </w:pPr>
            <w:r w:rsidRPr="009512E8">
              <w:rPr>
                <w:rFonts w:hint="eastAsia"/>
              </w:rPr>
              <w:t>中華民國</w:t>
            </w:r>
            <w:r w:rsidRPr="009512E8">
              <w:t>1</w:t>
            </w:r>
            <w:r>
              <w:rPr>
                <w:rFonts w:hint="eastAsia"/>
              </w:rPr>
              <w:t>1</w:t>
            </w:r>
            <w:r w:rsidR="0012013A">
              <w:rPr>
                <w:rFonts w:hint="eastAsia"/>
              </w:rPr>
              <w:t>3</w:t>
            </w:r>
            <w:r w:rsidRPr="009512E8">
              <w:rPr>
                <w:rFonts w:hint="eastAsia"/>
              </w:rPr>
              <w:t>年12月31日</w:t>
            </w:r>
            <w:r w:rsidRPr="009512E8">
              <w:rPr>
                <w:rFonts w:hint="eastAsia"/>
              </w:rPr>
              <w:tab/>
            </w:r>
            <w:r w:rsidRPr="00854981">
              <w:rPr>
                <w:rFonts w:hint="eastAsia"/>
                <w:spacing w:val="-20"/>
              </w:rPr>
              <w:t>單位：新臺幣元</w:t>
            </w:r>
          </w:p>
        </w:tc>
      </w:tr>
      <w:tr w:rsidR="009512E8" w:rsidRPr="00E17B3D" w14:paraId="17E9BC9F" w14:textId="77777777" w:rsidTr="004C77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057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7A023ED" w14:textId="77777777" w:rsidR="009512E8" w:rsidRPr="00ED284B" w:rsidRDefault="009512E8" w:rsidP="00ED284B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 w:hint="eastAsia"/>
                <w:szCs w:val="20"/>
              </w:rPr>
              <w:t>科目</w:t>
            </w:r>
          </w:p>
        </w:tc>
        <w:tc>
          <w:tcPr>
            <w:tcW w:w="237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58F1DEE" w14:textId="143FBA0E" w:rsidR="009512E8" w:rsidRPr="00ED284B" w:rsidRDefault="009512E8" w:rsidP="00ED284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/>
                <w:szCs w:val="20"/>
              </w:rPr>
              <w:t>11</w:t>
            </w:r>
            <w:r w:rsidR="0012013A">
              <w:rPr>
                <w:rFonts w:cs="Times New Roman" w:hint="eastAsia"/>
                <w:szCs w:val="20"/>
              </w:rPr>
              <w:t>3</w:t>
            </w:r>
            <w:r w:rsidRPr="00ED284B">
              <w:rPr>
                <w:rFonts w:cs="Times New Roman" w:hint="eastAsia"/>
                <w:szCs w:val="20"/>
              </w:rPr>
              <w:t>年12月31日</w:t>
            </w:r>
          </w:p>
        </w:tc>
        <w:tc>
          <w:tcPr>
            <w:tcW w:w="239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E7BFD57" w14:textId="5995D273" w:rsidR="009512E8" w:rsidRPr="00ED284B" w:rsidRDefault="009512E8" w:rsidP="00ED284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/>
                <w:szCs w:val="20"/>
              </w:rPr>
              <w:t>1</w:t>
            </w:r>
            <w:r w:rsidRPr="00ED284B">
              <w:rPr>
                <w:rFonts w:cs="Times New Roman" w:hint="eastAsia"/>
                <w:szCs w:val="20"/>
              </w:rPr>
              <w:t>1</w:t>
            </w:r>
            <w:r w:rsidR="0012013A">
              <w:rPr>
                <w:rFonts w:cs="Times New Roman" w:hint="eastAsia"/>
                <w:szCs w:val="20"/>
              </w:rPr>
              <w:t>2</w:t>
            </w:r>
            <w:r w:rsidRPr="00ED284B">
              <w:rPr>
                <w:rFonts w:cs="Times New Roman" w:hint="eastAsia"/>
                <w:szCs w:val="20"/>
              </w:rPr>
              <w:t>年12月31日</w:t>
            </w:r>
          </w:p>
        </w:tc>
        <w:tc>
          <w:tcPr>
            <w:tcW w:w="238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5B2D030" w14:textId="77777777" w:rsidR="009512E8" w:rsidRPr="00ED284B" w:rsidRDefault="009512E8" w:rsidP="00ED284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 w:hint="eastAsia"/>
                <w:szCs w:val="20"/>
              </w:rPr>
              <w:t>比較增減</w:t>
            </w:r>
          </w:p>
        </w:tc>
      </w:tr>
      <w:tr w:rsidR="009512E8" w:rsidRPr="00E17B3D" w14:paraId="0A8C3CF3" w14:textId="77777777" w:rsidTr="004C771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057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CF5EAE9" w14:textId="77777777" w:rsidR="009512E8" w:rsidRPr="00ED284B" w:rsidRDefault="009512E8" w:rsidP="00ED284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</w:p>
        </w:tc>
        <w:tc>
          <w:tcPr>
            <w:tcW w:w="1591" w:type="dxa"/>
            <w:tcBorders>
              <w:bottom w:val="single" w:sz="8" w:space="0" w:color="auto"/>
            </w:tcBorders>
            <w:vAlign w:val="center"/>
          </w:tcPr>
          <w:p w14:paraId="0141F3F8" w14:textId="77777777" w:rsidR="009512E8" w:rsidRPr="00ED284B" w:rsidRDefault="009512E8" w:rsidP="00ED284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5A39265E" w14:textId="77777777" w:rsidR="009512E8" w:rsidRPr="00ED284B" w:rsidRDefault="009512E8" w:rsidP="00ED284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595" w:type="dxa"/>
            <w:tcBorders>
              <w:bottom w:val="single" w:sz="8" w:space="0" w:color="auto"/>
            </w:tcBorders>
            <w:vAlign w:val="center"/>
          </w:tcPr>
          <w:p w14:paraId="5D81C39B" w14:textId="77777777" w:rsidR="009512E8" w:rsidRPr="00ED284B" w:rsidRDefault="009512E8" w:rsidP="00ED284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563A0658" w14:textId="77777777" w:rsidR="009512E8" w:rsidRPr="00ED284B" w:rsidRDefault="009512E8" w:rsidP="00ED284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 w:hint="eastAsia"/>
                <w:szCs w:val="20"/>
              </w:rPr>
              <w:t>％</w:t>
            </w:r>
          </w:p>
        </w:tc>
        <w:tc>
          <w:tcPr>
            <w:tcW w:w="1582" w:type="dxa"/>
            <w:tcBorders>
              <w:bottom w:val="single" w:sz="8" w:space="0" w:color="auto"/>
            </w:tcBorders>
            <w:vAlign w:val="center"/>
          </w:tcPr>
          <w:p w14:paraId="0B125389" w14:textId="77777777" w:rsidR="009512E8" w:rsidRPr="00ED284B" w:rsidRDefault="009512E8" w:rsidP="00ED284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 w:hint="eastAsia"/>
                <w:szCs w:val="20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591B6205" w14:textId="77777777" w:rsidR="009512E8" w:rsidRPr="00ED284B" w:rsidRDefault="009512E8" w:rsidP="00ED284B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szCs w:val="20"/>
              </w:rPr>
            </w:pPr>
            <w:r w:rsidRPr="00ED284B">
              <w:rPr>
                <w:rFonts w:cs="Times New Roman" w:hint="eastAsia"/>
                <w:szCs w:val="20"/>
              </w:rPr>
              <w:t>％</w:t>
            </w:r>
          </w:p>
        </w:tc>
      </w:tr>
      <w:tr w:rsidR="0012013A" w:rsidRPr="00E17B3D" w14:paraId="76372FF4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410AF5AB" w14:textId="77777777" w:rsidR="0012013A" w:rsidRPr="006C1D03" w:rsidRDefault="0012013A" w:rsidP="0012013A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b/>
                <w:kern w:val="0"/>
                <w:szCs w:val="20"/>
              </w:rPr>
              <w:t>負債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5C7F6E39" w14:textId="066DA587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200,634,713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FB45707" w14:textId="74585737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5.02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47B649C" w14:textId="14D003A7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224,908,320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CCF8FEF" w14:textId="398A377E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5.46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71D1A6CD" w14:textId="69CA5685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- 24,273,607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2F904BB" w14:textId="716862C9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- 10.79</w:t>
            </w:r>
          </w:p>
        </w:tc>
      </w:tr>
      <w:tr w:rsidR="0012013A" w:rsidRPr="00E17B3D" w14:paraId="7BB7D2F9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3E37A26B" w14:textId="77777777" w:rsidR="0012013A" w:rsidRPr="006C1D03" w:rsidRDefault="0012013A" w:rsidP="0012013A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775EC998" w14:textId="15250572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64,395,961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A68CD8C" w14:textId="0C7ADA18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1.61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1A23B1D" w14:textId="03D111C2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64,981,078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7C2BDC5" w14:textId="34692B26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1.58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4F720B0" w14:textId="11F56C32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- 585,117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7ADA5A1" w14:textId="4E126B0D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- 0.90</w:t>
            </w:r>
          </w:p>
        </w:tc>
      </w:tr>
      <w:tr w:rsidR="0012013A" w:rsidRPr="00E17B3D" w14:paraId="749DA81C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56259138" w14:textId="77777777" w:rsidR="0012013A" w:rsidRPr="006C1D03" w:rsidRDefault="0012013A" w:rsidP="0012013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7A40E76F" w14:textId="5FD47BBA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51,161,387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26FB8237" w14:textId="6A260618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1.28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9BF393F" w14:textId="4755C858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55,268,115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803E161" w14:textId="5DF97AE4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1.34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7EA289F" w14:textId="7466A88C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- 4,106,728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D252231" w14:textId="08231060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- 7.43</w:t>
            </w:r>
          </w:p>
        </w:tc>
      </w:tr>
      <w:tr w:rsidR="0012013A" w:rsidRPr="00E17B3D" w14:paraId="3B04920D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5F47331B" w14:textId="77777777" w:rsidR="0012013A" w:rsidRPr="006C1D03" w:rsidRDefault="0012013A" w:rsidP="0012013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預收款項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4980733E" w14:textId="2DACD1F7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13,234,574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FD1E298" w14:textId="44A0B97F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0.33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1EECF97" w14:textId="42BCA8F3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9,712,963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19E9CB0" w14:textId="52620AA1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0.24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0CEDD4B2" w14:textId="7D2ADB39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3,521,611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B057274" w14:textId="754C6086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36.26</w:t>
            </w:r>
          </w:p>
        </w:tc>
      </w:tr>
      <w:tr w:rsidR="0012013A" w:rsidRPr="00E17B3D" w14:paraId="40BF290F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3963C242" w14:textId="77777777" w:rsidR="0012013A" w:rsidRPr="006C1D03" w:rsidRDefault="0012013A" w:rsidP="0012013A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43202708" w14:textId="76E08370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136,238,752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3863B91" w14:textId="32F6B370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3.41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FA80577" w14:textId="0C911FD1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159,927,242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BE66D43" w14:textId="23EEDD23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3.88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1FA84AD" w14:textId="10E58E30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- 23,688,490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2C09273" w14:textId="14881DDD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- 14.81</w:t>
            </w:r>
          </w:p>
        </w:tc>
      </w:tr>
      <w:tr w:rsidR="0012013A" w:rsidRPr="00E17B3D" w14:paraId="64C8120B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0096F1C8" w14:textId="77777777" w:rsidR="0012013A" w:rsidRPr="006C1D03" w:rsidRDefault="0012013A" w:rsidP="0012013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39C62427" w14:textId="0AA633C7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4,734,934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0165C33D" w14:textId="675D0947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0.12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7FFBCA6" w14:textId="020B8311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2,252,480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8F4FCB4" w14:textId="084C730E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0.05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98F66E0" w14:textId="6638D025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2,482,454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D6A5EEA" w14:textId="10235A81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110.21</w:t>
            </w:r>
          </w:p>
        </w:tc>
      </w:tr>
      <w:tr w:rsidR="0012013A" w:rsidRPr="00E17B3D" w14:paraId="4653D1AA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6A69246F" w14:textId="77777777" w:rsidR="0012013A" w:rsidRPr="006C1D03" w:rsidRDefault="0012013A" w:rsidP="0012013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5EA79A80" w14:textId="2270E9A9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131,503,818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5EDF1B15" w14:textId="5A719CFA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3.29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301ED4C3" w14:textId="3C08ACEE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157,674,762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9D51867" w14:textId="0A863965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3.83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6F15FFE8" w14:textId="76AB5677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- 26,170,944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A0754FA" w14:textId="5C7DABE2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- 16.60</w:t>
            </w:r>
          </w:p>
        </w:tc>
      </w:tr>
      <w:tr w:rsidR="0012013A" w:rsidRPr="00E17B3D" w14:paraId="57FC0694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189F2E3E" w14:textId="77777777" w:rsidR="0012013A" w:rsidRPr="006C1D03" w:rsidRDefault="0012013A" w:rsidP="0012013A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b/>
                <w:kern w:val="0"/>
                <w:szCs w:val="20"/>
              </w:rPr>
              <w:t>淨值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2DBDBEF1" w14:textId="6604044C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3,795,014,832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352E2CA" w14:textId="1B65544D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94.98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7DD344E8" w14:textId="0B44F6AA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3,891,686,974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D077D35" w14:textId="7292C9DE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94.54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35B16B9" w14:textId="215D5D1A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- 96,672,142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8838117" w14:textId="6DEE9C2A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- 2.48</w:t>
            </w:r>
          </w:p>
        </w:tc>
      </w:tr>
      <w:tr w:rsidR="0012013A" w:rsidRPr="00E17B3D" w14:paraId="3784692E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7A953095" w14:textId="77777777" w:rsidR="0012013A" w:rsidRPr="006C1D03" w:rsidRDefault="0012013A" w:rsidP="0012013A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基金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4875B5A5" w14:textId="2B5160FE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3,785,041,727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6C65BF9" w14:textId="40AC1C3E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94.73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62C341E9" w14:textId="7917BCC3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3,881,713,869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7C47B68" w14:textId="1A2495F0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94.29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47BF36F9" w14:textId="6984E205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- 96,672,142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DACC168" w14:textId="0BC4631B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- 2.49</w:t>
            </w:r>
          </w:p>
        </w:tc>
      </w:tr>
      <w:tr w:rsidR="0012013A" w:rsidRPr="00E17B3D" w14:paraId="4FAFC60C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6DC3DE9A" w14:textId="77777777" w:rsidR="0012013A" w:rsidRPr="006C1D03" w:rsidRDefault="0012013A" w:rsidP="0012013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基金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0E3FB26F" w14:textId="01E4564F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3,785,041,727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CAD02CC" w14:textId="534D405B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94.73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545127F8" w14:textId="11B619E3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3,881,713,869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8774975" w14:textId="68ED54CA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94.29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2349EAB7" w14:textId="2B18554E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- 96,672,142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5BE46D2" w14:textId="4C0E14C8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- 2.49</w:t>
            </w:r>
          </w:p>
        </w:tc>
      </w:tr>
      <w:tr w:rsidR="0012013A" w:rsidRPr="00E17B3D" w14:paraId="24D27236" w14:textId="77777777" w:rsidTr="006A2C6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22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254D9972" w14:textId="77777777" w:rsidR="0012013A" w:rsidRPr="006C1D03" w:rsidRDefault="0012013A" w:rsidP="0012013A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公積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2D047126" w14:textId="5EB70045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3,247,319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1E758444" w14:textId="5EEEE8FC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D5FE6CB" w14:textId="023B9D8E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3,247,319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325B52B" w14:textId="68C826D4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58A3E7AB" w14:textId="012F8F83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22FB7C0B" w14:textId="00590EB4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12013A" w:rsidRPr="00E17B3D" w14:paraId="3CC06392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50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38744EA5" w14:textId="77777777" w:rsidR="0012013A" w:rsidRPr="006C1D03" w:rsidRDefault="0012013A" w:rsidP="0012013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資本公積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60F9DF4A" w14:textId="53B93C60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3,247,319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6CF8016E" w14:textId="44153F19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015BDA37" w14:textId="095DFC6A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3,247,319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BCF3032" w14:textId="740B17E8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0.08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1678BB32" w14:textId="06A3BC6C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0B2219D" w14:textId="187905B8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12013A" w:rsidRPr="00E17B3D" w14:paraId="1D71019D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50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137CA957" w14:textId="77777777" w:rsidR="0012013A" w:rsidRPr="006C1D03" w:rsidRDefault="0012013A" w:rsidP="0012013A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淨值其他項目</w:t>
            </w:r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30792C6C" w14:textId="3D085FA5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6,725,786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33A9FF74" w14:textId="042561AE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BB9E547" w14:textId="72D685C3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6,725,786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59D89FE" w14:textId="0152B294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47C3ADC3" w14:textId="0851C8C8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8EDFF89" w14:textId="6D7A4ABB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12013A" w:rsidRPr="00E17B3D" w14:paraId="7DBA629E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50"/>
        </w:trPr>
        <w:tc>
          <w:tcPr>
            <w:tcW w:w="3057" w:type="dxa"/>
            <w:tcBorders>
              <w:top w:val="nil"/>
              <w:left w:val="nil"/>
              <w:bottom w:val="nil"/>
            </w:tcBorders>
            <w:vAlign w:val="center"/>
          </w:tcPr>
          <w:p w14:paraId="1357AB85" w14:textId="77777777" w:rsidR="0012013A" w:rsidRPr="006C1D03" w:rsidRDefault="0012013A" w:rsidP="0012013A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kern w:val="0"/>
                <w:sz w:val="22"/>
                <w:szCs w:val="20"/>
              </w:rPr>
              <w:t>累積其他綜合餘</w:t>
            </w:r>
            <w:proofErr w:type="gramStart"/>
            <w:r w:rsidRPr="006C1D03">
              <w:rPr>
                <w:rFonts w:cs="Times New Roman"/>
                <w:kern w:val="0"/>
                <w:sz w:val="22"/>
                <w:szCs w:val="20"/>
              </w:rPr>
              <w:t>絀</w:t>
            </w:r>
            <w:proofErr w:type="gramEnd"/>
          </w:p>
        </w:tc>
        <w:tc>
          <w:tcPr>
            <w:tcW w:w="1591" w:type="dxa"/>
            <w:tcBorders>
              <w:top w:val="nil"/>
              <w:bottom w:val="nil"/>
            </w:tcBorders>
            <w:vAlign w:val="center"/>
          </w:tcPr>
          <w:p w14:paraId="255BCBBC" w14:textId="0291E354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6,725,786</w:t>
            </w:r>
          </w:p>
        </w:tc>
        <w:tc>
          <w:tcPr>
            <w:tcW w:w="784" w:type="dxa"/>
            <w:tcBorders>
              <w:top w:val="nil"/>
              <w:bottom w:val="nil"/>
            </w:tcBorders>
            <w:vAlign w:val="center"/>
          </w:tcPr>
          <w:p w14:paraId="4DA3AA89" w14:textId="4B773525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595" w:type="dxa"/>
            <w:tcBorders>
              <w:top w:val="nil"/>
              <w:bottom w:val="nil"/>
            </w:tcBorders>
            <w:vAlign w:val="center"/>
          </w:tcPr>
          <w:p w14:paraId="1AD22F4D" w14:textId="7938ECEE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6,725,786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C6D552C" w14:textId="7A7F3636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582" w:type="dxa"/>
            <w:tcBorders>
              <w:top w:val="nil"/>
              <w:bottom w:val="nil"/>
            </w:tcBorders>
            <w:vAlign w:val="center"/>
          </w:tcPr>
          <w:p w14:paraId="5969354D" w14:textId="7618E9CB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42EAD48" w14:textId="608F8A78" w:rsidR="0012013A" w:rsidRPr="009512E8" w:rsidRDefault="0012013A" w:rsidP="0012013A">
            <w:pPr>
              <w:ind w:leftChars="-61" w:left="-146" w:rightChars="10" w:right="24" w:firstLineChars="0" w:firstLine="0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12013A" w:rsidRPr="00E17B3D" w14:paraId="74DDF3A7" w14:textId="77777777" w:rsidTr="0022348B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50"/>
        </w:trPr>
        <w:tc>
          <w:tcPr>
            <w:tcW w:w="305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6641D4" w14:textId="77777777" w:rsidR="0012013A" w:rsidRPr="006C1D03" w:rsidRDefault="0012013A" w:rsidP="0012013A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kern w:val="0"/>
                <w:sz w:val="22"/>
                <w:szCs w:val="20"/>
              </w:rPr>
            </w:pPr>
            <w:r w:rsidRPr="006C1D03">
              <w:rPr>
                <w:rFonts w:cs="Times New Roman"/>
                <w:b/>
                <w:kern w:val="0"/>
                <w:szCs w:val="20"/>
              </w:rPr>
              <w:t>合計</w:t>
            </w:r>
          </w:p>
        </w:tc>
        <w:tc>
          <w:tcPr>
            <w:tcW w:w="1591" w:type="dxa"/>
            <w:tcBorders>
              <w:top w:val="nil"/>
              <w:bottom w:val="single" w:sz="8" w:space="0" w:color="auto"/>
            </w:tcBorders>
            <w:vAlign w:val="center"/>
          </w:tcPr>
          <w:p w14:paraId="57F85AB9" w14:textId="4D9494AB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3,995,649,545</w:t>
            </w:r>
          </w:p>
        </w:tc>
        <w:tc>
          <w:tcPr>
            <w:tcW w:w="784" w:type="dxa"/>
            <w:tcBorders>
              <w:top w:val="nil"/>
              <w:bottom w:val="single" w:sz="8" w:space="0" w:color="auto"/>
            </w:tcBorders>
            <w:vAlign w:val="center"/>
          </w:tcPr>
          <w:p w14:paraId="6DBD5D05" w14:textId="382CF416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5" w:type="dxa"/>
            <w:tcBorders>
              <w:top w:val="nil"/>
              <w:bottom w:val="single" w:sz="8" w:space="0" w:color="auto"/>
            </w:tcBorders>
            <w:vAlign w:val="center"/>
          </w:tcPr>
          <w:p w14:paraId="14A685A6" w14:textId="2DAFB9C6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4,116,595,294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5361FC75" w14:textId="6B8EA1BC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82" w:type="dxa"/>
            <w:tcBorders>
              <w:top w:val="nil"/>
              <w:bottom w:val="single" w:sz="8" w:space="0" w:color="auto"/>
            </w:tcBorders>
            <w:vAlign w:val="center"/>
          </w:tcPr>
          <w:p w14:paraId="711EF575" w14:textId="7311F548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- 120,945,749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BBB8B5B" w14:textId="5DC71BFF" w:rsidR="0012013A" w:rsidRPr="009512E8" w:rsidRDefault="0012013A" w:rsidP="0012013A">
            <w:pPr>
              <w:ind w:rightChars="10" w:right="24" w:firstLineChars="0" w:firstLine="0"/>
              <w:jc w:val="right"/>
              <w:rPr>
                <w:rFonts w:ascii="新細明體" w:hAnsi="新細明體"/>
                <w:b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- 2.94</w:t>
            </w:r>
          </w:p>
        </w:tc>
      </w:tr>
    </w:tbl>
    <w:p w14:paraId="01D94675" w14:textId="77777777" w:rsidR="00384C0D" w:rsidRPr="008502E2" w:rsidRDefault="00384C0D" w:rsidP="00A96EF8">
      <w:pPr>
        <w:pStyle w:val="3T010116P"/>
        <w:tabs>
          <w:tab w:val="clear" w:pos="540"/>
        </w:tabs>
        <w:spacing w:line="20" w:lineRule="exact"/>
        <w:ind w:left="0"/>
        <w:jc w:val="both"/>
        <w:rPr>
          <w:spacing w:val="0"/>
          <w:sz w:val="2"/>
          <w:szCs w:val="2"/>
        </w:rPr>
      </w:pPr>
    </w:p>
    <w:sectPr w:rsidR="00384C0D" w:rsidRPr="008502E2" w:rsidSect="00FF73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79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B5E4" w14:textId="77777777" w:rsidR="00E069B2" w:rsidRDefault="00E069B2" w:rsidP="0001579B">
      <w:pPr>
        <w:ind w:firstLine="480"/>
      </w:pPr>
      <w:r>
        <w:separator/>
      </w:r>
    </w:p>
  </w:endnote>
  <w:endnote w:type="continuationSeparator" w:id="0">
    <w:p w14:paraId="3A8A1147" w14:textId="77777777" w:rsidR="00E069B2" w:rsidRDefault="00E069B2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3CE4F" w14:textId="77777777" w:rsidR="009356CB" w:rsidRPr="00850B12" w:rsidRDefault="009356CB" w:rsidP="00850B12">
    <w:pPr>
      <w:pStyle w:val="a5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129A" w14:textId="77777777" w:rsidR="009356CB" w:rsidRPr="00850B12" w:rsidRDefault="009356CB" w:rsidP="00850B12">
    <w:pPr>
      <w:pStyle w:val="a5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E90D5" w14:textId="77777777" w:rsidR="005E767A" w:rsidRDefault="005E767A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83A75" w14:textId="77777777" w:rsidR="00E069B2" w:rsidRDefault="00E069B2" w:rsidP="0001579B">
      <w:pPr>
        <w:ind w:firstLine="480"/>
      </w:pPr>
      <w:r>
        <w:separator/>
      </w:r>
    </w:p>
  </w:footnote>
  <w:footnote w:type="continuationSeparator" w:id="0">
    <w:p w14:paraId="0879D5C1" w14:textId="77777777" w:rsidR="00E069B2" w:rsidRDefault="00E069B2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AE77" w14:textId="77777777" w:rsidR="005E767A" w:rsidRDefault="005E767A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40212" w14:textId="77777777" w:rsidR="005E767A" w:rsidRDefault="005E767A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7253" w14:textId="77777777" w:rsidR="005E767A" w:rsidRDefault="005E767A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0C036C"/>
    <w:multiLevelType w:val="hybridMultilevel"/>
    <w:tmpl w:val="CC100BC4"/>
    <w:lvl w:ilvl="0" w:tplc="ABB27CC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B28C45B8">
      <w:start w:val="1"/>
      <w:numFmt w:val="taiwaneseCountingThousand"/>
      <w:lvlText w:val="（%2）"/>
      <w:lvlJc w:val="right"/>
      <w:pPr>
        <w:ind w:left="960" w:hanging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1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0016FCA"/>
    <w:multiLevelType w:val="hybridMultilevel"/>
    <w:tmpl w:val="4C1EABF2"/>
    <w:lvl w:ilvl="0" w:tplc="40A69090">
      <w:start w:val="1"/>
      <w:numFmt w:val="taiwaneseCountingThousand"/>
      <w:lvlText w:val="（%1）"/>
      <w:lvlJc w:val="left"/>
      <w:pPr>
        <w:ind w:left="1289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9" w:hanging="480"/>
      </w:pPr>
    </w:lvl>
    <w:lvl w:ilvl="2" w:tplc="0409001B" w:tentative="1">
      <w:start w:val="1"/>
      <w:numFmt w:val="lowerRoman"/>
      <w:lvlText w:val="%3."/>
      <w:lvlJc w:val="right"/>
      <w:pPr>
        <w:ind w:left="1649" w:hanging="480"/>
      </w:pPr>
    </w:lvl>
    <w:lvl w:ilvl="3" w:tplc="0409000F" w:tentative="1">
      <w:start w:val="1"/>
      <w:numFmt w:val="decimal"/>
      <w:lvlText w:val="%4."/>
      <w:lvlJc w:val="left"/>
      <w:pPr>
        <w:ind w:left="21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9" w:hanging="480"/>
      </w:pPr>
    </w:lvl>
    <w:lvl w:ilvl="5" w:tplc="0409001B" w:tentative="1">
      <w:start w:val="1"/>
      <w:numFmt w:val="lowerRoman"/>
      <w:lvlText w:val="%6."/>
      <w:lvlJc w:val="right"/>
      <w:pPr>
        <w:ind w:left="3089" w:hanging="480"/>
      </w:pPr>
    </w:lvl>
    <w:lvl w:ilvl="6" w:tplc="0409000F" w:tentative="1">
      <w:start w:val="1"/>
      <w:numFmt w:val="decimal"/>
      <w:lvlText w:val="%7."/>
      <w:lvlJc w:val="left"/>
      <w:pPr>
        <w:ind w:left="35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9" w:hanging="480"/>
      </w:pPr>
    </w:lvl>
    <w:lvl w:ilvl="8" w:tplc="0409001B" w:tentative="1">
      <w:start w:val="1"/>
      <w:numFmt w:val="lowerRoman"/>
      <w:lvlText w:val="%9."/>
      <w:lvlJc w:val="right"/>
      <w:pPr>
        <w:ind w:left="4529" w:hanging="480"/>
      </w:pPr>
    </w:lvl>
  </w:abstractNum>
  <w:abstractNum w:abstractNumId="13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5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7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7"/>
  </w:num>
  <w:num w:numId="5">
    <w:abstractNumId w:val="16"/>
  </w:num>
  <w:num w:numId="6">
    <w:abstractNumId w:val="1"/>
  </w:num>
  <w:num w:numId="7">
    <w:abstractNumId w:val="3"/>
  </w:num>
  <w:num w:numId="8">
    <w:abstractNumId w:val="18"/>
  </w:num>
  <w:num w:numId="9">
    <w:abstractNumId w:val="5"/>
  </w:num>
  <w:num w:numId="10">
    <w:abstractNumId w:val="11"/>
  </w:num>
  <w:num w:numId="11">
    <w:abstractNumId w:val="10"/>
  </w:num>
  <w:num w:numId="12">
    <w:abstractNumId w:val="17"/>
  </w:num>
  <w:num w:numId="13">
    <w:abstractNumId w:val="6"/>
  </w:num>
  <w:num w:numId="14">
    <w:abstractNumId w:val="4"/>
  </w:num>
  <w:num w:numId="15">
    <w:abstractNumId w:val="2"/>
  </w:num>
  <w:num w:numId="16">
    <w:abstractNumId w:val="14"/>
  </w:num>
  <w:num w:numId="17">
    <w:abstractNumId w:val="15"/>
  </w:num>
  <w:num w:numId="18">
    <w:abstractNumId w:val="12"/>
  </w:num>
  <w:num w:numId="1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8193">
      <o:colormru v:ext="edit" colors="#cce8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47FB"/>
    <w:rsid w:val="00002AE9"/>
    <w:rsid w:val="00003D82"/>
    <w:rsid w:val="0000711D"/>
    <w:rsid w:val="00010832"/>
    <w:rsid w:val="00011BB3"/>
    <w:rsid w:val="0001579B"/>
    <w:rsid w:val="0001689E"/>
    <w:rsid w:val="00017235"/>
    <w:rsid w:val="00022B6E"/>
    <w:rsid w:val="00022DA2"/>
    <w:rsid w:val="00023931"/>
    <w:rsid w:val="00024CAD"/>
    <w:rsid w:val="00025EDB"/>
    <w:rsid w:val="00026674"/>
    <w:rsid w:val="00031341"/>
    <w:rsid w:val="00031CA4"/>
    <w:rsid w:val="00042DFD"/>
    <w:rsid w:val="000437BD"/>
    <w:rsid w:val="00046E48"/>
    <w:rsid w:val="000476E1"/>
    <w:rsid w:val="000543A7"/>
    <w:rsid w:val="000545C4"/>
    <w:rsid w:val="00054E53"/>
    <w:rsid w:val="000569B1"/>
    <w:rsid w:val="00060E0A"/>
    <w:rsid w:val="00060F80"/>
    <w:rsid w:val="00061901"/>
    <w:rsid w:val="00064BEC"/>
    <w:rsid w:val="00067800"/>
    <w:rsid w:val="00072CA8"/>
    <w:rsid w:val="0007445A"/>
    <w:rsid w:val="000746EA"/>
    <w:rsid w:val="00075509"/>
    <w:rsid w:val="00077719"/>
    <w:rsid w:val="00077E90"/>
    <w:rsid w:val="00080027"/>
    <w:rsid w:val="000808F7"/>
    <w:rsid w:val="00082C6E"/>
    <w:rsid w:val="0008338F"/>
    <w:rsid w:val="00083F97"/>
    <w:rsid w:val="0008733E"/>
    <w:rsid w:val="00093BB6"/>
    <w:rsid w:val="000A20D2"/>
    <w:rsid w:val="000A4A47"/>
    <w:rsid w:val="000A5964"/>
    <w:rsid w:val="000B16C8"/>
    <w:rsid w:val="000B1E94"/>
    <w:rsid w:val="000B23CB"/>
    <w:rsid w:val="000B44D4"/>
    <w:rsid w:val="000B6020"/>
    <w:rsid w:val="000B6E4C"/>
    <w:rsid w:val="000B734F"/>
    <w:rsid w:val="000C1237"/>
    <w:rsid w:val="000C1A84"/>
    <w:rsid w:val="000C4FB7"/>
    <w:rsid w:val="000C7CB3"/>
    <w:rsid w:val="000D3450"/>
    <w:rsid w:val="000D3F7B"/>
    <w:rsid w:val="000D7865"/>
    <w:rsid w:val="000D7DAD"/>
    <w:rsid w:val="000D7E25"/>
    <w:rsid w:val="000E21D4"/>
    <w:rsid w:val="000E2A81"/>
    <w:rsid w:val="000E3744"/>
    <w:rsid w:val="000E4B31"/>
    <w:rsid w:val="000F0877"/>
    <w:rsid w:val="000F0C21"/>
    <w:rsid w:val="000F47A2"/>
    <w:rsid w:val="000F6BC2"/>
    <w:rsid w:val="0010179F"/>
    <w:rsid w:val="001119EC"/>
    <w:rsid w:val="0011276B"/>
    <w:rsid w:val="001131C0"/>
    <w:rsid w:val="001137DD"/>
    <w:rsid w:val="00113BD9"/>
    <w:rsid w:val="00117A9B"/>
    <w:rsid w:val="0012013A"/>
    <w:rsid w:val="00121356"/>
    <w:rsid w:val="001226FE"/>
    <w:rsid w:val="00123F69"/>
    <w:rsid w:val="0012775A"/>
    <w:rsid w:val="001321EF"/>
    <w:rsid w:val="0013766A"/>
    <w:rsid w:val="00137B69"/>
    <w:rsid w:val="00141219"/>
    <w:rsid w:val="00145768"/>
    <w:rsid w:val="00145C50"/>
    <w:rsid w:val="00145FAE"/>
    <w:rsid w:val="001502E8"/>
    <w:rsid w:val="00150E80"/>
    <w:rsid w:val="0015115D"/>
    <w:rsid w:val="00154583"/>
    <w:rsid w:val="00155D6B"/>
    <w:rsid w:val="001628A1"/>
    <w:rsid w:val="0016339E"/>
    <w:rsid w:val="00167C1F"/>
    <w:rsid w:val="00171624"/>
    <w:rsid w:val="001729BC"/>
    <w:rsid w:val="001749BA"/>
    <w:rsid w:val="00174D0A"/>
    <w:rsid w:val="001763F1"/>
    <w:rsid w:val="001802D9"/>
    <w:rsid w:val="00181165"/>
    <w:rsid w:val="00182D24"/>
    <w:rsid w:val="001836CD"/>
    <w:rsid w:val="00183C9B"/>
    <w:rsid w:val="001958B9"/>
    <w:rsid w:val="001A25E3"/>
    <w:rsid w:val="001A4CFE"/>
    <w:rsid w:val="001A535B"/>
    <w:rsid w:val="001A6D83"/>
    <w:rsid w:val="001A7405"/>
    <w:rsid w:val="001A7900"/>
    <w:rsid w:val="001B11E8"/>
    <w:rsid w:val="001B1DD7"/>
    <w:rsid w:val="001B2133"/>
    <w:rsid w:val="001B2BC3"/>
    <w:rsid w:val="001B5641"/>
    <w:rsid w:val="001B60BA"/>
    <w:rsid w:val="001B6125"/>
    <w:rsid w:val="001C0D76"/>
    <w:rsid w:val="001C41E0"/>
    <w:rsid w:val="001C645C"/>
    <w:rsid w:val="001D1B7C"/>
    <w:rsid w:val="001D2E14"/>
    <w:rsid w:val="001D350E"/>
    <w:rsid w:val="001D3E13"/>
    <w:rsid w:val="001D402B"/>
    <w:rsid w:val="001E1622"/>
    <w:rsid w:val="001E29DA"/>
    <w:rsid w:val="001E4CF9"/>
    <w:rsid w:val="001E73D0"/>
    <w:rsid w:val="001F0172"/>
    <w:rsid w:val="001F26DE"/>
    <w:rsid w:val="001F38ED"/>
    <w:rsid w:val="001F3A7E"/>
    <w:rsid w:val="001F4780"/>
    <w:rsid w:val="001F6A5B"/>
    <w:rsid w:val="001F6D7D"/>
    <w:rsid w:val="00200383"/>
    <w:rsid w:val="00201703"/>
    <w:rsid w:val="00201F35"/>
    <w:rsid w:val="00202711"/>
    <w:rsid w:val="002034A6"/>
    <w:rsid w:val="00203FC6"/>
    <w:rsid w:val="0020459F"/>
    <w:rsid w:val="00204B07"/>
    <w:rsid w:val="0020690C"/>
    <w:rsid w:val="00206A02"/>
    <w:rsid w:val="00206A46"/>
    <w:rsid w:val="00207FF1"/>
    <w:rsid w:val="00210F3F"/>
    <w:rsid w:val="00212622"/>
    <w:rsid w:val="00212B13"/>
    <w:rsid w:val="0021346C"/>
    <w:rsid w:val="00213C9D"/>
    <w:rsid w:val="0021508E"/>
    <w:rsid w:val="00215B92"/>
    <w:rsid w:val="00217F57"/>
    <w:rsid w:val="0022348B"/>
    <w:rsid w:val="00225170"/>
    <w:rsid w:val="00225597"/>
    <w:rsid w:val="002314AA"/>
    <w:rsid w:val="00234A42"/>
    <w:rsid w:val="00236243"/>
    <w:rsid w:val="00240D57"/>
    <w:rsid w:val="00243539"/>
    <w:rsid w:val="00243760"/>
    <w:rsid w:val="00245F49"/>
    <w:rsid w:val="00246D0D"/>
    <w:rsid w:val="0024771A"/>
    <w:rsid w:val="0025066F"/>
    <w:rsid w:val="00251398"/>
    <w:rsid w:val="002521BF"/>
    <w:rsid w:val="00253F4A"/>
    <w:rsid w:val="00254C7B"/>
    <w:rsid w:val="00255535"/>
    <w:rsid w:val="0025678D"/>
    <w:rsid w:val="00257311"/>
    <w:rsid w:val="00257A5C"/>
    <w:rsid w:val="00257E05"/>
    <w:rsid w:val="00265D77"/>
    <w:rsid w:val="0027317A"/>
    <w:rsid w:val="00273408"/>
    <w:rsid w:val="00273F9F"/>
    <w:rsid w:val="00274850"/>
    <w:rsid w:val="00274C69"/>
    <w:rsid w:val="00277126"/>
    <w:rsid w:val="0028043B"/>
    <w:rsid w:val="0028067F"/>
    <w:rsid w:val="0028335A"/>
    <w:rsid w:val="0028361C"/>
    <w:rsid w:val="00284A63"/>
    <w:rsid w:val="00286A34"/>
    <w:rsid w:val="00286F8D"/>
    <w:rsid w:val="00287AAF"/>
    <w:rsid w:val="00290480"/>
    <w:rsid w:val="00290CB3"/>
    <w:rsid w:val="00290E69"/>
    <w:rsid w:val="00293930"/>
    <w:rsid w:val="00294F69"/>
    <w:rsid w:val="00295290"/>
    <w:rsid w:val="002952BA"/>
    <w:rsid w:val="00297085"/>
    <w:rsid w:val="002A1F74"/>
    <w:rsid w:val="002A203F"/>
    <w:rsid w:val="002A2279"/>
    <w:rsid w:val="002A2C87"/>
    <w:rsid w:val="002A3085"/>
    <w:rsid w:val="002A4207"/>
    <w:rsid w:val="002B1980"/>
    <w:rsid w:val="002B372A"/>
    <w:rsid w:val="002C07C0"/>
    <w:rsid w:val="002C1400"/>
    <w:rsid w:val="002C2530"/>
    <w:rsid w:val="002C3F48"/>
    <w:rsid w:val="002C4B9D"/>
    <w:rsid w:val="002C50F3"/>
    <w:rsid w:val="002C511F"/>
    <w:rsid w:val="002C5720"/>
    <w:rsid w:val="002C5B99"/>
    <w:rsid w:val="002C5EB4"/>
    <w:rsid w:val="002C74F7"/>
    <w:rsid w:val="002D3178"/>
    <w:rsid w:val="002D5B1C"/>
    <w:rsid w:val="002D6A71"/>
    <w:rsid w:val="002D6CC7"/>
    <w:rsid w:val="002D6E5D"/>
    <w:rsid w:val="002D7141"/>
    <w:rsid w:val="002E10FD"/>
    <w:rsid w:val="002E3745"/>
    <w:rsid w:val="002E45C4"/>
    <w:rsid w:val="002E480B"/>
    <w:rsid w:val="002E5BAF"/>
    <w:rsid w:val="002E6359"/>
    <w:rsid w:val="002E6604"/>
    <w:rsid w:val="002F0B26"/>
    <w:rsid w:val="002F1A8B"/>
    <w:rsid w:val="002F1C39"/>
    <w:rsid w:val="002F3664"/>
    <w:rsid w:val="002F3BF0"/>
    <w:rsid w:val="002F6E4F"/>
    <w:rsid w:val="00300E20"/>
    <w:rsid w:val="003024DB"/>
    <w:rsid w:val="00302791"/>
    <w:rsid w:val="0030368B"/>
    <w:rsid w:val="00306988"/>
    <w:rsid w:val="003076DE"/>
    <w:rsid w:val="003113C0"/>
    <w:rsid w:val="00314579"/>
    <w:rsid w:val="003153F9"/>
    <w:rsid w:val="0031748A"/>
    <w:rsid w:val="003214C6"/>
    <w:rsid w:val="0032171D"/>
    <w:rsid w:val="00323B6C"/>
    <w:rsid w:val="0032556A"/>
    <w:rsid w:val="003263C6"/>
    <w:rsid w:val="00326896"/>
    <w:rsid w:val="00327360"/>
    <w:rsid w:val="00327793"/>
    <w:rsid w:val="00331B49"/>
    <w:rsid w:val="00332ADD"/>
    <w:rsid w:val="00332FFF"/>
    <w:rsid w:val="003331ED"/>
    <w:rsid w:val="003341D8"/>
    <w:rsid w:val="00334F9F"/>
    <w:rsid w:val="003356BF"/>
    <w:rsid w:val="00336947"/>
    <w:rsid w:val="00337E7D"/>
    <w:rsid w:val="00340802"/>
    <w:rsid w:val="00341FBA"/>
    <w:rsid w:val="00344ED4"/>
    <w:rsid w:val="003515B3"/>
    <w:rsid w:val="003549DA"/>
    <w:rsid w:val="003549E3"/>
    <w:rsid w:val="00354C97"/>
    <w:rsid w:val="00356112"/>
    <w:rsid w:val="003576ED"/>
    <w:rsid w:val="00357D67"/>
    <w:rsid w:val="00360359"/>
    <w:rsid w:val="0036380F"/>
    <w:rsid w:val="00364053"/>
    <w:rsid w:val="0036437C"/>
    <w:rsid w:val="0036486A"/>
    <w:rsid w:val="003656F3"/>
    <w:rsid w:val="003664A2"/>
    <w:rsid w:val="00370878"/>
    <w:rsid w:val="00370D19"/>
    <w:rsid w:val="003763D2"/>
    <w:rsid w:val="0038048E"/>
    <w:rsid w:val="00381FA9"/>
    <w:rsid w:val="003838A6"/>
    <w:rsid w:val="00383D63"/>
    <w:rsid w:val="00384637"/>
    <w:rsid w:val="00384C0D"/>
    <w:rsid w:val="00386677"/>
    <w:rsid w:val="003868CA"/>
    <w:rsid w:val="00386A4E"/>
    <w:rsid w:val="00386B4F"/>
    <w:rsid w:val="00391982"/>
    <w:rsid w:val="00396422"/>
    <w:rsid w:val="00396A8B"/>
    <w:rsid w:val="003A01CA"/>
    <w:rsid w:val="003A2CD4"/>
    <w:rsid w:val="003A4E54"/>
    <w:rsid w:val="003A58F2"/>
    <w:rsid w:val="003A70C8"/>
    <w:rsid w:val="003B091C"/>
    <w:rsid w:val="003B1771"/>
    <w:rsid w:val="003B23AA"/>
    <w:rsid w:val="003B278E"/>
    <w:rsid w:val="003B45E6"/>
    <w:rsid w:val="003B7555"/>
    <w:rsid w:val="003C00C5"/>
    <w:rsid w:val="003C06FE"/>
    <w:rsid w:val="003C3999"/>
    <w:rsid w:val="003C4FC6"/>
    <w:rsid w:val="003D096F"/>
    <w:rsid w:val="003D126D"/>
    <w:rsid w:val="003D2442"/>
    <w:rsid w:val="003D4E91"/>
    <w:rsid w:val="003D6304"/>
    <w:rsid w:val="003D7BAB"/>
    <w:rsid w:val="003D7E64"/>
    <w:rsid w:val="003E0989"/>
    <w:rsid w:val="003E1897"/>
    <w:rsid w:val="003E2539"/>
    <w:rsid w:val="003E5009"/>
    <w:rsid w:val="003E5620"/>
    <w:rsid w:val="003F3FEB"/>
    <w:rsid w:val="003F6DBF"/>
    <w:rsid w:val="00401A72"/>
    <w:rsid w:val="00401CC6"/>
    <w:rsid w:val="00405278"/>
    <w:rsid w:val="00406C63"/>
    <w:rsid w:val="004074A8"/>
    <w:rsid w:val="00412EE9"/>
    <w:rsid w:val="00412F9A"/>
    <w:rsid w:val="00413F3C"/>
    <w:rsid w:val="004146E1"/>
    <w:rsid w:val="0041571C"/>
    <w:rsid w:val="0042046C"/>
    <w:rsid w:val="00420774"/>
    <w:rsid w:val="00424C16"/>
    <w:rsid w:val="004257B4"/>
    <w:rsid w:val="0043375F"/>
    <w:rsid w:val="00436CD1"/>
    <w:rsid w:val="004370C3"/>
    <w:rsid w:val="004404F7"/>
    <w:rsid w:val="00442B59"/>
    <w:rsid w:val="00443D84"/>
    <w:rsid w:val="004454B3"/>
    <w:rsid w:val="0044694B"/>
    <w:rsid w:val="00446EB1"/>
    <w:rsid w:val="0044704C"/>
    <w:rsid w:val="00447715"/>
    <w:rsid w:val="00447937"/>
    <w:rsid w:val="004558A1"/>
    <w:rsid w:val="00460BEB"/>
    <w:rsid w:val="00461A8B"/>
    <w:rsid w:val="004626DB"/>
    <w:rsid w:val="00463CFF"/>
    <w:rsid w:val="00463EF3"/>
    <w:rsid w:val="00463FDE"/>
    <w:rsid w:val="00466282"/>
    <w:rsid w:val="00470534"/>
    <w:rsid w:val="0047093D"/>
    <w:rsid w:val="00470C01"/>
    <w:rsid w:val="0047177C"/>
    <w:rsid w:val="00473F3C"/>
    <w:rsid w:val="00474965"/>
    <w:rsid w:val="00475573"/>
    <w:rsid w:val="004765AD"/>
    <w:rsid w:val="00477E7E"/>
    <w:rsid w:val="00480882"/>
    <w:rsid w:val="00484990"/>
    <w:rsid w:val="00484D34"/>
    <w:rsid w:val="00486A40"/>
    <w:rsid w:val="004914B0"/>
    <w:rsid w:val="00491967"/>
    <w:rsid w:val="00492BD8"/>
    <w:rsid w:val="0049427A"/>
    <w:rsid w:val="0049454F"/>
    <w:rsid w:val="00494E86"/>
    <w:rsid w:val="004A1360"/>
    <w:rsid w:val="004A2B26"/>
    <w:rsid w:val="004A35F3"/>
    <w:rsid w:val="004A7F50"/>
    <w:rsid w:val="004B30D5"/>
    <w:rsid w:val="004B356C"/>
    <w:rsid w:val="004B6B43"/>
    <w:rsid w:val="004C2D8A"/>
    <w:rsid w:val="004C5BB0"/>
    <w:rsid w:val="004C623A"/>
    <w:rsid w:val="004C7713"/>
    <w:rsid w:val="004C776B"/>
    <w:rsid w:val="004D0379"/>
    <w:rsid w:val="004D1446"/>
    <w:rsid w:val="004D2407"/>
    <w:rsid w:val="004D2B8D"/>
    <w:rsid w:val="004D396A"/>
    <w:rsid w:val="004D42E9"/>
    <w:rsid w:val="004D4DE5"/>
    <w:rsid w:val="004D5C6B"/>
    <w:rsid w:val="004D6039"/>
    <w:rsid w:val="004D6501"/>
    <w:rsid w:val="004D7C69"/>
    <w:rsid w:val="004E0EDB"/>
    <w:rsid w:val="004E23FF"/>
    <w:rsid w:val="004E3713"/>
    <w:rsid w:val="004E3A2C"/>
    <w:rsid w:val="004E3ECE"/>
    <w:rsid w:val="004E581A"/>
    <w:rsid w:val="004E7253"/>
    <w:rsid w:val="004F032E"/>
    <w:rsid w:val="004F1285"/>
    <w:rsid w:val="004F1532"/>
    <w:rsid w:val="004F66C9"/>
    <w:rsid w:val="004F67B6"/>
    <w:rsid w:val="004F7CDF"/>
    <w:rsid w:val="0050041C"/>
    <w:rsid w:val="0050087E"/>
    <w:rsid w:val="00500C17"/>
    <w:rsid w:val="00500EFC"/>
    <w:rsid w:val="0050149E"/>
    <w:rsid w:val="005023AE"/>
    <w:rsid w:val="00503877"/>
    <w:rsid w:val="00504BA4"/>
    <w:rsid w:val="0050612D"/>
    <w:rsid w:val="005115D4"/>
    <w:rsid w:val="00511937"/>
    <w:rsid w:val="00511E90"/>
    <w:rsid w:val="00512860"/>
    <w:rsid w:val="00512B10"/>
    <w:rsid w:val="0051443A"/>
    <w:rsid w:val="005203DF"/>
    <w:rsid w:val="00523441"/>
    <w:rsid w:val="0052391B"/>
    <w:rsid w:val="00525652"/>
    <w:rsid w:val="005258BB"/>
    <w:rsid w:val="005304EE"/>
    <w:rsid w:val="005310A6"/>
    <w:rsid w:val="00531247"/>
    <w:rsid w:val="00535471"/>
    <w:rsid w:val="005358C4"/>
    <w:rsid w:val="00540FDA"/>
    <w:rsid w:val="00541968"/>
    <w:rsid w:val="00544CAB"/>
    <w:rsid w:val="005504E8"/>
    <w:rsid w:val="00550DB0"/>
    <w:rsid w:val="00550E24"/>
    <w:rsid w:val="00550FE6"/>
    <w:rsid w:val="00551EA7"/>
    <w:rsid w:val="00552B03"/>
    <w:rsid w:val="00554529"/>
    <w:rsid w:val="00554B16"/>
    <w:rsid w:val="005556C8"/>
    <w:rsid w:val="0055659C"/>
    <w:rsid w:val="005568B8"/>
    <w:rsid w:val="00562E32"/>
    <w:rsid w:val="00566888"/>
    <w:rsid w:val="00572A9C"/>
    <w:rsid w:val="005755B9"/>
    <w:rsid w:val="00576F50"/>
    <w:rsid w:val="00577105"/>
    <w:rsid w:val="00577E84"/>
    <w:rsid w:val="00582A09"/>
    <w:rsid w:val="005835D5"/>
    <w:rsid w:val="00585B00"/>
    <w:rsid w:val="005922E5"/>
    <w:rsid w:val="00592400"/>
    <w:rsid w:val="0059729E"/>
    <w:rsid w:val="005A1B6B"/>
    <w:rsid w:val="005A2254"/>
    <w:rsid w:val="005A2E5D"/>
    <w:rsid w:val="005A2F92"/>
    <w:rsid w:val="005A37C3"/>
    <w:rsid w:val="005A6805"/>
    <w:rsid w:val="005A6E45"/>
    <w:rsid w:val="005A7881"/>
    <w:rsid w:val="005B0754"/>
    <w:rsid w:val="005B081F"/>
    <w:rsid w:val="005B2145"/>
    <w:rsid w:val="005B4CA6"/>
    <w:rsid w:val="005B514C"/>
    <w:rsid w:val="005B5B6E"/>
    <w:rsid w:val="005B6DAA"/>
    <w:rsid w:val="005B6FB7"/>
    <w:rsid w:val="005B709F"/>
    <w:rsid w:val="005B7878"/>
    <w:rsid w:val="005C0D76"/>
    <w:rsid w:val="005C3FAE"/>
    <w:rsid w:val="005C6F0B"/>
    <w:rsid w:val="005D262A"/>
    <w:rsid w:val="005D36EC"/>
    <w:rsid w:val="005D5250"/>
    <w:rsid w:val="005D65C8"/>
    <w:rsid w:val="005E0512"/>
    <w:rsid w:val="005E1A0B"/>
    <w:rsid w:val="005E26F7"/>
    <w:rsid w:val="005E27C7"/>
    <w:rsid w:val="005E3C95"/>
    <w:rsid w:val="005E3E56"/>
    <w:rsid w:val="005E472C"/>
    <w:rsid w:val="005E49AD"/>
    <w:rsid w:val="005E6443"/>
    <w:rsid w:val="005E761C"/>
    <w:rsid w:val="005E767A"/>
    <w:rsid w:val="005E7F6D"/>
    <w:rsid w:val="005F73C1"/>
    <w:rsid w:val="006003CC"/>
    <w:rsid w:val="006011C0"/>
    <w:rsid w:val="00601D23"/>
    <w:rsid w:val="00601D59"/>
    <w:rsid w:val="00602994"/>
    <w:rsid w:val="006038CA"/>
    <w:rsid w:val="00604D44"/>
    <w:rsid w:val="006105BB"/>
    <w:rsid w:val="006119F0"/>
    <w:rsid w:val="00612260"/>
    <w:rsid w:val="00614847"/>
    <w:rsid w:val="00614DE5"/>
    <w:rsid w:val="00616A4A"/>
    <w:rsid w:val="00620949"/>
    <w:rsid w:val="00621589"/>
    <w:rsid w:val="00623178"/>
    <w:rsid w:val="006239E8"/>
    <w:rsid w:val="00623D6E"/>
    <w:rsid w:val="0062490E"/>
    <w:rsid w:val="00630584"/>
    <w:rsid w:val="00633A52"/>
    <w:rsid w:val="00633C0C"/>
    <w:rsid w:val="006353B3"/>
    <w:rsid w:val="00636956"/>
    <w:rsid w:val="00637352"/>
    <w:rsid w:val="00637797"/>
    <w:rsid w:val="00640930"/>
    <w:rsid w:val="00643623"/>
    <w:rsid w:val="00644DF8"/>
    <w:rsid w:val="0064619D"/>
    <w:rsid w:val="0065494D"/>
    <w:rsid w:val="00655673"/>
    <w:rsid w:val="006558FF"/>
    <w:rsid w:val="0065647D"/>
    <w:rsid w:val="00662113"/>
    <w:rsid w:val="006629D7"/>
    <w:rsid w:val="006645DA"/>
    <w:rsid w:val="00664C63"/>
    <w:rsid w:val="00666DB5"/>
    <w:rsid w:val="006726BB"/>
    <w:rsid w:val="00674791"/>
    <w:rsid w:val="00674E99"/>
    <w:rsid w:val="006751A3"/>
    <w:rsid w:val="00677B03"/>
    <w:rsid w:val="006804AC"/>
    <w:rsid w:val="00680D61"/>
    <w:rsid w:val="006824FC"/>
    <w:rsid w:val="006848CA"/>
    <w:rsid w:val="00684F75"/>
    <w:rsid w:val="00686F10"/>
    <w:rsid w:val="00686FBD"/>
    <w:rsid w:val="00690385"/>
    <w:rsid w:val="00692686"/>
    <w:rsid w:val="006962E7"/>
    <w:rsid w:val="006A280A"/>
    <w:rsid w:val="006A2C65"/>
    <w:rsid w:val="006A41A5"/>
    <w:rsid w:val="006A4B83"/>
    <w:rsid w:val="006A6446"/>
    <w:rsid w:val="006A757C"/>
    <w:rsid w:val="006A78DA"/>
    <w:rsid w:val="006B172F"/>
    <w:rsid w:val="006B3CEC"/>
    <w:rsid w:val="006B5810"/>
    <w:rsid w:val="006B5989"/>
    <w:rsid w:val="006B5BA3"/>
    <w:rsid w:val="006B72DE"/>
    <w:rsid w:val="006C1765"/>
    <w:rsid w:val="006C1D03"/>
    <w:rsid w:val="006C5089"/>
    <w:rsid w:val="006D1406"/>
    <w:rsid w:val="006D256A"/>
    <w:rsid w:val="006D33B5"/>
    <w:rsid w:val="006D410C"/>
    <w:rsid w:val="006D4726"/>
    <w:rsid w:val="006D6039"/>
    <w:rsid w:val="006E0977"/>
    <w:rsid w:val="006E33AE"/>
    <w:rsid w:val="006E3EE5"/>
    <w:rsid w:val="006E4DB2"/>
    <w:rsid w:val="006E5513"/>
    <w:rsid w:val="006E5C97"/>
    <w:rsid w:val="006F16BA"/>
    <w:rsid w:val="006F79E7"/>
    <w:rsid w:val="00700C81"/>
    <w:rsid w:val="00700E26"/>
    <w:rsid w:val="00701103"/>
    <w:rsid w:val="0070265C"/>
    <w:rsid w:val="00704571"/>
    <w:rsid w:val="00705FEB"/>
    <w:rsid w:val="007069E9"/>
    <w:rsid w:val="0071270F"/>
    <w:rsid w:val="00712715"/>
    <w:rsid w:val="00713C9C"/>
    <w:rsid w:val="00716886"/>
    <w:rsid w:val="007171D4"/>
    <w:rsid w:val="0072083F"/>
    <w:rsid w:val="00720CBD"/>
    <w:rsid w:val="00721619"/>
    <w:rsid w:val="00721EE3"/>
    <w:rsid w:val="007224CA"/>
    <w:rsid w:val="00723659"/>
    <w:rsid w:val="00723F70"/>
    <w:rsid w:val="007345D5"/>
    <w:rsid w:val="007366F3"/>
    <w:rsid w:val="0074051F"/>
    <w:rsid w:val="00740F67"/>
    <w:rsid w:val="00741EBD"/>
    <w:rsid w:val="007440A3"/>
    <w:rsid w:val="0074590F"/>
    <w:rsid w:val="007464CA"/>
    <w:rsid w:val="0074657D"/>
    <w:rsid w:val="00746DFE"/>
    <w:rsid w:val="00747A53"/>
    <w:rsid w:val="007502E8"/>
    <w:rsid w:val="007516E4"/>
    <w:rsid w:val="00752071"/>
    <w:rsid w:val="00754367"/>
    <w:rsid w:val="00757AEE"/>
    <w:rsid w:val="00763D73"/>
    <w:rsid w:val="00764D21"/>
    <w:rsid w:val="007656ED"/>
    <w:rsid w:val="00765C0B"/>
    <w:rsid w:val="00773A99"/>
    <w:rsid w:val="00774BC7"/>
    <w:rsid w:val="00777A68"/>
    <w:rsid w:val="00780D6B"/>
    <w:rsid w:val="00780EB2"/>
    <w:rsid w:val="00781FA4"/>
    <w:rsid w:val="00782EC0"/>
    <w:rsid w:val="00783850"/>
    <w:rsid w:val="00785DE7"/>
    <w:rsid w:val="00786507"/>
    <w:rsid w:val="00787C21"/>
    <w:rsid w:val="00792014"/>
    <w:rsid w:val="00793ABE"/>
    <w:rsid w:val="0079552E"/>
    <w:rsid w:val="007A31F6"/>
    <w:rsid w:val="007A350F"/>
    <w:rsid w:val="007A36DC"/>
    <w:rsid w:val="007A455D"/>
    <w:rsid w:val="007A694C"/>
    <w:rsid w:val="007A7DEE"/>
    <w:rsid w:val="007B160C"/>
    <w:rsid w:val="007B3C29"/>
    <w:rsid w:val="007B41C9"/>
    <w:rsid w:val="007B7053"/>
    <w:rsid w:val="007B7D39"/>
    <w:rsid w:val="007C2FB0"/>
    <w:rsid w:val="007C3939"/>
    <w:rsid w:val="007C6903"/>
    <w:rsid w:val="007D0C7A"/>
    <w:rsid w:val="007D0ECB"/>
    <w:rsid w:val="007D137C"/>
    <w:rsid w:val="007D2F36"/>
    <w:rsid w:val="007D686C"/>
    <w:rsid w:val="007D73BD"/>
    <w:rsid w:val="007E09C1"/>
    <w:rsid w:val="007E32CA"/>
    <w:rsid w:val="007E5C86"/>
    <w:rsid w:val="007E6191"/>
    <w:rsid w:val="007F023E"/>
    <w:rsid w:val="007F3358"/>
    <w:rsid w:val="007F3A7D"/>
    <w:rsid w:val="007F465C"/>
    <w:rsid w:val="007F5D21"/>
    <w:rsid w:val="007F5F95"/>
    <w:rsid w:val="008008B4"/>
    <w:rsid w:val="00804070"/>
    <w:rsid w:val="00804FE9"/>
    <w:rsid w:val="00806BD2"/>
    <w:rsid w:val="00812EE0"/>
    <w:rsid w:val="008147CE"/>
    <w:rsid w:val="0081539D"/>
    <w:rsid w:val="00816B3C"/>
    <w:rsid w:val="00817548"/>
    <w:rsid w:val="0082227A"/>
    <w:rsid w:val="0082312F"/>
    <w:rsid w:val="00823464"/>
    <w:rsid w:val="00823731"/>
    <w:rsid w:val="00823C9E"/>
    <w:rsid w:val="00824093"/>
    <w:rsid w:val="008263FE"/>
    <w:rsid w:val="008267CD"/>
    <w:rsid w:val="00833343"/>
    <w:rsid w:val="008335A1"/>
    <w:rsid w:val="0083614E"/>
    <w:rsid w:val="00836D55"/>
    <w:rsid w:val="008371F0"/>
    <w:rsid w:val="00837FF4"/>
    <w:rsid w:val="00840BDF"/>
    <w:rsid w:val="00841C25"/>
    <w:rsid w:val="00841EB6"/>
    <w:rsid w:val="00842831"/>
    <w:rsid w:val="008451E9"/>
    <w:rsid w:val="00846732"/>
    <w:rsid w:val="008502E2"/>
    <w:rsid w:val="008507B1"/>
    <w:rsid w:val="00850B12"/>
    <w:rsid w:val="00854981"/>
    <w:rsid w:val="00854B27"/>
    <w:rsid w:val="00855E54"/>
    <w:rsid w:val="008564A8"/>
    <w:rsid w:val="008568E2"/>
    <w:rsid w:val="008609EF"/>
    <w:rsid w:val="008620F9"/>
    <w:rsid w:val="00863DA6"/>
    <w:rsid w:val="008669C0"/>
    <w:rsid w:val="00867876"/>
    <w:rsid w:val="00870037"/>
    <w:rsid w:val="00873932"/>
    <w:rsid w:val="00874061"/>
    <w:rsid w:val="008757D6"/>
    <w:rsid w:val="00877FC8"/>
    <w:rsid w:val="00882412"/>
    <w:rsid w:val="008824EB"/>
    <w:rsid w:val="00883ED0"/>
    <w:rsid w:val="00884BF4"/>
    <w:rsid w:val="00891B26"/>
    <w:rsid w:val="00891C72"/>
    <w:rsid w:val="008923D3"/>
    <w:rsid w:val="00895762"/>
    <w:rsid w:val="00897393"/>
    <w:rsid w:val="00897A4F"/>
    <w:rsid w:val="008A0D07"/>
    <w:rsid w:val="008A2227"/>
    <w:rsid w:val="008A4A47"/>
    <w:rsid w:val="008A4C53"/>
    <w:rsid w:val="008A5061"/>
    <w:rsid w:val="008A53E6"/>
    <w:rsid w:val="008A62A1"/>
    <w:rsid w:val="008B1812"/>
    <w:rsid w:val="008B22DB"/>
    <w:rsid w:val="008B271D"/>
    <w:rsid w:val="008B493E"/>
    <w:rsid w:val="008B6048"/>
    <w:rsid w:val="008C25B1"/>
    <w:rsid w:val="008C2B9E"/>
    <w:rsid w:val="008C3662"/>
    <w:rsid w:val="008C3A25"/>
    <w:rsid w:val="008C431F"/>
    <w:rsid w:val="008C46BF"/>
    <w:rsid w:val="008C4B7D"/>
    <w:rsid w:val="008C7283"/>
    <w:rsid w:val="008D0E35"/>
    <w:rsid w:val="008D1AF1"/>
    <w:rsid w:val="008D1D55"/>
    <w:rsid w:val="008D2C67"/>
    <w:rsid w:val="008E0409"/>
    <w:rsid w:val="008E15A3"/>
    <w:rsid w:val="008E15FB"/>
    <w:rsid w:val="008E18AB"/>
    <w:rsid w:val="008E5013"/>
    <w:rsid w:val="008E6DD0"/>
    <w:rsid w:val="008E75E9"/>
    <w:rsid w:val="008F7D82"/>
    <w:rsid w:val="00902C94"/>
    <w:rsid w:val="009060AD"/>
    <w:rsid w:val="00906393"/>
    <w:rsid w:val="009070DE"/>
    <w:rsid w:val="0090757E"/>
    <w:rsid w:val="009105FC"/>
    <w:rsid w:val="00910EE2"/>
    <w:rsid w:val="00911534"/>
    <w:rsid w:val="00913672"/>
    <w:rsid w:val="00913B1C"/>
    <w:rsid w:val="009142FE"/>
    <w:rsid w:val="00914FED"/>
    <w:rsid w:val="009155FE"/>
    <w:rsid w:val="00915706"/>
    <w:rsid w:val="00915ED2"/>
    <w:rsid w:val="00916018"/>
    <w:rsid w:val="00921853"/>
    <w:rsid w:val="0092359D"/>
    <w:rsid w:val="009235B4"/>
    <w:rsid w:val="00924EA2"/>
    <w:rsid w:val="00925018"/>
    <w:rsid w:val="0093009F"/>
    <w:rsid w:val="00930161"/>
    <w:rsid w:val="00930F1A"/>
    <w:rsid w:val="00931F1A"/>
    <w:rsid w:val="00933A04"/>
    <w:rsid w:val="009356CB"/>
    <w:rsid w:val="009402DE"/>
    <w:rsid w:val="0094275B"/>
    <w:rsid w:val="00944A16"/>
    <w:rsid w:val="0094649E"/>
    <w:rsid w:val="00947A40"/>
    <w:rsid w:val="00950EC3"/>
    <w:rsid w:val="009512E8"/>
    <w:rsid w:val="00953655"/>
    <w:rsid w:val="009542C3"/>
    <w:rsid w:val="00957FDF"/>
    <w:rsid w:val="009600FA"/>
    <w:rsid w:val="00960F74"/>
    <w:rsid w:val="009618F0"/>
    <w:rsid w:val="00962D5D"/>
    <w:rsid w:val="00964102"/>
    <w:rsid w:val="009653D1"/>
    <w:rsid w:val="009669FC"/>
    <w:rsid w:val="00971BFD"/>
    <w:rsid w:val="00974D9B"/>
    <w:rsid w:val="00976424"/>
    <w:rsid w:val="00977089"/>
    <w:rsid w:val="00981FA5"/>
    <w:rsid w:val="009853FF"/>
    <w:rsid w:val="00985E58"/>
    <w:rsid w:val="009862AC"/>
    <w:rsid w:val="00986699"/>
    <w:rsid w:val="00987A81"/>
    <w:rsid w:val="0099033A"/>
    <w:rsid w:val="00994106"/>
    <w:rsid w:val="009954C9"/>
    <w:rsid w:val="00997DD8"/>
    <w:rsid w:val="009A420B"/>
    <w:rsid w:val="009B0087"/>
    <w:rsid w:val="009B2716"/>
    <w:rsid w:val="009B5155"/>
    <w:rsid w:val="009C014F"/>
    <w:rsid w:val="009C0745"/>
    <w:rsid w:val="009C290C"/>
    <w:rsid w:val="009C3A23"/>
    <w:rsid w:val="009C510A"/>
    <w:rsid w:val="009C6995"/>
    <w:rsid w:val="009C7A3D"/>
    <w:rsid w:val="009C7AF7"/>
    <w:rsid w:val="009D108D"/>
    <w:rsid w:val="009D4B78"/>
    <w:rsid w:val="009D6776"/>
    <w:rsid w:val="009D68D0"/>
    <w:rsid w:val="009D7141"/>
    <w:rsid w:val="009D79DC"/>
    <w:rsid w:val="009D7FF0"/>
    <w:rsid w:val="009E13A3"/>
    <w:rsid w:val="009E32F3"/>
    <w:rsid w:val="009E499F"/>
    <w:rsid w:val="009E7149"/>
    <w:rsid w:val="009F4D51"/>
    <w:rsid w:val="009F5BDB"/>
    <w:rsid w:val="009F5D90"/>
    <w:rsid w:val="009F6BF3"/>
    <w:rsid w:val="009F75C3"/>
    <w:rsid w:val="00A003CE"/>
    <w:rsid w:val="00A01C0B"/>
    <w:rsid w:val="00A02A36"/>
    <w:rsid w:val="00A02D61"/>
    <w:rsid w:val="00A054F8"/>
    <w:rsid w:val="00A0550E"/>
    <w:rsid w:val="00A11325"/>
    <w:rsid w:val="00A12685"/>
    <w:rsid w:val="00A229EF"/>
    <w:rsid w:val="00A24687"/>
    <w:rsid w:val="00A25798"/>
    <w:rsid w:val="00A26060"/>
    <w:rsid w:val="00A35265"/>
    <w:rsid w:val="00A3527D"/>
    <w:rsid w:val="00A35C1D"/>
    <w:rsid w:val="00A35EE4"/>
    <w:rsid w:val="00A363A8"/>
    <w:rsid w:val="00A47376"/>
    <w:rsid w:val="00A47B81"/>
    <w:rsid w:val="00A50074"/>
    <w:rsid w:val="00A56A5D"/>
    <w:rsid w:val="00A57356"/>
    <w:rsid w:val="00A60CF3"/>
    <w:rsid w:val="00A617C7"/>
    <w:rsid w:val="00A63032"/>
    <w:rsid w:val="00A64383"/>
    <w:rsid w:val="00A655DA"/>
    <w:rsid w:val="00A656B1"/>
    <w:rsid w:val="00A67220"/>
    <w:rsid w:val="00A71ABD"/>
    <w:rsid w:val="00A721FF"/>
    <w:rsid w:val="00A74A7C"/>
    <w:rsid w:val="00A835E4"/>
    <w:rsid w:val="00A84092"/>
    <w:rsid w:val="00A85FB1"/>
    <w:rsid w:val="00A860FB"/>
    <w:rsid w:val="00A868ED"/>
    <w:rsid w:val="00A86A4C"/>
    <w:rsid w:val="00A877EF"/>
    <w:rsid w:val="00A915E0"/>
    <w:rsid w:val="00A91CD6"/>
    <w:rsid w:val="00A943C4"/>
    <w:rsid w:val="00A94B17"/>
    <w:rsid w:val="00A96EF8"/>
    <w:rsid w:val="00A97736"/>
    <w:rsid w:val="00AA03EF"/>
    <w:rsid w:val="00AA07EA"/>
    <w:rsid w:val="00AA23BB"/>
    <w:rsid w:val="00AA24C1"/>
    <w:rsid w:val="00AA32B3"/>
    <w:rsid w:val="00AA47AE"/>
    <w:rsid w:val="00AA4807"/>
    <w:rsid w:val="00AA4D1C"/>
    <w:rsid w:val="00AA5035"/>
    <w:rsid w:val="00AA6F25"/>
    <w:rsid w:val="00AB1690"/>
    <w:rsid w:val="00AB1C61"/>
    <w:rsid w:val="00AB1F69"/>
    <w:rsid w:val="00AB5802"/>
    <w:rsid w:val="00AC145F"/>
    <w:rsid w:val="00AC1FE9"/>
    <w:rsid w:val="00AC4384"/>
    <w:rsid w:val="00AC45E9"/>
    <w:rsid w:val="00AD1A15"/>
    <w:rsid w:val="00AD1A7B"/>
    <w:rsid w:val="00AD6F0F"/>
    <w:rsid w:val="00AE06B1"/>
    <w:rsid w:val="00AE1E85"/>
    <w:rsid w:val="00AE4C42"/>
    <w:rsid w:val="00AE5C6B"/>
    <w:rsid w:val="00AE7354"/>
    <w:rsid w:val="00AF50C9"/>
    <w:rsid w:val="00AF56B4"/>
    <w:rsid w:val="00AF5C88"/>
    <w:rsid w:val="00AF682B"/>
    <w:rsid w:val="00AF69B6"/>
    <w:rsid w:val="00AF76FC"/>
    <w:rsid w:val="00B0142D"/>
    <w:rsid w:val="00B0492E"/>
    <w:rsid w:val="00B04C59"/>
    <w:rsid w:val="00B05668"/>
    <w:rsid w:val="00B07C6A"/>
    <w:rsid w:val="00B07DBB"/>
    <w:rsid w:val="00B11757"/>
    <w:rsid w:val="00B11971"/>
    <w:rsid w:val="00B11D8D"/>
    <w:rsid w:val="00B12518"/>
    <w:rsid w:val="00B15B46"/>
    <w:rsid w:val="00B20EF9"/>
    <w:rsid w:val="00B21C1E"/>
    <w:rsid w:val="00B22EB1"/>
    <w:rsid w:val="00B22F74"/>
    <w:rsid w:val="00B253E4"/>
    <w:rsid w:val="00B26F4D"/>
    <w:rsid w:val="00B2767B"/>
    <w:rsid w:val="00B301C7"/>
    <w:rsid w:val="00B32A61"/>
    <w:rsid w:val="00B32AE8"/>
    <w:rsid w:val="00B33D97"/>
    <w:rsid w:val="00B34F98"/>
    <w:rsid w:val="00B354EA"/>
    <w:rsid w:val="00B36E61"/>
    <w:rsid w:val="00B41EC5"/>
    <w:rsid w:val="00B42315"/>
    <w:rsid w:val="00B42DD0"/>
    <w:rsid w:val="00B43761"/>
    <w:rsid w:val="00B43BF2"/>
    <w:rsid w:val="00B441FF"/>
    <w:rsid w:val="00B44C99"/>
    <w:rsid w:val="00B4527A"/>
    <w:rsid w:val="00B5105F"/>
    <w:rsid w:val="00B53CFA"/>
    <w:rsid w:val="00B555D6"/>
    <w:rsid w:val="00B56BCF"/>
    <w:rsid w:val="00B5725C"/>
    <w:rsid w:val="00B57A24"/>
    <w:rsid w:val="00B57AE6"/>
    <w:rsid w:val="00B57F9D"/>
    <w:rsid w:val="00B61ABB"/>
    <w:rsid w:val="00B66813"/>
    <w:rsid w:val="00B70628"/>
    <w:rsid w:val="00B710C3"/>
    <w:rsid w:val="00B767E5"/>
    <w:rsid w:val="00B81448"/>
    <w:rsid w:val="00B83A40"/>
    <w:rsid w:val="00B848F9"/>
    <w:rsid w:val="00B84A44"/>
    <w:rsid w:val="00B84ADD"/>
    <w:rsid w:val="00B85387"/>
    <w:rsid w:val="00B905C1"/>
    <w:rsid w:val="00B93610"/>
    <w:rsid w:val="00B9417E"/>
    <w:rsid w:val="00B9499D"/>
    <w:rsid w:val="00B94C33"/>
    <w:rsid w:val="00B96161"/>
    <w:rsid w:val="00BA3BA8"/>
    <w:rsid w:val="00BA6DDF"/>
    <w:rsid w:val="00BA7AE3"/>
    <w:rsid w:val="00BB06C0"/>
    <w:rsid w:val="00BB3661"/>
    <w:rsid w:val="00BB3EE8"/>
    <w:rsid w:val="00BB4CB0"/>
    <w:rsid w:val="00BB54A3"/>
    <w:rsid w:val="00BB7455"/>
    <w:rsid w:val="00BB752B"/>
    <w:rsid w:val="00BB7A9C"/>
    <w:rsid w:val="00BC187D"/>
    <w:rsid w:val="00BC4909"/>
    <w:rsid w:val="00BC631A"/>
    <w:rsid w:val="00BC722F"/>
    <w:rsid w:val="00BC7525"/>
    <w:rsid w:val="00BC7DEF"/>
    <w:rsid w:val="00BD04A6"/>
    <w:rsid w:val="00BD13D1"/>
    <w:rsid w:val="00BD2C6C"/>
    <w:rsid w:val="00BD2DF2"/>
    <w:rsid w:val="00BD31FB"/>
    <w:rsid w:val="00BD3337"/>
    <w:rsid w:val="00BD4A57"/>
    <w:rsid w:val="00BE2780"/>
    <w:rsid w:val="00BE464E"/>
    <w:rsid w:val="00BE79A5"/>
    <w:rsid w:val="00BF0F7E"/>
    <w:rsid w:val="00BF50DB"/>
    <w:rsid w:val="00BF59B5"/>
    <w:rsid w:val="00BF6FA7"/>
    <w:rsid w:val="00C017EF"/>
    <w:rsid w:val="00C023A9"/>
    <w:rsid w:val="00C03744"/>
    <w:rsid w:val="00C059BB"/>
    <w:rsid w:val="00C136F5"/>
    <w:rsid w:val="00C14324"/>
    <w:rsid w:val="00C14A64"/>
    <w:rsid w:val="00C17443"/>
    <w:rsid w:val="00C17B8D"/>
    <w:rsid w:val="00C201C9"/>
    <w:rsid w:val="00C230CC"/>
    <w:rsid w:val="00C24F40"/>
    <w:rsid w:val="00C2575A"/>
    <w:rsid w:val="00C26FBD"/>
    <w:rsid w:val="00C30280"/>
    <w:rsid w:val="00C3072E"/>
    <w:rsid w:val="00C30BF8"/>
    <w:rsid w:val="00C31FA4"/>
    <w:rsid w:val="00C32D15"/>
    <w:rsid w:val="00C346D8"/>
    <w:rsid w:val="00C43BC3"/>
    <w:rsid w:val="00C444C2"/>
    <w:rsid w:val="00C44BA8"/>
    <w:rsid w:val="00C45369"/>
    <w:rsid w:val="00C456EC"/>
    <w:rsid w:val="00C47BB0"/>
    <w:rsid w:val="00C50B5E"/>
    <w:rsid w:val="00C50CB5"/>
    <w:rsid w:val="00C51654"/>
    <w:rsid w:val="00C517A0"/>
    <w:rsid w:val="00C53747"/>
    <w:rsid w:val="00C53748"/>
    <w:rsid w:val="00C54A6F"/>
    <w:rsid w:val="00C56EAD"/>
    <w:rsid w:val="00C614F4"/>
    <w:rsid w:val="00C65E09"/>
    <w:rsid w:val="00C72769"/>
    <w:rsid w:val="00C72DB3"/>
    <w:rsid w:val="00C73048"/>
    <w:rsid w:val="00C73148"/>
    <w:rsid w:val="00C74CBC"/>
    <w:rsid w:val="00C74FAA"/>
    <w:rsid w:val="00C75A49"/>
    <w:rsid w:val="00C7643F"/>
    <w:rsid w:val="00C77C44"/>
    <w:rsid w:val="00C821E5"/>
    <w:rsid w:val="00C84F53"/>
    <w:rsid w:val="00C85E34"/>
    <w:rsid w:val="00C876D9"/>
    <w:rsid w:val="00C9039E"/>
    <w:rsid w:val="00C92258"/>
    <w:rsid w:val="00C93D47"/>
    <w:rsid w:val="00C9586E"/>
    <w:rsid w:val="00C9761B"/>
    <w:rsid w:val="00C97F15"/>
    <w:rsid w:val="00CA3665"/>
    <w:rsid w:val="00CA3F0F"/>
    <w:rsid w:val="00CA72B2"/>
    <w:rsid w:val="00CA7CDC"/>
    <w:rsid w:val="00CB466C"/>
    <w:rsid w:val="00CB529C"/>
    <w:rsid w:val="00CB73FE"/>
    <w:rsid w:val="00CB781C"/>
    <w:rsid w:val="00CB7F08"/>
    <w:rsid w:val="00CC0E9C"/>
    <w:rsid w:val="00CC120C"/>
    <w:rsid w:val="00CC1516"/>
    <w:rsid w:val="00CC305C"/>
    <w:rsid w:val="00CC390B"/>
    <w:rsid w:val="00CC4524"/>
    <w:rsid w:val="00CC4785"/>
    <w:rsid w:val="00CC5434"/>
    <w:rsid w:val="00CC62B6"/>
    <w:rsid w:val="00CC6377"/>
    <w:rsid w:val="00CC67A6"/>
    <w:rsid w:val="00CC6C1C"/>
    <w:rsid w:val="00CD14F3"/>
    <w:rsid w:val="00CD1C65"/>
    <w:rsid w:val="00CD390F"/>
    <w:rsid w:val="00CD7F57"/>
    <w:rsid w:val="00CE0808"/>
    <w:rsid w:val="00CE1CDA"/>
    <w:rsid w:val="00CE2816"/>
    <w:rsid w:val="00CE43C9"/>
    <w:rsid w:val="00CE5E67"/>
    <w:rsid w:val="00CE72BD"/>
    <w:rsid w:val="00CE73CD"/>
    <w:rsid w:val="00CF0B0E"/>
    <w:rsid w:val="00CF751C"/>
    <w:rsid w:val="00D01BC1"/>
    <w:rsid w:val="00D01E0A"/>
    <w:rsid w:val="00D02773"/>
    <w:rsid w:val="00D11634"/>
    <w:rsid w:val="00D12127"/>
    <w:rsid w:val="00D13633"/>
    <w:rsid w:val="00D167B2"/>
    <w:rsid w:val="00D17FE9"/>
    <w:rsid w:val="00D20875"/>
    <w:rsid w:val="00D2499E"/>
    <w:rsid w:val="00D308A0"/>
    <w:rsid w:val="00D312ED"/>
    <w:rsid w:val="00D319F3"/>
    <w:rsid w:val="00D36EEB"/>
    <w:rsid w:val="00D42CDD"/>
    <w:rsid w:val="00D44860"/>
    <w:rsid w:val="00D45064"/>
    <w:rsid w:val="00D4626E"/>
    <w:rsid w:val="00D470E6"/>
    <w:rsid w:val="00D47383"/>
    <w:rsid w:val="00D50B5B"/>
    <w:rsid w:val="00D51846"/>
    <w:rsid w:val="00D5287B"/>
    <w:rsid w:val="00D52DDF"/>
    <w:rsid w:val="00D53D38"/>
    <w:rsid w:val="00D53E7E"/>
    <w:rsid w:val="00D547FB"/>
    <w:rsid w:val="00D55A02"/>
    <w:rsid w:val="00D56D55"/>
    <w:rsid w:val="00D60433"/>
    <w:rsid w:val="00D63E0B"/>
    <w:rsid w:val="00D662FB"/>
    <w:rsid w:val="00D67E35"/>
    <w:rsid w:val="00D70E38"/>
    <w:rsid w:val="00D711D6"/>
    <w:rsid w:val="00D73F27"/>
    <w:rsid w:val="00D75036"/>
    <w:rsid w:val="00D76AD9"/>
    <w:rsid w:val="00D80F76"/>
    <w:rsid w:val="00D826D8"/>
    <w:rsid w:val="00D830F7"/>
    <w:rsid w:val="00D86E45"/>
    <w:rsid w:val="00D903AC"/>
    <w:rsid w:val="00D90878"/>
    <w:rsid w:val="00D92860"/>
    <w:rsid w:val="00D940D3"/>
    <w:rsid w:val="00D9428C"/>
    <w:rsid w:val="00D96E14"/>
    <w:rsid w:val="00DA0570"/>
    <w:rsid w:val="00DA0E5F"/>
    <w:rsid w:val="00DA1122"/>
    <w:rsid w:val="00DA370A"/>
    <w:rsid w:val="00DA5BC1"/>
    <w:rsid w:val="00DA7388"/>
    <w:rsid w:val="00DB11BF"/>
    <w:rsid w:val="00DB47D1"/>
    <w:rsid w:val="00DB5DB3"/>
    <w:rsid w:val="00DB6BF1"/>
    <w:rsid w:val="00DB7009"/>
    <w:rsid w:val="00DC2C8C"/>
    <w:rsid w:val="00DC33B6"/>
    <w:rsid w:val="00DC36E6"/>
    <w:rsid w:val="00DC3B97"/>
    <w:rsid w:val="00DC3DA6"/>
    <w:rsid w:val="00DC47DE"/>
    <w:rsid w:val="00DC4BC0"/>
    <w:rsid w:val="00DC7B33"/>
    <w:rsid w:val="00DC7C4A"/>
    <w:rsid w:val="00DD0CA0"/>
    <w:rsid w:val="00DD1262"/>
    <w:rsid w:val="00DD23C6"/>
    <w:rsid w:val="00DD3191"/>
    <w:rsid w:val="00DD6111"/>
    <w:rsid w:val="00DE1596"/>
    <w:rsid w:val="00DE2660"/>
    <w:rsid w:val="00DF07AA"/>
    <w:rsid w:val="00DF0ADA"/>
    <w:rsid w:val="00DF0E28"/>
    <w:rsid w:val="00DF19A7"/>
    <w:rsid w:val="00DF2720"/>
    <w:rsid w:val="00DF37FC"/>
    <w:rsid w:val="00DF4AE6"/>
    <w:rsid w:val="00DF5A02"/>
    <w:rsid w:val="00E005EA"/>
    <w:rsid w:val="00E01F13"/>
    <w:rsid w:val="00E04738"/>
    <w:rsid w:val="00E04DFF"/>
    <w:rsid w:val="00E069B2"/>
    <w:rsid w:val="00E10F3B"/>
    <w:rsid w:val="00E1623A"/>
    <w:rsid w:val="00E16498"/>
    <w:rsid w:val="00E16986"/>
    <w:rsid w:val="00E17B3D"/>
    <w:rsid w:val="00E204F7"/>
    <w:rsid w:val="00E2124A"/>
    <w:rsid w:val="00E27B54"/>
    <w:rsid w:val="00E3027A"/>
    <w:rsid w:val="00E30A69"/>
    <w:rsid w:val="00E326AE"/>
    <w:rsid w:val="00E32CD3"/>
    <w:rsid w:val="00E32E6C"/>
    <w:rsid w:val="00E3463F"/>
    <w:rsid w:val="00E34D0A"/>
    <w:rsid w:val="00E34D31"/>
    <w:rsid w:val="00E37192"/>
    <w:rsid w:val="00E42304"/>
    <w:rsid w:val="00E458B7"/>
    <w:rsid w:val="00E47634"/>
    <w:rsid w:val="00E507FB"/>
    <w:rsid w:val="00E51F7F"/>
    <w:rsid w:val="00E52C54"/>
    <w:rsid w:val="00E53D43"/>
    <w:rsid w:val="00E54F27"/>
    <w:rsid w:val="00E5551A"/>
    <w:rsid w:val="00E56054"/>
    <w:rsid w:val="00E5756F"/>
    <w:rsid w:val="00E57764"/>
    <w:rsid w:val="00E6006C"/>
    <w:rsid w:val="00E6273D"/>
    <w:rsid w:val="00E62BE5"/>
    <w:rsid w:val="00E63861"/>
    <w:rsid w:val="00E64067"/>
    <w:rsid w:val="00E64909"/>
    <w:rsid w:val="00E66052"/>
    <w:rsid w:val="00E66788"/>
    <w:rsid w:val="00E672A9"/>
    <w:rsid w:val="00E7163D"/>
    <w:rsid w:val="00E72BEF"/>
    <w:rsid w:val="00E749E7"/>
    <w:rsid w:val="00E7643C"/>
    <w:rsid w:val="00E76735"/>
    <w:rsid w:val="00E80AA1"/>
    <w:rsid w:val="00E84B35"/>
    <w:rsid w:val="00E85012"/>
    <w:rsid w:val="00E86145"/>
    <w:rsid w:val="00E905E3"/>
    <w:rsid w:val="00E90D64"/>
    <w:rsid w:val="00E91C78"/>
    <w:rsid w:val="00E9204D"/>
    <w:rsid w:val="00EA1762"/>
    <w:rsid w:val="00EA38E1"/>
    <w:rsid w:val="00EA4A9C"/>
    <w:rsid w:val="00EA5210"/>
    <w:rsid w:val="00EA60A7"/>
    <w:rsid w:val="00EA7B2B"/>
    <w:rsid w:val="00EB15FD"/>
    <w:rsid w:val="00EB3E9D"/>
    <w:rsid w:val="00EB3F38"/>
    <w:rsid w:val="00EB4412"/>
    <w:rsid w:val="00EB4B3B"/>
    <w:rsid w:val="00EB5786"/>
    <w:rsid w:val="00EB6709"/>
    <w:rsid w:val="00EB6BCF"/>
    <w:rsid w:val="00EB6F39"/>
    <w:rsid w:val="00EC01F1"/>
    <w:rsid w:val="00EC0775"/>
    <w:rsid w:val="00EC3894"/>
    <w:rsid w:val="00EC3F4A"/>
    <w:rsid w:val="00EC4141"/>
    <w:rsid w:val="00EC6B24"/>
    <w:rsid w:val="00ED284B"/>
    <w:rsid w:val="00ED3725"/>
    <w:rsid w:val="00ED3941"/>
    <w:rsid w:val="00ED43B6"/>
    <w:rsid w:val="00ED464E"/>
    <w:rsid w:val="00ED7108"/>
    <w:rsid w:val="00EE3084"/>
    <w:rsid w:val="00EE724E"/>
    <w:rsid w:val="00EE78EC"/>
    <w:rsid w:val="00EF0C3C"/>
    <w:rsid w:val="00EF1F75"/>
    <w:rsid w:val="00EF3974"/>
    <w:rsid w:val="00EF4ABF"/>
    <w:rsid w:val="00EF539A"/>
    <w:rsid w:val="00EF5D93"/>
    <w:rsid w:val="00F032CD"/>
    <w:rsid w:val="00F047A2"/>
    <w:rsid w:val="00F068AA"/>
    <w:rsid w:val="00F06B26"/>
    <w:rsid w:val="00F10195"/>
    <w:rsid w:val="00F122E1"/>
    <w:rsid w:val="00F1363D"/>
    <w:rsid w:val="00F13E31"/>
    <w:rsid w:val="00F14A55"/>
    <w:rsid w:val="00F14EB7"/>
    <w:rsid w:val="00F15BA6"/>
    <w:rsid w:val="00F15D72"/>
    <w:rsid w:val="00F21BC6"/>
    <w:rsid w:val="00F2590D"/>
    <w:rsid w:val="00F26CD4"/>
    <w:rsid w:val="00F32ED9"/>
    <w:rsid w:val="00F340EB"/>
    <w:rsid w:val="00F34975"/>
    <w:rsid w:val="00F35050"/>
    <w:rsid w:val="00F353A3"/>
    <w:rsid w:val="00F353B8"/>
    <w:rsid w:val="00F35A72"/>
    <w:rsid w:val="00F3623E"/>
    <w:rsid w:val="00F41B29"/>
    <w:rsid w:val="00F43ACE"/>
    <w:rsid w:val="00F45E04"/>
    <w:rsid w:val="00F47307"/>
    <w:rsid w:val="00F4740D"/>
    <w:rsid w:val="00F549CE"/>
    <w:rsid w:val="00F56207"/>
    <w:rsid w:val="00F6067A"/>
    <w:rsid w:val="00F6364B"/>
    <w:rsid w:val="00F65114"/>
    <w:rsid w:val="00F663C3"/>
    <w:rsid w:val="00F70FD0"/>
    <w:rsid w:val="00F7129F"/>
    <w:rsid w:val="00F739B0"/>
    <w:rsid w:val="00F73AC6"/>
    <w:rsid w:val="00F77329"/>
    <w:rsid w:val="00F85A0E"/>
    <w:rsid w:val="00F85CE2"/>
    <w:rsid w:val="00F86849"/>
    <w:rsid w:val="00F87502"/>
    <w:rsid w:val="00F87C29"/>
    <w:rsid w:val="00F901F6"/>
    <w:rsid w:val="00F90E4A"/>
    <w:rsid w:val="00F9204B"/>
    <w:rsid w:val="00F926E1"/>
    <w:rsid w:val="00F92B23"/>
    <w:rsid w:val="00F9394D"/>
    <w:rsid w:val="00F97BD0"/>
    <w:rsid w:val="00FA0638"/>
    <w:rsid w:val="00FA3547"/>
    <w:rsid w:val="00FA7DE5"/>
    <w:rsid w:val="00FB19D4"/>
    <w:rsid w:val="00FC0C27"/>
    <w:rsid w:val="00FC195F"/>
    <w:rsid w:val="00FC41D0"/>
    <w:rsid w:val="00FC5F07"/>
    <w:rsid w:val="00FC78D4"/>
    <w:rsid w:val="00FD2716"/>
    <w:rsid w:val="00FD2B99"/>
    <w:rsid w:val="00FD4537"/>
    <w:rsid w:val="00FD5802"/>
    <w:rsid w:val="00FD6A65"/>
    <w:rsid w:val="00FE1927"/>
    <w:rsid w:val="00FE3F5A"/>
    <w:rsid w:val="00FE5CC9"/>
    <w:rsid w:val="00FE5DFA"/>
    <w:rsid w:val="00FE7E3F"/>
    <w:rsid w:val="00FF18E2"/>
    <w:rsid w:val="00FF1E6C"/>
    <w:rsid w:val="00FF5DF1"/>
    <w:rsid w:val="00FF7339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ru v:ext="edit" colors="#cce8dc"/>
      <o:colormenu v:ext="edit" fillcolor="none"/>
    </o:shapedefaults>
    <o:shapelayout v:ext="edit">
      <o:idmap v:ext="edit" data="1"/>
    </o:shapelayout>
  </w:shapeDefaults>
  <w:decimalSymbol w:val="."/>
  <w:listSeparator w:val=","/>
  <w14:docId w14:val="6FD1E7F3"/>
  <w15:docId w15:val="{2CA0951B-2966-4BB3-8A9E-59313D99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765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39"/>
    <w:qFormat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link w:val="afd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52391B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52391B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52391B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52391B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52391B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52391B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52391B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52391B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52391B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52391B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52391B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52391B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52391B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52391B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52391B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52391B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52391B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52391B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52391B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52391B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52391B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52391B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52391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a"/>
    <w:qFormat/>
    <w:rsid w:val="00690385"/>
    <w:pPr>
      <w:overflowPunct/>
      <w:adjustRightInd w:val="0"/>
      <w:snapToGrid w:val="0"/>
      <w:ind w:left="2098" w:firstLineChars="0" w:firstLine="0"/>
      <w:jc w:val="left"/>
    </w:pPr>
    <w:rPr>
      <w:b/>
      <w:color w:val="000000" w:themeColor="text1"/>
      <w:spacing w:val="-10"/>
      <w:sz w:val="32"/>
      <w:u w:val="single" w:color="000000" w:themeColor="text1"/>
    </w:rPr>
  </w:style>
  <w:style w:type="table" w:customStyle="1" w:styleId="28">
    <w:name w:val="表格格線2"/>
    <w:basedOn w:val="a1"/>
    <w:next w:val="af0"/>
    <w:uiPriority w:val="59"/>
    <w:qFormat/>
    <w:rsid w:val="00D826D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表格格線3"/>
    <w:basedOn w:val="a1"/>
    <w:next w:val="af0"/>
    <w:uiPriority w:val="59"/>
    <w:qFormat/>
    <w:rsid w:val="00E16986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footnote text"/>
    <w:aliases w:val="註腳文字 字元 字元"/>
    <w:basedOn w:val="a"/>
    <w:link w:val="aff"/>
    <w:uiPriority w:val="99"/>
    <w:rsid w:val="006E33AE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character" w:customStyle="1" w:styleId="aff">
    <w:name w:val="註腳文字 字元"/>
    <w:aliases w:val="註腳文字 字元 字元 字元"/>
    <w:basedOn w:val="a0"/>
    <w:link w:val="afe"/>
    <w:uiPriority w:val="99"/>
    <w:rsid w:val="006E33AE"/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character" w:styleId="aff0">
    <w:name w:val="footnote reference"/>
    <w:aliases w:val="FR,Ref,de nota al pie,註腳內容,Error-Fußnotenzeichen5,Error-Fußnotenzeichen6,Error-Fußnotenzeichen3"/>
    <w:uiPriority w:val="99"/>
    <w:rsid w:val="006E33AE"/>
    <w:rPr>
      <w:vertAlign w:val="superscript"/>
    </w:rPr>
  </w:style>
  <w:style w:type="character" w:customStyle="1" w:styleId="afd">
    <w:name w:val="清單段落 字元"/>
    <w:link w:val="afc"/>
    <w:uiPriority w:val="34"/>
    <w:rsid w:val="00A054F8"/>
    <w:rPr>
      <w:rFonts w:ascii="Times New Roman" w:eastAsia="標楷體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FC605-AB38-4AD4-83C7-B2C9F1625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219</TotalTime>
  <Pages>4</Pages>
  <Words>839</Words>
  <Characters>4786</Characters>
  <Application>Microsoft Office Word</Application>
  <DocSecurity>0</DocSecurity>
  <Lines>39</Lines>
  <Paragraphs>11</Paragraphs>
  <ScaleCrop>false</ScaleCrop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115</cp:revision>
  <cp:lastPrinted>2025-06-29T09:01:00Z</cp:lastPrinted>
  <dcterms:created xsi:type="dcterms:W3CDTF">2023-06-28T03:29:00Z</dcterms:created>
  <dcterms:modified xsi:type="dcterms:W3CDTF">2025-07-11T08:28:00Z</dcterms:modified>
</cp:coreProperties>
</file>