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4D129" w14:textId="12F17794" w:rsidR="00736ADD" w:rsidRDefault="000C35E1" w:rsidP="006F7A3F">
      <w:pPr>
        <w:widowControl w:val="0"/>
        <w:tabs>
          <w:tab w:val="left" w:pos="1843"/>
        </w:tabs>
        <w:spacing w:afterLines="20" w:after="72" w:line="0" w:lineRule="atLeast"/>
        <w:ind w:firstLineChars="300" w:firstLine="961"/>
        <w:outlineLvl w:val="0"/>
        <w:rPr>
          <w:rFonts w:hAnsi="Times New Roman" w:cs="Times New Roman"/>
          <w:b/>
          <w:bCs/>
          <w:color w:val="000000" w:themeColor="text1"/>
          <w:sz w:val="32"/>
          <w:szCs w:val="32"/>
        </w:rPr>
      </w:pPr>
      <w:bookmarkStart w:id="0" w:name="_Hlk73911757"/>
      <w:r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4.</w:t>
      </w:r>
      <w:r w:rsidR="00F9581C" w:rsidRPr="00E50B69">
        <w:rPr>
          <w:rFonts w:hAnsi="Times New Roman" w:cs="Times New Roman" w:hint="eastAsia"/>
          <w:b/>
          <w:bCs/>
          <w:color w:val="000000" w:themeColor="text1"/>
          <w:sz w:val="32"/>
          <w:szCs w:val="32"/>
        </w:rPr>
        <w:t>國立陽明交通大學附設醫院作業基金</w:t>
      </w:r>
      <w:bookmarkEnd w:id="0"/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277"/>
        <w:gridCol w:w="994"/>
      </w:tblGrid>
      <w:tr w:rsidR="007214F3" w:rsidRPr="007214F3" w14:paraId="1E21429C" w14:textId="77777777" w:rsidTr="00CA7628">
        <w:trPr>
          <w:trHeight w:val="397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58E2FF1C" w14:textId="41DF0877" w:rsidR="007C3ED5" w:rsidRPr="007214F3" w:rsidRDefault="005333C5" w:rsidP="00A411B1">
            <w:pPr>
              <w:widowControl w:val="0"/>
              <w:overflowPunct/>
              <w:snapToGrid w:val="0"/>
              <w:ind w:leftChars="-174" w:left="-418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國立陽明交通大學附設醫院作業基金收支餘</w:t>
            </w:r>
            <w:proofErr w:type="gramStart"/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8F3AD0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</w:t>
            </w:r>
            <w:r w:rsidR="007C3ED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1761CDCF" w14:textId="58EBAE91" w:rsidR="007C3ED5" w:rsidRPr="007214F3" w:rsidRDefault="007C3ED5" w:rsidP="002F11C5">
            <w:pPr>
              <w:widowControl w:val="0"/>
              <w:tabs>
                <w:tab w:val="left" w:pos="4102"/>
                <w:tab w:val="left" w:pos="8484"/>
              </w:tabs>
              <w:overflowPunct/>
              <w:snapToGrid w:val="0"/>
              <w:ind w:rightChars="-5" w:right="-12" w:firstLineChars="0" w:firstLine="0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8F3AD0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3</w:t>
            </w:r>
            <w:proofErr w:type="gramEnd"/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913653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65631B84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D052E4A" w14:textId="77777777" w:rsidR="007C3ED5" w:rsidRPr="007214F3" w:rsidRDefault="007C3ED5" w:rsidP="006F7A3F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6F7A3F">
              <w:rPr>
                <w:rFonts w:cs="Times New Roman" w:hint="eastAsia"/>
                <w:color w:val="000000" w:themeColor="text1"/>
                <w:spacing w:val="-20"/>
                <w:szCs w:val="20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ACDC1FF" w14:textId="77777777" w:rsidR="007C3ED5" w:rsidRPr="007214F3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pacing w:val="-20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29829E1" w14:textId="77777777" w:rsidR="007C3ED5" w:rsidRPr="006F7A3F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6F7A3F">
              <w:rPr>
                <w:rFonts w:cs="Times New Roman" w:hint="eastAsia"/>
                <w:color w:val="000000" w:themeColor="text1"/>
                <w:spacing w:val="-20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28B7933" w14:textId="77777777" w:rsidR="007C3ED5" w:rsidRPr="006F7A3F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6F7A3F">
              <w:rPr>
                <w:rFonts w:cs="Times New Roman" w:hint="eastAsia"/>
                <w:color w:val="000000" w:themeColor="text1"/>
                <w:spacing w:val="-20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BB578EA" w14:textId="77777777" w:rsidR="007C3ED5" w:rsidRPr="006F7A3F" w:rsidRDefault="007C3ED5" w:rsidP="006F7A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6F7A3F">
              <w:rPr>
                <w:rFonts w:cs="Times New Roman" w:hint="eastAsia"/>
                <w:color w:val="000000" w:themeColor="text1"/>
                <w:spacing w:val="-20"/>
                <w:szCs w:val="2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EC653F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審定數與預算數</w:t>
            </w:r>
          </w:p>
          <w:p w14:paraId="66F52396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比較增減</w:t>
            </w:r>
          </w:p>
        </w:tc>
      </w:tr>
      <w:tr w:rsidR="007214F3" w:rsidRPr="007214F3" w14:paraId="0CD38137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23719E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8CA8BFF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D69880F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49579CB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56E527C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14:paraId="045F54EA" w14:textId="77777777" w:rsidR="007C3ED5" w:rsidRPr="007214F3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58493DC5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B84BB4" w:rsidRPr="007214F3" w14:paraId="5B7D213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0DBDF" w14:textId="4C86D0F4" w:rsidR="00B84BB4" w:rsidRPr="007214F3" w:rsidRDefault="00B84BB4" w:rsidP="006F7A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CFB908" w14:textId="5820E0D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3,750,455,000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FA122A" w14:textId="5A396EB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3,927,840,165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97C02E" w14:textId="5E58D436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B48645" w14:textId="65D00C7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3,927,840,165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618FCB92" w14:textId="24168816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177,385,165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4819D51" w14:textId="42BB576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4.73</w:t>
            </w:r>
          </w:p>
        </w:tc>
      </w:tr>
      <w:tr w:rsidR="00B84BB4" w:rsidRPr="007214F3" w14:paraId="213C3C69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7101D1" w14:textId="4C8D9463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F94E8" w14:textId="59CF947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3,574,682,000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E043ED" w14:textId="18814156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3,752,082,707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9AA50D" w14:textId="6C8F44B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BAC847" w14:textId="352FFB1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3,752,082,707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6A21C7E" w14:textId="5C57C82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177,400,707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042BD94E" w14:textId="5AADAFC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4.96</w:t>
            </w:r>
          </w:p>
        </w:tc>
      </w:tr>
      <w:tr w:rsidR="00B84BB4" w:rsidRPr="007214F3" w14:paraId="26951589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EE64F07" w14:textId="45C3740B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7292F1" w14:textId="6D61344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175,773,000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7BE165" w14:textId="7D14A61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175,757,458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82C239" w14:textId="0FB485E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C61D913" w14:textId="339F08B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175,757,458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0D19BF9" w14:textId="5AF53C3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- 15,542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45972C6" w14:textId="31CF123E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- 0.01</w:t>
            </w:r>
          </w:p>
        </w:tc>
      </w:tr>
      <w:tr w:rsidR="00B84BB4" w:rsidRPr="007214F3" w14:paraId="5B15CCB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67E922" w14:textId="1D7C91CE" w:rsidR="00B84BB4" w:rsidRPr="007214F3" w:rsidRDefault="00B84BB4" w:rsidP="006F7A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679850" w14:textId="2631ADE4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3,860,303,000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4B2289" w14:textId="2D067A6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3,909,047,401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78A3C7" w14:textId="6B2E042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300A79" w14:textId="7A6C2A6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3,909,047,401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80E7D22" w14:textId="1018354F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48,744,401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EE3252C" w14:textId="27C9CA6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1.26</w:t>
            </w:r>
          </w:p>
        </w:tc>
      </w:tr>
      <w:tr w:rsidR="00B84BB4" w:rsidRPr="007214F3" w14:paraId="1129A7E0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5B3480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教學成本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9F482" w14:textId="7FEBFC4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231,815,000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25E92D" w14:textId="1F9C103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209,117,533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6F6E43" w14:textId="645CE45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E5F78E" w14:textId="420B4C3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209,117,533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656B5C3" w14:textId="54185CA4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- 22,697,467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787D600" w14:textId="2E45C02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- 9.79</w:t>
            </w:r>
          </w:p>
        </w:tc>
      </w:tr>
      <w:tr w:rsidR="00B84BB4" w:rsidRPr="007214F3" w14:paraId="01B7C36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1A091B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DC0449" w14:textId="10CD2BE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3,504,098,000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9D3631" w14:textId="79C0EAE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3,544,386,017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34CF30" w14:textId="4A816A0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CFD5907" w14:textId="27B5F25E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3,544,386,017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E4D2D4C" w14:textId="01D55DC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40,288,017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31CF8896" w14:textId="223930D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1.15</w:t>
            </w:r>
          </w:p>
        </w:tc>
      </w:tr>
      <w:tr w:rsidR="00B84BB4" w:rsidRPr="007214F3" w14:paraId="33A7D5F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1CF0E66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680E55" w14:textId="329B3FF0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1,665,000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FADB51" w14:textId="15E3BA7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3,195,100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BCA226" w14:textId="0B2E03E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A5389D" w14:textId="042171E0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3,195,100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B79AA56" w14:textId="176F621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1,530,100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5889424" w14:textId="3533F106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91.90</w:t>
            </w:r>
          </w:p>
        </w:tc>
      </w:tr>
      <w:tr w:rsidR="00B84BB4" w:rsidRPr="007214F3" w14:paraId="0C234B8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C810A3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3327FD" w14:textId="6A6EB843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122,725,000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91E888" w14:textId="6407B1A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152,348,751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927828" w14:textId="7EF3A8A4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186CB4" w14:textId="75C044F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152,348,751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90EE486" w14:textId="0C197070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29,623,751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B61A5D3" w14:textId="2DA90F9F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24.14</w:t>
            </w:r>
          </w:p>
        </w:tc>
      </w:tr>
      <w:tr w:rsidR="00B84BB4" w:rsidRPr="007214F3" w14:paraId="5245ADB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50C2D" w14:textId="77777777" w:rsidR="00B84BB4" w:rsidRPr="007214F3" w:rsidRDefault="00B84BB4" w:rsidP="00EB310F">
            <w:pPr>
              <w:widowControl w:val="0"/>
              <w:overflowPunct/>
              <w:ind w:rightChars="-2" w:right="-5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80F289" w14:textId="3FAA770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- 109,848,000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E569F4" w14:textId="13A1812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18,792,764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1E9CF8" w14:textId="1A94655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789C27" w14:textId="6E1B5769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18,792,764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070B57A4" w14:textId="42D1925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128,640,764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92DEF64" w14:textId="67A9EA4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45AC3223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270067" w14:textId="77777777" w:rsidR="00B84BB4" w:rsidRPr="007214F3" w:rsidRDefault="00B84BB4" w:rsidP="006F7A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4759F8" w14:textId="00A20EAF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131,210,000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533DD0" w14:textId="53B1E9E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363,423,415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770950" w14:textId="4D1D285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AD171B" w14:textId="4F65DD69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363,423,415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495C46DE" w14:textId="241215F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232,213,415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7417873D" w14:textId="458BB0E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176.98</w:t>
            </w:r>
          </w:p>
        </w:tc>
      </w:tr>
      <w:tr w:rsidR="00B84BB4" w:rsidRPr="007214F3" w14:paraId="57D9C23E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0C2FAB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8DB3D9" w14:textId="20311B9F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6,390,000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396812" w14:textId="67BBC5EE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21,129,659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5A4505" w14:textId="3FC9DEA4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16996B" w14:textId="46AA7D2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21,129,659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68089E72" w14:textId="4AD7DB9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14,739,659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DB36FEE" w14:textId="37C265E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230.67</w:t>
            </w:r>
          </w:p>
        </w:tc>
      </w:tr>
      <w:tr w:rsidR="00B84BB4" w:rsidRPr="007214F3" w14:paraId="6CA815E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FDBAFC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B360E" w14:textId="109FC19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124,820,000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558F21" w14:textId="19EC8017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342,293,756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60A8E1" w14:textId="4A962F9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3B6295" w14:textId="4F9C1E54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342,293,756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5C41B35D" w14:textId="5E2AC45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217,473,756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5F8AD8B2" w14:textId="6A7067C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174.23</w:t>
            </w:r>
          </w:p>
        </w:tc>
      </w:tr>
      <w:tr w:rsidR="00B84BB4" w:rsidRPr="007214F3" w14:paraId="50EAEB8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C4430" w14:textId="77777777" w:rsidR="00B84BB4" w:rsidRPr="007214F3" w:rsidRDefault="00B84BB4" w:rsidP="006F7A3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B0AB31" w14:textId="59912FF9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14,423,000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A47B21" w14:textId="05633A13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5,208,604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144C13" w14:textId="00BF86D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B73963" w14:textId="3DBBB22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5,208,604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721658E" w14:textId="27EE9753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- 9,214,396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741C338" w14:textId="5A2AF6E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- 63.89</w:t>
            </w:r>
          </w:p>
        </w:tc>
      </w:tr>
      <w:tr w:rsidR="00B84BB4" w:rsidRPr="007214F3" w14:paraId="5056B2DA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5A45A6" w14:textId="77777777" w:rsidR="00B84BB4" w:rsidRPr="007214F3" w:rsidRDefault="00B84BB4" w:rsidP="006F7A3F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2EE692" w14:textId="335A80DB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14,423,000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502CC8" w14:textId="64E01702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5,208,604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D2C1E9" w14:textId="34B058D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65C58A" w14:textId="7210877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5,208,604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3857F3F5" w14:textId="05CA461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- 9,214,396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2136DA05" w14:textId="0B4D756F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- 63.89</w:t>
            </w:r>
          </w:p>
        </w:tc>
      </w:tr>
      <w:tr w:rsidR="00B84BB4" w:rsidRPr="007214F3" w14:paraId="55C739BD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84883" w14:textId="77777777" w:rsidR="00B84BB4" w:rsidRPr="007214F3" w:rsidRDefault="00B84BB4" w:rsidP="00EB310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業務外賸餘（短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A291F9" w14:textId="2775A13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116,787,000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C6C2C4" w14:textId="2139CE4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358,214,811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A2AB3B8" w14:textId="55FEA8F0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3D5D80" w14:textId="1DE00425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358,214,811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14:paraId="1438F888" w14:textId="7934FA8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241,427,811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8A324CA" w14:textId="4496268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206.72</w:t>
            </w:r>
          </w:p>
        </w:tc>
      </w:tr>
      <w:tr w:rsidR="00B84BB4" w:rsidRPr="007214F3" w14:paraId="70ED2BAE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FEF820" w14:textId="77777777" w:rsidR="00B84BB4" w:rsidRPr="007214F3" w:rsidRDefault="00B84BB4" w:rsidP="00EB310F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本期賸餘（短</w:t>
            </w:r>
            <w:proofErr w:type="gramStart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E81D61E" w14:textId="4B6A795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6,939,000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600055B" w14:textId="6AC552C8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377,007,575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9DA4055" w14:textId="08D25D8A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4E2F9A2" w14:textId="0781AB3D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377,007,575</w:t>
            </w:r>
          </w:p>
        </w:tc>
        <w:tc>
          <w:tcPr>
            <w:tcW w:w="1277" w:type="dxa"/>
            <w:tcBorders>
              <w:top w:val="nil"/>
              <w:bottom w:val="single" w:sz="8" w:space="0" w:color="auto"/>
            </w:tcBorders>
            <w:vAlign w:val="center"/>
          </w:tcPr>
          <w:p w14:paraId="428FA640" w14:textId="650F7CC1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370,068,575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BE9BC65" w14:textId="7D60B4FC" w:rsidR="00B84BB4" w:rsidRPr="00F67598" w:rsidRDefault="00B84BB4" w:rsidP="006F7A3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5,333.17</w:t>
            </w:r>
          </w:p>
        </w:tc>
      </w:tr>
    </w:tbl>
    <w:p w14:paraId="203DAC23" w14:textId="275CF043" w:rsidR="007C3ED5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firstLineChars="0" w:firstLine="0"/>
        <w:rPr>
          <w:color w:val="000000" w:themeColor="text1"/>
        </w:rPr>
      </w:pPr>
    </w:p>
    <w:p w14:paraId="337A1215" w14:textId="6D095B40" w:rsidR="002F11C5" w:rsidRPr="007214F3" w:rsidRDefault="002F11C5" w:rsidP="00A411B1">
      <w:pPr>
        <w:tabs>
          <w:tab w:val="left" w:pos="408"/>
        </w:tabs>
        <w:adjustRightInd w:val="0"/>
        <w:snapToGrid w:val="0"/>
        <w:spacing w:line="240" w:lineRule="exact"/>
        <w:ind w:firstLineChars="0" w:firstLine="0"/>
        <w:jc w:val="center"/>
        <w:rPr>
          <w:color w:val="000000" w:themeColor="text1"/>
        </w:rPr>
      </w:pP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437"/>
        <w:gridCol w:w="943"/>
        <w:gridCol w:w="749"/>
        <w:gridCol w:w="631"/>
        <w:gridCol w:w="1061"/>
        <w:gridCol w:w="319"/>
        <w:gridCol w:w="1081"/>
        <w:gridCol w:w="196"/>
        <w:gridCol w:w="994"/>
      </w:tblGrid>
      <w:tr w:rsidR="007214F3" w:rsidRPr="007214F3" w14:paraId="3CCECD1C" w14:textId="77777777" w:rsidTr="00CA7628">
        <w:tc>
          <w:tcPr>
            <w:tcW w:w="10219" w:type="dxa"/>
            <w:gridSpan w:val="11"/>
          </w:tcPr>
          <w:p w14:paraId="47A57B8F" w14:textId="7EA1FD2C" w:rsidR="007C3ED5" w:rsidRPr="007214F3" w:rsidRDefault="00736ADD" w:rsidP="00A411B1">
            <w:pPr>
              <w:widowControl w:val="0"/>
              <w:tabs>
                <w:tab w:val="left" w:pos="1400"/>
                <w:tab w:val="left" w:pos="1800"/>
              </w:tabs>
              <w:overflowPunct/>
              <w:snapToGrid w:val="0"/>
              <w:ind w:leftChars="-162" w:left="-389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</w:t>
            </w:r>
            <w:proofErr w:type="gramStart"/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E7397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撥補審定表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3281E8DA" w14:textId="676E5C53" w:rsidR="007C3ED5" w:rsidRPr="007214F3" w:rsidRDefault="007C3ED5" w:rsidP="002F11C5">
            <w:pPr>
              <w:widowControl w:val="0"/>
              <w:tabs>
                <w:tab w:val="left" w:pos="4102"/>
                <w:tab w:val="left" w:pos="8486"/>
              </w:tabs>
              <w:overflowPunct/>
              <w:snapToGrid w:val="0"/>
              <w:ind w:rightChars="-35" w:right="-84" w:firstLineChars="0" w:firstLine="0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color w:val="000000" w:themeColor="text1"/>
                <w:spacing w:val="6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color w:val="000000" w:themeColor="text1"/>
              </w:rPr>
              <w:t>1</w:t>
            </w:r>
            <w:r w:rsidR="00706174" w:rsidRPr="007214F3">
              <w:rPr>
                <w:rFonts w:hint="eastAsia"/>
                <w:color w:val="000000" w:themeColor="text1"/>
              </w:rPr>
              <w:t>1</w:t>
            </w:r>
            <w:r w:rsidR="00B84BB4">
              <w:rPr>
                <w:rFonts w:hint="eastAsia"/>
                <w:color w:val="000000" w:themeColor="text1"/>
              </w:rPr>
              <w:t>3</w:t>
            </w:r>
            <w:proofErr w:type="gramEnd"/>
            <w:r w:rsidRPr="007214F3">
              <w:rPr>
                <w:rFonts w:hint="eastAsia"/>
                <w:color w:val="000000" w:themeColor="text1"/>
              </w:rPr>
              <w:t>年度</w:t>
            </w:r>
            <w:r w:rsidRPr="007214F3">
              <w:rPr>
                <w:rFonts w:hint="eastAsia"/>
                <w:color w:val="000000" w:themeColor="text1"/>
              </w:rPr>
              <w:tab/>
            </w:r>
            <w:r w:rsidR="00913653">
              <w:rPr>
                <w:rFonts w:cs="Times New Roman" w:hint="eastAsia"/>
                <w:color w:val="000000" w:themeColor="text1"/>
                <w:sz w:val="27"/>
                <w:szCs w:val="27"/>
              </w:rPr>
              <w:t xml:space="preserve">　</w:t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0EE07EA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9F83CF" w14:textId="77777777" w:rsidR="007C3ED5" w:rsidRPr="007214F3" w:rsidRDefault="007C3ED5" w:rsidP="00EB310F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9097D4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41D94FC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DE92969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修正數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4E6A53D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214F3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決算審定數</w:t>
            </w:r>
          </w:p>
        </w:tc>
        <w:tc>
          <w:tcPr>
            <w:tcW w:w="2271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5E1E5A" w14:textId="77777777" w:rsidR="007C3ED5" w:rsidRPr="00195739" w:rsidRDefault="007C3ED5" w:rsidP="0042405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審定數與預算數</w:t>
            </w:r>
          </w:p>
          <w:p w14:paraId="68BF5303" w14:textId="77777777" w:rsidR="007C3ED5" w:rsidRPr="00195739" w:rsidRDefault="007C3ED5" w:rsidP="0042405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比較增減</w:t>
            </w:r>
          </w:p>
        </w:tc>
      </w:tr>
      <w:tr w:rsidR="007214F3" w:rsidRPr="007214F3" w14:paraId="6D47B18F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6750A3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78D6F1A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7EC3C3F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CD003D9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3304FD6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vAlign w:val="center"/>
          </w:tcPr>
          <w:p w14:paraId="0F737A78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金額</w:t>
            </w:r>
          </w:p>
        </w:tc>
        <w:tc>
          <w:tcPr>
            <w:tcW w:w="994" w:type="dxa"/>
            <w:tcBorders>
              <w:bottom w:val="single" w:sz="8" w:space="0" w:color="auto"/>
              <w:right w:val="nil"/>
            </w:tcBorders>
            <w:vAlign w:val="center"/>
          </w:tcPr>
          <w:p w14:paraId="5C2E0A22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％</w:t>
            </w:r>
          </w:p>
        </w:tc>
      </w:tr>
      <w:tr w:rsidR="00B84BB4" w:rsidRPr="007214F3" w14:paraId="0DF0F33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273BAC6" w14:textId="77777777" w:rsidR="00B84BB4" w:rsidRPr="007214F3" w:rsidRDefault="00B84BB4" w:rsidP="00B84BB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CD139A3" w14:textId="7931568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179,785,000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19CF7DB" w14:textId="2225633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741,183,234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DD7E00" w14:textId="5EF2A36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5379FFE" w14:textId="2526349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741,183,234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12018C86" w14:textId="702635A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561,398,234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0789B76" w14:textId="48B852B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312.26</w:t>
            </w:r>
          </w:p>
        </w:tc>
      </w:tr>
      <w:tr w:rsidR="00B84BB4" w:rsidRPr="007214F3" w14:paraId="3E9DA38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AEFCF6" w14:textId="77777777" w:rsidR="00B84BB4" w:rsidRPr="007214F3" w:rsidRDefault="00B84BB4" w:rsidP="00B84BB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2B58DD" w14:textId="557C799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6,939,000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44FCD48D" w14:textId="11A7ED8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377,007,575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272FCE4" w14:textId="2E80B8B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05C7E3D" w14:textId="29D2465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377,007,575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763A19B" w14:textId="06C7E5D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370,068,575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443BA109" w14:textId="7FA6D0EE" w:rsidR="00B84BB4" w:rsidRPr="00F67598" w:rsidRDefault="00B84BB4" w:rsidP="00424050">
            <w:pPr>
              <w:widowControl w:val="0"/>
              <w:overflowPunct/>
              <w:ind w:leftChars="-18" w:left="-43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5,333.17</w:t>
            </w:r>
          </w:p>
        </w:tc>
      </w:tr>
      <w:tr w:rsidR="00B84BB4" w:rsidRPr="007214F3" w14:paraId="7C9637F1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970992" w14:textId="77777777" w:rsidR="00B84BB4" w:rsidRPr="007214F3" w:rsidRDefault="00B84BB4" w:rsidP="00B84BB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570139" w14:textId="45FB448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172,846,000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DD6EA16" w14:textId="250DF5C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364,175,659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8DF0392" w14:textId="729CBC8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6E98A6A4" w14:textId="5FA34CB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364,175,659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13DE107" w14:textId="6433E65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191,329,659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DEEC8B2" w14:textId="4611BEA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110.69</w:t>
            </w:r>
          </w:p>
        </w:tc>
      </w:tr>
      <w:tr w:rsidR="00B84BB4" w:rsidRPr="007214F3" w14:paraId="224F08D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8A1034" w14:textId="4BEBD522" w:rsidR="00B84BB4" w:rsidRPr="007214F3" w:rsidRDefault="00B84BB4" w:rsidP="00B84BB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9C8942" w14:textId="684DBC8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1F4A982C" w14:textId="15C4AEA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0BBC98BE" w14:textId="5F71224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D3C72CF" w14:textId="6C41DA3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50,000,000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30D5B78" w14:textId="3364A7F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627AF67D" w14:textId="2471857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</w:tr>
      <w:tr w:rsidR="00B84BB4" w:rsidRPr="007214F3" w14:paraId="0036D762" w14:textId="77777777" w:rsidTr="004240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24573" w14:textId="26FD2F62" w:rsidR="00B84BB4" w:rsidRPr="007214F3" w:rsidRDefault="00B84BB4" w:rsidP="00B84BB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kern w:val="0"/>
                <w:sz w:val="22"/>
                <w:szCs w:val="20"/>
              </w:rPr>
              <w:t>賸餘撥充基金數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1F3AD9" w14:textId="0D35F5A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2B216A27" w14:textId="6AD5EAE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50,000,000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3BF23368" w14:textId="1B875EE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nil"/>
            </w:tcBorders>
            <w:vAlign w:val="center"/>
          </w:tcPr>
          <w:p w14:paraId="55AB036F" w14:textId="48E33C4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50,000,000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1CAF8D52" w14:textId="3F53D7D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nil"/>
            </w:tcBorders>
            <w:vAlign w:val="center"/>
          </w:tcPr>
          <w:p w14:paraId="15CD4E05" w14:textId="4BD48F8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B84BB4" w:rsidRPr="007214F3" w14:paraId="0D716329" w14:textId="77777777" w:rsidTr="004240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ED0C51" w14:textId="77777777" w:rsidR="00B84BB4" w:rsidRPr="007214F3" w:rsidRDefault="00B84BB4" w:rsidP="00B84BB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5FE4B55" w14:textId="6B1FE32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129,785,000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9CAF6F" w14:textId="1C9B805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691,183,234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102E79A" w14:textId="0F33799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77BD438" w14:textId="453833E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691,183,234</w:t>
            </w:r>
          </w:p>
        </w:tc>
        <w:tc>
          <w:tcPr>
            <w:tcW w:w="1277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4891095" w14:textId="0A01E34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561,398,234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4DEC5D" w14:textId="0030281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432.56</w:t>
            </w:r>
          </w:p>
        </w:tc>
      </w:tr>
      <w:tr w:rsidR="007214F3" w:rsidRPr="007214F3" w14:paraId="1BBB3FED" w14:textId="77777777" w:rsidTr="00CA7628">
        <w:trPr>
          <w:trHeight w:val="541"/>
          <w:tblHeader/>
        </w:trPr>
        <w:tc>
          <w:tcPr>
            <w:tcW w:w="10219" w:type="dxa"/>
            <w:gridSpan w:val="11"/>
            <w:tcBorders>
              <w:bottom w:val="single" w:sz="8" w:space="0" w:color="auto"/>
            </w:tcBorders>
          </w:tcPr>
          <w:p w14:paraId="648868F6" w14:textId="59E3A892" w:rsidR="00264876" w:rsidRPr="007214F3" w:rsidRDefault="001E49FF" w:rsidP="00A411B1">
            <w:pPr>
              <w:widowControl w:val="0"/>
              <w:overflowPunct/>
              <w:snapToGrid w:val="0"/>
              <w:ind w:firstLineChars="0" w:firstLine="0"/>
              <w:jc w:val="center"/>
              <w:rPr>
                <w:color w:val="000000" w:themeColor="text1"/>
              </w:rPr>
            </w:pPr>
            <w:r w:rsidRPr="007214F3">
              <w:rPr>
                <w:color w:val="000000" w:themeColor="text1"/>
              </w:rPr>
              <w:lastRenderedPageBreak/>
              <w:br w:type="page"/>
            </w:r>
            <w:r w:rsidR="000D14D7" w:rsidRPr="007214F3">
              <w:rPr>
                <w:rFonts w:hint="eastAsia"/>
                <w:color w:val="000000" w:themeColor="text1"/>
                <w:sz w:val="32"/>
                <w:u w:val="single"/>
              </w:rPr>
              <w:t xml:space="preserve">　</w:t>
            </w:r>
            <w:r w:rsidR="00981895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國立陽明交通大學附設醫院作業基金</w:t>
            </w:r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="00C154FB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>審定後現金流量表</w:t>
            </w:r>
            <w:r w:rsidR="00C17081" w:rsidRPr="007214F3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14:paraId="7D1EA560" w14:textId="2C1FE8E8" w:rsidR="007C3ED5" w:rsidRPr="007214F3" w:rsidRDefault="007C3ED5" w:rsidP="002F11C5">
            <w:pPr>
              <w:widowControl w:val="0"/>
              <w:tabs>
                <w:tab w:val="left" w:pos="4662"/>
              </w:tabs>
              <w:overflowPunct/>
              <w:snapToGrid w:val="0"/>
              <w:ind w:firstLineChars="0" w:firstLine="0"/>
              <w:jc w:val="right"/>
              <w:rPr>
                <w:b/>
                <w:color w:val="000000" w:themeColor="text1"/>
                <w:sz w:val="32"/>
                <w:u w:val="single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proofErr w:type="gramStart"/>
            <w:r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3</w:t>
            </w:r>
            <w:proofErr w:type="gramEnd"/>
            <w:r w:rsidRPr="007214F3">
              <w:rPr>
                <w:rFonts w:cs="Times New Roman" w:hint="eastAsia"/>
                <w:color w:val="000000" w:themeColor="text1"/>
                <w:szCs w:val="20"/>
              </w:rPr>
              <w:t>年度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Pr="007214F3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7214F3" w:rsidRPr="007214F3" w14:paraId="2B79B035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4245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9017DF" w14:textId="77777777" w:rsidR="007C3ED5" w:rsidRPr="007214F3" w:rsidRDefault="007C3ED5" w:rsidP="00424050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  <w:r w:rsidRPr="00EB310F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7F0CFBB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42405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C5E0D60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424050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2590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3410EA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比較增減</w:t>
            </w:r>
          </w:p>
        </w:tc>
      </w:tr>
      <w:tr w:rsidR="007214F3" w:rsidRPr="007214F3" w14:paraId="0F0D51B6" w14:textId="77777777" w:rsidTr="00CA76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  <w:tblHeader/>
        </w:trPr>
        <w:tc>
          <w:tcPr>
            <w:tcW w:w="4245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69BADD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pacing w:val="60"/>
                <w:szCs w:val="20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132B9C7" w14:textId="77777777" w:rsidR="007C3ED5" w:rsidRPr="00424050" w:rsidRDefault="007C3ED5" w:rsidP="00424050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0DED1F" w14:textId="77777777" w:rsidR="007C3ED5" w:rsidRPr="00424050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4E9256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金額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509913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％</w:t>
            </w:r>
          </w:p>
        </w:tc>
      </w:tr>
      <w:tr w:rsidR="00B84BB4" w:rsidRPr="007214F3" w14:paraId="7C2DA83B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046480" w14:textId="02FA684B" w:rsidR="00B84BB4" w:rsidRPr="007214F3" w:rsidRDefault="00B84BB4" w:rsidP="00EB310F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214F3">
              <w:rPr>
                <w:rFonts w:hint="eastAsia"/>
                <w:b/>
                <w:color w:val="000000" w:themeColor="text1"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C902A82" w14:textId="77777777" w:rsidR="00B84BB4" w:rsidRPr="007214F3" w:rsidRDefault="00B84BB4" w:rsidP="00B84BB4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1BBBD47" w14:textId="77777777" w:rsidR="00B84BB4" w:rsidRPr="007214F3" w:rsidRDefault="00B84BB4" w:rsidP="00B84BB4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A5936F7" w14:textId="77777777" w:rsidR="00B84BB4" w:rsidRPr="007214F3" w:rsidRDefault="00B84BB4" w:rsidP="00B84BB4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B9E8A55" w14:textId="77777777" w:rsidR="00B84BB4" w:rsidRPr="007214F3" w:rsidRDefault="00B84BB4" w:rsidP="00B84BB4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000000" w:themeColor="text1"/>
                <w:kern w:val="0"/>
                <w:sz w:val="18"/>
                <w:szCs w:val="20"/>
              </w:rPr>
            </w:pPr>
          </w:p>
        </w:tc>
      </w:tr>
      <w:tr w:rsidR="00B84BB4" w:rsidRPr="007214F3" w14:paraId="54B06F2C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9BD8F7" w14:textId="4F09556E" w:rsidR="00B84BB4" w:rsidRPr="007214F3" w:rsidRDefault="00B84BB4" w:rsidP="00CD3E6B">
            <w:pPr>
              <w:widowControl w:val="0"/>
              <w:overflowPunct/>
              <w:ind w:leftChars="200" w:left="480" w:rightChars="-10" w:right="-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BDF6D8C" w14:textId="0EE08FB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6,939,000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57A6A68" w14:textId="0F23A4A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377,007,575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4450C364" w14:textId="3DBB61D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370,068,575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964A23A" w14:textId="4C5BBB23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5,333.17</w:t>
            </w:r>
          </w:p>
        </w:tc>
      </w:tr>
      <w:tr w:rsidR="00B84BB4" w:rsidRPr="007214F3" w14:paraId="3A320829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A5DE9A" w14:textId="61BC3304" w:rsidR="00B84BB4" w:rsidRPr="007214F3" w:rsidRDefault="00B84BB4" w:rsidP="00EB310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95977D5" w14:textId="53A7154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- 6,390,000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85727EF" w14:textId="037B68A4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- 21,129,659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32A3B179" w14:textId="6E7D2D04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- 14,739,659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CDC4AE5" w14:textId="2F5F7F0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230.67</w:t>
            </w:r>
          </w:p>
        </w:tc>
      </w:tr>
      <w:tr w:rsidR="00B84BB4" w:rsidRPr="007214F3" w14:paraId="6A30040F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6FE5FC" w14:textId="5818348F" w:rsidR="00B84BB4" w:rsidRPr="007214F3" w:rsidRDefault="00B84BB4" w:rsidP="00EB310F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D6CD43" w14:textId="6B41BFE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549,000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A8D5F93" w14:textId="3FB2BDF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355,877,916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7C987B3E" w14:textId="3E4938A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355,328,916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0BCE87F" w14:textId="61FB2F02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64,722.94</w:t>
            </w:r>
          </w:p>
        </w:tc>
      </w:tr>
      <w:tr w:rsidR="00B84BB4" w:rsidRPr="007214F3" w14:paraId="6458F72C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18AEEE" w14:textId="37F483E8" w:rsidR="00B84BB4" w:rsidRPr="007214F3" w:rsidRDefault="00B84BB4" w:rsidP="00EB310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0FBD2F5" w14:textId="5644012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156,653,000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7D8A318" w14:textId="5C4A85CA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- 38,062,231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CF5C25D" w14:textId="19E4202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- 194,715,231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B2E2547" w14:textId="52B11A0F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64398A52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0F3FDB" w14:textId="7D438BAD" w:rsidR="00B84BB4" w:rsidRPr="007214F3" w:rsidRDefault="00B84BB4" w:rsidP="00EB310F">
            <w:pPr>
              <w:widowControl w:val="0"/>
              <w:overflowPunct/>
              <w:ind w:leftChars="200" w:left="480" w:rightChars="10" w:right="24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8118B7A" w14:textId="41E817C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157,202,000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42095C4" w14:textId="0FA2FCC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317,815,685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11E873A" w14:textId="7661E2D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160,613,685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B367BD6" w14:textId="7F63395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102.17</w:t>
            </w:r>
          </w:p>
        </w:tc>
      </w:tr>
      <w:tr w:rsidR="00B84BB4" w:rsidRPr="007214F3" w14:paraId="79DE4F47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C53DE" w14:textId="5C28D918" w:rsidR="00B84BB4" w:rsidRPr="007214F3" w:rsidRDefault="00B84BB4" w:rsidP="00EB310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AA2A96" w14:textId="75EC4A1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6,390,000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530AC82" w14:textId="79BA9EB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21,055,834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756E646" w14:textId="2B1A67DA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14,665,834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CCC63F" w14:textId="67C5A15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229.51</w:t>
            </w:r>
          </w:p>
        </w:tc>
      </w:tr>
      <w:tr w:rsidR="00B84BB4" w:rsidRPr="007214F3" w14:paraId="0F467846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944250" w14:textId="4E99D645" w:rsidR="00B84BB4" w:rsidRPr="007214F3" w:rsidRDefault="00B84BB4" w:rsidP="00EB310F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2C0EA14" w14:textId="5CE0E78E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163,592,000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DE0D423" w14:textId="56F12A1F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338,871,519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5371882" w14:textId="328D06F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175,279,519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DB40C3E" w14:textId="451487BE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107.14</w:t>
            </w:r>
          </w:p>
        </w:tc>
      </w:tr>
      <w:tr w:rsidR="00B84BB4" w:rsidRPr="007214F3" w14:paraId="5193F084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80CF6D" w14:textId="6C5DD615" w:rsidR="00B84BB4" w:rsidRPr="007214F3" w:rsidRDefault="00B84BB4" w:rsidP="00EB310F">
            <w:pPr>
              <w:widowControl w:val="0"/>
              <w:overflowPunct/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214F3">
              <w:rPr>
                <w:rFonts w:hint="eastAsia"/>
                <w:b/>
                <w:color w:val="000000" w:themeColor="text1"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A252B3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B4B8F84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CCDA9C6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8F6DD49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84BB4" w:rsidRPr="007214F3" w14:paraId="70EA122D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D14568E" w14:textId="3BDDD66C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04968DD" w14:textId="3BF458A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48D9F9" w14:textId="0F790B9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33,000,000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44DF10AE" w14:textId="0E3C7D3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33,000,000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C8FBA47" w14:textId="2885F25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6F4DB45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C84720" w14:textId="29CA3C8A" w:rsidR="00B84BB4" w:rsidRPr="007214F3" w:rsidRDefault="00B84BB4" w:rsidP="00EB310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45D7D5A" w14:textId="62F4107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9EC0A8" w14:textId="2DF3E49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154,947,297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251DA80" w14:textId="176CCCA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154,547,297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93848CD" w14:textId="58AAC263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38,636.82</w:t>
            </w:r>
          </w:p>
        </w:tc>
      </w:tr>
      <w:tr w:rsidR="00B84BB4" w:rsidRPr="007214F3" w14:paraId="7D453528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66524A" w14:textId="7BFEC188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6F90B0" w14:textId="7FCDDAFE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- 7,135,000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0E8570" w14:textId="096D3658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- 51,901,635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6921C777" w14:textId="1DDA5852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- 44,766,635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EE1FC2" w14:textId="7559554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627.42</w:t>
            </w:r>
          </w:p>
        </w:tc>
      </w:tr>
      <w:tr w:rsidR="00B84BB4" w:rsidRPr="007214F3" w14:paraId="4AD6A9C3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C3DFFF" w14:textId="510FBFF7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37526A9" w14:textId="72BB4C2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- 47,000,000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58DFE3" w14:textId="6FA1257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- 1,854,625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C91CDAD" w14:textId="5C37519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45,145,375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08C20E3" w14:textId="5F07F51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- 96.05</w:t>
            </w:r>
          </w:p>
        </w:tc>
      </w:tr>
      <w:tr w:rsidR="00B84BB4" w:rsidRPr="007214F3" w14:paraId="5420DC7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30B6B15" w14:textId="28A1B643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817CE95" w14:textId="7DDED92B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- 529,007,000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45D0EB0" w14:textId="15C277E2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- 637,071,914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1092047" w14:textId="546343D8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- 108,064,914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27E8F5" w14:textId="38117D5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20.43</w:t>
            </w:r>
          </w:p>
        </w:tc>
      </w:tr>
      <w:tr w:rsidR="00B84BB4" w:rsidRPr="007214F3" w14:paraId="3471B971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B5AD67" w14:textId="4CF19FBF" w:rsidR="00B84BB4" w:rsidRPr="007214F3" w:rsidRDefault="00B84BB4" w:rsidP="00EB310F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3C9ED6F" w14:textId="52B2ECF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- 14,281,000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4A68AD4" w14:textId="08B509C0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- 169,483,835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4288FC8" w14:textId="57F670F2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- 155,202,835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2097F1" w14:textId="58C4E80A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1,086.78</w:t>
            </w:r>
          </w:p>
        </w:tc>
      </w:tr>
      <w:tr w:rsidR="00B84BB4" w:rsidRPr="007214F3" w14:paraId="29D7E0A7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9E3E312" w14:textId="6EB93272" w:rsidR="00B84BB4" w:rsidRPr="007214F3" w:rsidRDefault="00B84BB4" w:rsidP="00EB310F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68AD3CD" w14:textId="3EB1BF7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- 597,023,000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6EC2409" w14:textId="1576F80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- 672,364,712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7C2F2876" w14:textId="241D9E7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- 75,341,712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3023BD" w14:textId="2814721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12.62</w:t>
            </w:r>
          </w:p>
        </w:tc>
      </w:tr>
      <w:tr w:rsidR="00B84BB4" w:rsidRPr="007214F3" w14:paraId="73B88DA8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D23C16" w14:textId="3B1BEF36" w:rsidR="00B84BB4" w:rsidRPr="007214F3" w:rsidRDefault="00B84BB4" w:rsidP="00EB310F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57F487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64CC565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A3D9253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72363CE" w14:textId="77777777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84BB4" w:rsidRPr="007214F3" w14:paraId="3E3CADAB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1F4C3D" w14:textId="68C19893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DBC6A58" w14:textId="1871896B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04895EC" w14:textId="725A496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840,893,244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BAC6490" w14:textId="0CEAA38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840,893,244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F9ABC76" w14:textId="4EDD9778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5BAB3757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DF58CE" w14:textId="39685258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B5EAEF3" w14:textId="397620B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400,000,000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6A917F" w14:textId="020DED2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402,000,000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555C7A4B" w14:textId="4478293A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2,000,000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7CC822F" w14:textId="34C2C7D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0.50</w:t>
            </w:r>
          </w:p>
        </w:tc>
      </w:tr>
      <w:tr w:rsidR="00B84BB4" w:rsidRPr="007214F3" w14:paraId="67969D82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01046C7" w14:textId="1F50491A" w:rsidR="00B84BB4" w:rsidRPr="007214F3" w:rsidRDefault="00B84BB4" w:rsidP="00EB310F">
            <w:pPr>
              <w:widowControl w:val="0"/>
              <w:overflowPunct/>
              <w:ind w:leftChars="200" w:left="48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10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77F0EC" w14:textId="3A0C9EE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626328" w14:textId="5AE5D44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- 871,635,432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1082ABB5" w14:textId="32C9700F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- 871,635,432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001FEBF" w14:textId="55E0A50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6CA8BF52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76DE85" w14:textId="266765C6" w:rsidR="00B84BB4" w:rsidRPr="007214F3" w:rsidRDefault="00B84BB4" w:rsidP="00EB310F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214F3">
              <w:rPr>
                <w:rFonts w:hint="eastAsia"/>
                <w:b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5436CF5" w14:textId="5569A76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400,000,000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6B7C845" w14:textId="763DE656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371,257,812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038AF409" w14:textId="6B351B7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- 28,742,188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4C09F37" w14:textId="1A0FAF3B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- 7.19</w:t>
            </w:r>
          </w:p>
        </w:tc>
      </w:tr>
      <w:tr w:rsidR="00B84BB4" w:rsidRPr="007214F3" w14:paraId="15166571" w14:textId="77777777" w:rsidTr="00C270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C08B6D" w14:textId="6ED7CAAD" w:rsidR="00B84BB4" w:rsidRPr="007214F3" w:rsidRDefault="00B84BB4" w:rsidP="00CD3E6B">
            <w:pPr>
              <w:widowControl w:val="0"/>
              <w:overflowPunct/>
              <w:ind w:rightChars="13" w:right="31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B197F6" w14:textId="3F83CB02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- 33,431,000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91F7728" w14:textId="0143103C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37,764,619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72B1B9D" w14:textId="18D341D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71,195,619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BCF26F5" w14:textId="0F9EDE1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B84BB4" w:rsidRPr="007214F3" w14:paraId="1D6BD8EF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3E4AC3" w14:textId="22F458C1" w:rsidR="00B84BB4" w:rsidRPr="007214F3" w:rsidRDefault="00B84BB4" w:rsidP="00EB310F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C6E2D8" w14:textId="649A7318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1,140,049,000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7F967AA" w14:textId="352412B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1,461,331,617</w:t>
            </w:r>
          </w:p>
        </w:tc>
        <w:tc>
          <w:tcPr>
            <w:tcW w:w="1400" w:type="dxa"/>
            <w:gridSpan w:val="2"/>
            <w:tcBorders>
              <w:top w:val="nil"/>
              <w:bottom w:val="nil"/>
            </w:tcBorders>
            <w:vAlign w:val="center"/>
          </w:tcPr>
          <w:p w14:paraId="260AAD84" w14:textId="5D532884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321,282,617</w:t>
            </w: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AF62BF" w14:textId="5416BBE1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28.18</w:t>
            </w:r>
          </w:p>
        </w:tc>
      </w:tr>
      <w:tr w:rsidR="00B84BB4" w:rsidRPr="007214F3" w14:paraId="75F45705" w14:textId="77777777" w:rsidTr="00987A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  <w:tblHeader/>
        </w:trPr>
        <w:tc>
          <w:tcPr>
            <w:tcW w:w="4245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6E0E5C" w14:textId="28DCD844" w:rsidR="00B84BB4" w:rsidRPr="007214F3" w:rsidRDefault="00B84BB4" w:rsidP="00EB310F">
            <w:pPr>
              <w:widowControl w:val="0"/>
              <w:overflowPunct/>
              <w:ind w:rightChars="30" w:right="72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hint="eastAsia"/>
                <w:b/>
                <w:color w:val="000000" w:themeColor="text1"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229BF7C" w14:textId="375900FD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1,106,618,000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6A3A647" w14:textId="31059C0F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1,499,096,236</w:t>
            </w:r>
          </w:p>
        </w:tc>
        <w:tc>
          <w:tcPr>
            <w:tcW w:w="140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F2ECE68" w14:textId="31568B25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392,478,236</w:t>
            </w:r>
          </w:p>
        </w:tc>
        <w:tc>
          <w:tcPr>
            <w:tcW w:w="1190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B132BD" w14:textId="00064A79" w:rsidR="00B84BB4" w:rsidRPr="00F67598" w:rsidRDefault="00B84BB4" w:rsidP="00424050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35.47</w:t>
            </w:r>
          </w:p>
        </w:tc>
      </w:tr>
    </w:tbl>
    <w:p w14:paraId="39BB5D44" w14:textId="77777777" w:rsidR="007C3ED5" w:rsidRPr="007214F3" w:rsidRDefault="007C3ED5" w:rsidP="007C3ED5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color w:val="000000" w:themeColor="text1"/>
          <w:sz w:val="18"/>
          <w:szCs w:val="18"/>
        </w:rPr>
      </w:pPr>
      <w:proofErr w:type="gramStart"/>
      <w:r w:rsidRPr="007214F3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：1.本表係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採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現金及約當現金基礎，包括現金及自投資日起3個月內到期或清償之債權證券。</w:t>
      </w:r>
    </w:p>
    <w:p w14:paraId="492E2E0D" w14:textId="4931FE5D" w:rsidR="007C3ED5" w:rsidRPr="007214F3" w:rsidRDefault="007C3ED5" w:rsidP="00B23691">
      <w:pPr>
        <w:tabs>
          <w:tab w:val="left" w:leader="dot" w:pos="426"/>
        </w:tabs>
        <w:adjustRightInd w:val="0"/>
        <w:snapToGrid w:val="0"/>
        <w:spacing w:line="240" w:lineRule="exact"/>
        <w:ind w:leftChars="151" w:left="544" w:hangingChars="101" w:hanging="182"/>
        <w:rPr>
          <w:color w:val="000000" w:themeColor="text1"/>
          <w:sz w:val="18"/>
          <w:szCs w:val="18"/>
        </w:rPr>
      </w:pPr>
      <w:r w:rsidRPr="007214F3">
        <w:rPr>
          <w:rFonts w:hint="eastAsia"/>
          <w:color w:val="000000" w:themeColor="text1"/>
          <w:sz w:val="18"/>
          <w:szCs w:val="18"/>
        </w:rPr>
        <w:t>2.本表「調整項目」欄所列，包括提存呆帳、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醫療折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讓及評價短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、提存各項準備、折舊、減損及折耗、攤銷、兌換短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（賸餘）、處理資產短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（賸餘）、債務整理短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絀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（賸餘）、其他、</w:t>
      </w:r>
      <w:proofErr w:type="gramStart"/>
      <w:r w:rsidRPr="007214F3">
        <w:rPr>
          <w:rFonts w:hint="eastAsia"/>
          <w:color w:val="000000" w:themeColor="text1"/>
          <w:sz w:val="18"/>
          <w:szCs w:val="18"/>
        </w:rPr>
        <w:t>流動資產淨減</w:t>
      </w:r>
      <w:proofErr w:type="gramEnd"/>
      <w:r w:rsidRPr="007214F3">
        <w:rPr>
          <w:rFonts w:hint="eastAsia"/>
          <w:color w:val="000000" w:themeColor="text1"/>
          <w:sz w:val="18"/>
          <w:szCs w:val="18"/>
        </w:rPr>
        <w:t>（淨增）及流動負債淨增（淨減）。</w:t>
      </w:r>
      <w:r w:rsidRPr="007214F3">
        <w:rPr>
          <w:color w:val="000000" w:themeColor="text1"/>
        </w:rPr>
        <w:br w:type="page"/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6"/>
        <w:gridCol w:w="1588"/>
        <w:gridCol w:w="803"/>
        <w:gridCol w:w="1590"/>
        <w:gridCol w:w="801"/>
        <w:gridCol w:w="1593"/>
        <w:gridCol w:w="798"/>
      </w:tblGrid>
      <w:tr w:rsidR="007214F3" w:rsidRPr="007214F3" w14:paraId="7DD033A9" w14:textId="77777777" w:rsidTr="00CA7628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0BA99333" w14:textId="0DC6CF52" w:rsidR="007C3ED5" w:rsidRPr="007214F3" w:rsidRDefault="00BF3FD6" w:rsidP="00A411B1">
            <w:pPr>
              <w:widowControl w:val="0"/>
              <w:overflowPunct/>
              <w:snapToGrid w:val="0"/>
              <w:ind w:leftChars="-139" w:left="-334" w:firstLineChars="0" w:firstLine="0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</w:t>
            </w:r>
            <w:proofErr w:type="gramStart"/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746595"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審定後平衡表</w:t>
            </w:r>
            <w:r w:rsidRPr="007214F3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</w:p>
          <w:p w14:paraId="0380C347" w14:textId="21FAD877" w:rsidR="007C3ED5" w:rsidRPr="007214F3" w:rsidRDefault="007C3ED5" w:rsidP="002F11C5">
            <w:pPr>
              <w:widowControl w:val="0"/>
              <w:tabs>
                <w:tab w:val="left" w:pos="3626"/>
                <w:tab w:val="left" w:pos="8455"/>
              </w:tabs>
              <w:overflowPunct/>
              <w:snapToGrid w:val="0"/>
              <w:ind w:rightChars="-10" w:right="-24" w:firstLineChars="0" w:firstLine="851"/>
              <w:jc w:val="left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="00C154FB"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B84BB4" w:rsidRPr="00913653">
              <w:rPr>
                <w:rFonts w:cs="Times New Roman" w:hint="eastAsia"/>
                <w:color w:val="000000" w:themeColor="text1"/>
                <w:sz w:val="30"/>
                <w:szCs w:val="30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1452E88E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4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5AD56D" w14:textId="77777777" w:rsidR="007C3ED5" w:rsidRPr="007214F3" w:rsidRDefault="007C3ED5" w:rsidP="00424050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2BA9A54" w14:textId="5639867E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746595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BBF594A" w14:textId="52B6047D" w:rsidR="007C3ED5" w:rsidRPr="007214F3" w:rsidRDefault="0074659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130C27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2</w:t>
            </w:r>
            <w:r w:rsidR="007C3ED5"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D13E61" w14:textId="77777777" w:rsidR="007C3ED5" w:rsidRPr="00195739" w:rsidRDefault="007C3ED5" w:rsidP="0042405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比較增減</w:t>
            </w:r>
          </w:p>
        </w:tc>
      </w:tr>
      <w:tr w:rsidR="007214F3" w:rsidRPr="007214F3" w14:paraId="62885B4E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8"/>
          <w:tblHeader/>
        </w:trPr>
        <w:tc>
          <w:tcPr>
            <w:tcW w:w="304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B056D8" w14:textId="77777777" w:rsidR="007C3ED5" w:rsidRPr="007214F3" w:rsidRDefault="007C3ED5" w:rsidP="0088138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47006C58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76493792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0" w:type="dxa"/>
            <w:tcBorders>
              <w:bottom w:val="single" w:sz="8" w:space="0" w:color="auto"/>
            </w:tcBorders>
            <w:vAlign w:val="center"/>
          </w:tcPr>
          <w:p w14:paraId="71E5C071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1614982E" w14:textId="77777777" w:rsidR="007C3ED5" w:rsidRPr="007214F3" w:rsidRDefault="007C3ED5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2F1ECA32" w14:textId="77777777" w:rsidR="007C3ED5" w:rsidRPr="00195739" w:rsidRDefault="007C3ED5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4B3F9D74" w14:textId="030995CD" w:rsidR="007C3ED5" w:rsidRPr="00195739" w:rsidRDefault="00895B1D" w:rsidP="00195739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pacing w:val="-20"/>
                <w:szCs w:val="20"/>
              </w:rPr>
            </w:pPr>
            <w:r w:rsidRPr="00195739">
              <w:rPr>
                <w:rFonts w:cs="Times New Roman" w:hint="eastAsia"/>
                <w:color w:val="000000" w:themeColor="text1"/>
                <w:spacing w:val="-20"/>
                <w:szCs w:val="20"/>
              </w:rPr>
              <w:t>％</w:t>
            </w:r>
          </w:p>
        </w:tc>
      </w:tr>
      <w:tr w:rsidR="00B84BB4" w:rsidRPr="007214F3" w14:paraId="1C586E09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423BC51" w14:textId="0471D45E" w:rsidR="00B84BB4" w:rsidRPr="007214F3" w:rsidRDefault="00B84BB4" w:rsidP="0042405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7214F3">
              <w:rPr>
                <w:b/>
                <w:color w:val="000000" w:themeColor="text1"/>
                <w:spacing w:val="-6"/>
                <w:kern w:val="0"/>
              </w:rPr>
              <w:t>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9FC485F" w14:textId="24154F3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6,733,032,286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E7108EE" w14:textId="7C7CDE4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1705094" w14:textId="6732C3A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5,676,934,673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CD00780" w14:textId="7A219CD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3BC62CA" w14:textId="5E33ECB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1,056,097,613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269615" w14:textId="69C1D0B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18.60</w:t>
            </w:r>
          </w:p>
        </w:tc>
      </w:tr>
      <w:tr w:rsidR="00B84BB4" w:rsidRPr="007214F3" w14:paraId="7786028A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078210E9" w14:textId="29A82735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3CF729E" w14:textId="67CBEFF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2,454,290,894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86CE52C" w14:textId="5726364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36.45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4A0B7A8" w14:textId="022A711D" w:rsidR="00B84BB4" w:rsidRPr="00F67598" w:rsidRDefault="00B84BB4" w:rsidP="00424050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2,123,852,589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4B26660" w14:textId="4EC9652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37.41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B0E2926" w14:textId="12B1F71E" w:rsidR="00B84BB4" w:rsidRPr="00F67598" w:rsidRDefault="00B84BB4" w:rsidP="00424050">
            <w:pPr>
              <w:widowControl w:val="0"/>
              <w:overflowPunct/>
              <w:ind w:rightChars="10" w:right="24" w:firstLineChars="0" w:firstLine="36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330,438,305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94D5A18" w14:textId="56527F4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15.56</w:t>
            </w:r>
          </w:p>
        </w:tc>
      </w:tr>
      <w:tr w:rsidR="00B84BB4" w:rsidRPr="007214F3" w14:paraId="6936C574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B1C4E55" w14:textId="64FB6321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F609CA" w14:textId="4BD2F2B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1,499,096,236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4E26E69" w14:textId="2ADD68B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22.26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2DB29ECB" w14:textId="0ED89BB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1,461,331,617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388293E9" w14:textId="00AC1FA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25.74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4711409" w14:textId="25FDC0A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37,764,619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1A4E34" w14:textId="1873CBA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2.58</w:t>
            </w:r>
          </w:p>
        </w:tc>
      </w:tr>
      <w:tr w:rsidR="00B84BB4" w:rsidRPr="007214F3" w14:paraId="019AF3AF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541E58E" w14:textId="1FBE6665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C106BE6" w14:textId="54CB117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357,000,000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D084560" w14:textId="0EF5DA4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5.30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15A403A" w14:textId="46B3FE1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312,000,000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E5ECE6E" w14:textId="730F91B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5.50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622383C" w14:textId="21F5AF4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D453AE" w14:textId="7958233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14.42</w:t>
            </w:r>
          </w:p>
        </w:tc>
      </w:tr>
      <w:tr w:rsidR="00B84BB4" w:rsidRPr="007214F3" w14:paraId="1E3F4278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0834044" w14:textId="6AE508EA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6453351" w14:textId="0636580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348,976,939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7CE7BC3" w14:textId="33B933F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5.18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76EB504" w14:textId="5086DA5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149,700,647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D2337BE" w14:textId="341CCC5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2.64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B1E2CF7" w14:textId="58BE4BC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199,276,292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B001BA" w14:textId="5E3888F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133.12</w:t>
            </w:r>
          </w:p>
        </w:tc>
      </w:tr>
      <w:tr w:rsidR="00B84BB4" w:rsidRPr="007214F3" w14:paraId="015D7853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BE5BFD8" w14:textId="52922D49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FDC1E6" w14:textId="71AA765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207,402,964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D0454EC" w14:textId="091BC26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3.08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A3A9655" w14:textId="03EBF53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159,183,825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4A62859" w14:textId="10D7DA2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2.80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566C6A2" w14:textId="5C71929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48,219,139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DF08B2" w14:textId="1BA89DF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30.29</w:t>
            </w:r>
          </w:p>
        </w:tc>
      </w:tr>
      <w:tr w:rsidR="00B84BB4" w:rsidRPr="007214F3" w14:paraId="2DF6B26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DDAB97" w14:textId="79F754C5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80CBCD6" w14:textId="30A0C53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32,716,620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BB54239" w14:textId="53CA5EE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0.49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3BA4E6F" w14:textId="5A1F8FD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39,440,000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D5FEE55" w14:textId="0F564C2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0.69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447364D" w14:textId="0CDBFC9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- 6,723,380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AFB18E4" w14:textId="2518ACC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- 17.05</w:t>
            </w:r>
          </w:p>
        </w:tc>
      </w:tr>
      <w:tr w:rsidR="00B84BB4" w:rsidRPr="007214F3" w14:paraId="4823B9AA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6C26EF82" w14:textId="1716AD80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短</w:t>
            </w:r>
            <w:proofErr w:type="gramStart"/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期貸</w:t>
            </w:r>
            <w:proofErr w:type="gramEnd"/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CBF431E" w14:textId="23BC16A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9,098,135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407E9729" w14:textId="3EAB3DA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0.14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379E1C0" w14:textId="1EF3E79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2,196,500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5D66522" w14:textId="47BB03F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CF28FCA" w14:textId="768F872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6,901,635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082E1F8" w14:textId="1481FFE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314.21</w:t>
            </w:r>
          </w:p>
        </w:tc>
      </w:tr>
      <w:tr w:rsidR="00B84BB4" w:rsidRPr="007214F3" w14:paraId="4034B058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D968F0B" w14:textId="6B2E2090" w:rsidR="00B84BB4" w:rsidRPr="007214F3" w:rsidRDefault="00B84BB4" w:rsidP="00424050">
            <w:pPr>
              <w:widowControl w:val="0"/>
              <w:overflowPunct/>
              <w:ind w:leftChars="100" w:left="240" w:rightChars="40" w:right="96" w:firstLineChars="0" w:firstLine="0"/>
              <w:jc w:val="distribute"/>
              <w:rPr>
                <w:rFonts w:cs="Times New Roman"/>
                <w:color w:val="000000" w:themeColor="text1"/>
                <w:spacing w:val="-28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28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3FA5C22" w14:textId="629043A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64,583,084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6AD549A" w14:textId="647A32C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0.96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2936006" w14:textId="15D8F0E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99,627,203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AD7BC57" w14:textId="7AC4324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1.75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161409A" w14:textId="60632CC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- 35,044,119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AF83C79" w14:textId="19D889B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- 35.18</w:t>
            </w:r>
          </w:p>
        </w:tc>
      </w:tr>
      <w:tr w:rsidR="00B84BB4" w:rsidRPr="007214F3" w14:paraId="3EC86C5F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05DF743" w14:textId="034941C4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6FE39044" w14:textId="38EF5E5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40,000,000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822731F" w14:textId="67946A8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2CA72DD3" w14:textId="07E6C81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73,000,000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495CF05" w14:textId="1D83D9B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1.29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233C4B7" w14:textId="3694CEB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- 33,000,000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0E686A" w14:textId="59FC3F2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- 45.21</w:t>
            </w:r>
          </w:p>
        </w:tc>
      </w:tr>
      <w:tr w:rsidR="00B84BB4" w:rsidRPr="007214F3" w14:paraId="6FA2D91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F24564" w14:textId="29BE02E9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E5CCEBD" w14:textId="754D841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24,583,084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59741874" w14:textId="33D3910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0.37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5DAF447" w14:textId="2422313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26,627,203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BDA3556" w14:textId="3002ADB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0.47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3D1384" w14:textId="31CC002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- 2,044,119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22584F" w14:textId="5D69B56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- 7.68</w:t>
            </w:r>
          </w:p>
        </w:tc>
      </w:tr>
      <w:tr w:rsidR="00B84BB4" w:rsidRPr="007214F3" w14:paraId="20CF4D49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56F3413" w14:textId="3AB3FE82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62DAC53" w14:textId="46F3165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4,190,200,788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4138A373" w14:textId="5E32880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62.23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4E34E91" w14:textId="4BC59A7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3,433,341,550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F49D7B6" w14:textId="3F67BB8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60.48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EE51C17" w14:textId="67AB112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756,859,238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6734FF5" w14:textId="7D1A0D2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22.04</w:t>
            </w:r>
          </w:p>
        </w:tc>
      </w:tr>
      <w:tr w:rsidR="00B84BB4" w:rsidRPr="007214F3" w14:paraId="2D73C9CC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BD4B6D8" w14:textId="10D774C8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A7767B1" w14:textId="01C3F0B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521,509,268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1D1C85F" w14:textId="7A9C5A7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7.75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8009A89" w14:textId="01C4F2B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492,646,935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A355230" w14:textId="1F9D23F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8.68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A9EBBCD" w14:textId="53348E8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28,862,333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97826F" w14:textId="541B8D2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5.86</w:t>
            </w:r>
          </w:p>
        </w:tc>
      </w:tr>
      <w:tr w:rsidR="00B84BB4" w:rsidRPr="007214F3" w14:paraId="4A40A0DE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4E11591F" w14:textId="09EE264D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A94D514" w14:textId="3CC1A16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12,042,529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ABF1971" w14:textId="527E218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0.18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603FA7DD" w14:textId="677D987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13,826,605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0517C2BF" w14:textId="0A0E901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B96DDB8" w14:textId="5AF979D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- 1,784,076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C4CEDB" w14:textId="029DCA1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- 12.90</w:t>
            </w:r>
          </w:p>
        </w:tc>
      </w:tr>
      <w:tr w:rsidR="00B84BB4" w:rsidRPr="007214F3" w14:paraId="601BB0F5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C684169" w14:textId="6FD6BDA0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6A22E0A" w14:textId="15DE9B7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2,193,110,058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06CD07C2" w14:textId="1971A48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32.57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02AF53F4" w14:textId="064B6BB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2,109,136,562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B346D24" w14:textId="36F5399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37.15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54BCC15" w14:textId="7DE65CA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83,973,496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E10F7C" w14:textId="5574D10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3.98</w:t>
            </w:r>
          </w:p>
        </w:tc>
      </w:tr>
      <w:tr w:rsidR="00B84BB4" w:rsidRPr="007214F3" w14:paraId="46203234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1608797" w14:textId="4FE5FB84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F3E6481" w14:textId="6223FC4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559,328,082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7A268A0" w14:textId="2AE604E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8.31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C94B211" w14:textId="6AF3D3C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362,502,043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F801E40" w14:textId="2990FB0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6.39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115628F" w14:textId="780A2AB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196,826,039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C72AB3E" w14:textId="115F4FF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54.30</w:t>
            </w:r>
          </w:p>
        </w:tc>
      </w:tr>
      <w:tr w:rsidR="00B84BB4" w:rsidRPr="007214F3" w14:paraId="2A703A64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5C32E193" w14:textId="7EF1CFF0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7049D1F" w14:textId="2C1A7C2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8,814,039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70C6422" w14:textId="07D8282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16A5D32" w14:textId="238D33B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9,777,540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58860FEB" w14:textId="02D427E8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A1D9286" w14:textId="7798535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- 963,501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B8AE496" w14:textId="3204106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- 9.85</w:t>
            </w:r>
          </w:p>
        </w:tc>
      </w:tr>
      <w:tr w:rsidR="00B84BB4" w:rsidRPr="007214F3" w14:paraId="009D2F2A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E7CD762" w14:textId="236EFD6C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65FA844" w14:textId="08856C3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21,479,091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EC6EE21" w14:textId="41B5DA3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0.32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50AA2F05" w14:textId="09436A4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13,330,600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2BDAB426" w14:textId="25B5C65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03DEDC6" w14:textId="393689F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8,148,491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2D781D8" w14:textId="3427BD0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61.13</w:t>
            </w:r>
          </w:p>
        </w:tc>
      </w:tr>
      <w:tr w:rsidR="00B84BB4" w:rsidRPr="007214F3" w14:paraId="50250841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29270B24" w14:textId="0537DDF1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9E33659" w14:textId="215D5FB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873,917,721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7CA8EA9A" w14:textId="70F0D5B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12.98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773D1E9D" w14:textId="021F26B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432,121,265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ECC52DC" w14:textId="17064A5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7.61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F93BC6D" w14:textId="54AACBDB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441,796,456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1B0A133" w14:textId="4B60A1F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102.24</w:t>
            </w:r>
          </w:p>
        </w:tc>
      </w:tr>
      <w:tr w:rsidR="00B84BB4" w:rsidRPr="007214F3" w14:paraId="2D7C8FC5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37BA8094" w14:textId="3059CE4F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8E374E0" w14:textId="7ADCD99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16,837,821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19077751" w14:textId="0124773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E790BE8" w14:textId="317F08A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14,537,797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14CAA6F0" w14:textId="1F89699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D730EFE" w14:textId="3D68B63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2,300,024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212FCE5" w14:textId="1167F28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15.82</w:t>
            </w:r>
          </w:p>
        </w:tc>
      </w:tr>
      <w:tr w:rsidR="00B84BB4" w:rsidRPr="007214F3" w14:paraId="196CB1E4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1EA44359" w14:textId="09F0E0F9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EB88274" w14:textId="4688A18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16,837,821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27715CCE" w14:textId="30C3B8B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43021B4F" w14:textId="2939E77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14,537,797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2DE82AF" w14:textId="11C7C680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0.26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D485D5F" w14:textId="5FE787F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2,300,024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C32F1A3" w14:textId="562BEA1A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15.82</w:t>
            </w:r>
          </w:p>
        </w:tc>
      </w:tr>
      <w:tr w:rsidR="00B84BB4" w:rsidRPr="007214F3" w14:paraId="0C38A012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9F129BA" w14:textId="60D5AB3E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3DAC3BA" w14:textId="15738E53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7,119,699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A93737C" w14:textId="4B3F422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5C24FBD" w14:textId="5BEE3DBC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5,575,534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7A79CA84" w14:textId="2621CA4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D5B2762" w14:textId="257E469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1,544,165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D02B724" w14:textId="4BFABFFF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27.70</w:t>
            </w:r>
          </w:p>
        </w:tc>
      </w:tr>
      <w:tr w:rsidR="00B84BB4" w:rsidRPr="007214F3" w14:paraId="15584DF3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3618AA8" w14:textId="57F3CE2B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11511C" w14:textId="5B7E4381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4,987,019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33615F3D" w14:textId="4A25FAF4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398F6640" w14:textId="1C00AC0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3,442,854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D528A7A" w14:textId="49D2D4B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297535E" w14:textId="1D9A9D7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1,544,165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2663050" w14:textId="297AF746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44.85</w:t>
            </w:r>
          </w:p>
        </w:tc>
      </w:tr>
      <w:tr w:rsidR="00B84BB4" w:rsidRPr="007214F3" w14:paraId="1E7A517F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nil"/>
            </w:tcBorders>
            <w:vAlign w:val="center"/>
          </w:tcPr>
          <w:p w14:paraId="77B3116E" w14:textId="7C1CE45F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color w:val="000000" w:themeColor="text1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BB0A4F8" w14:textId="0988939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2,132,680</w:t>
            </w: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32B5893F" w14:textId="34BBEB72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590" w:type="dxa"/>
            <w:tcBorders>
              <w:top w:val="nil"/>
              <w:bottom w:val="nil"/>
            </w:tcBorders>
            <w:vAlign w:val="center"/>
          </w:tcPr>
          <w:p w14:paraId="795F16D7" w14:textId="5F3028A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2,132,680</w:t>
            </w:r>
          </w:p>
        </w:tc>
        <w:tc>
          <w:tcPr>
            <w:tcW w:w="801" w:type="dxa"/>
            <w:tcBorders>
              <w:top w:val="nil"/>
              <w:bottom w:val="nil"/>
            </w:tcBorders>
            <w:vAlign w:val="center"/>
          </w:tcPr>
          <w:p w14:paraId="4FFC37F5" w14:textId="3278659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9FB839A" w14:textId="24DB579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0F47D5D" w14:textId="259917B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B84BB4" w:rsidRPr="007214F3" w14:paraId="545029D9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4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954083" w14:textId="18369060" w:rsidR="00B84BB4" w:rsidRPr="007214F3" w:rsidRDefault="00B84BB4" w:rsidP="0042405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000000" w:themeColor="text1"/>
                <w:kern w:val="0"/>
                <w:szCs w:val="20"/>
              </w:rPr>
            </w:pPr>
            <w:r w:rsidRPr="007214F3">
              <w:rPr>
                <w:b/>
                <w:color w:val="000000" w:themeColor="text1"/>
                <w:spacing w:val="-6"/>
                <w:kern w:val="0"/>
              </w:rPr>
              <w:t>合計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59D8D773" w14:textId="48275E0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6,733,032,286</w:t>
            </w:r>
          </w:p>
        </w:tc>
        <w:tc>
          <w:tcPr>
            <w:tcW w:w="803" w:type="dxa"/>
            <w:tcBorders>
              <w:top w:val="nil"/>
              <w:bottom w:val="single" w:sz="8" w:space="0" w:color="auto"/>
            </w:tcBorders>
            <w:vAlign w:val="center"/>
          </w:tcPr>
          <w:p w14:paraId="6ECE4C43" w14:textId="7EF6237E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0" w:type="dxa"/>
            <w:tcBorders>
              <w:top w:val="nil"/>
              <w:bottom w:val="single" w:sz="8" w:space="0" w:color="auto"/>
            </w:tcBorders>
            <w:vAlign w:val="center"/>
          </w:tcPr>
          <w:p w14:paraId="7B509F59" w14:textId="35793E3D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5,676,934,673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5EFE00A8" w14:textId="78119605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516C1974" w14:textId="250AB849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1,056,097,613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194A9D" w14:textId="41599C77" w:rsidR="00B84BB4" w:rsidRPr="00F67598" w:rsidRDefault="00B84BB4" w:rsidP="0042405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18.60</w:t>
            </w:r>
          </w:p>
        </w:tc>
      </w:tr>
    </w:tbl>
    <w:p w14:paraId="2E12EA63" w14:textId="4D696DA4" w:rsidR="0050420D" w:rsidRDefault="007C3ED5" w:rsidP="0050420D">
      <w:pPr>
        <w:tabs>
          <w:tab w:val="left" w:pos="504"/>
        </w:tabs>
        <w:adjustRightInd w:val="0"/>
        <w:snapToGrid w:val="0"/>
        <w:spacing w:line="0" w:lineRule="atLeast"/>
        <w:ind w:left="40" w:hangingChars="22" w:hanging="40"/>
        <w:rPr>
          <w:color w:val="000000" w:themeColor="text1"/>
          <w:sz w:val="18"/>
          <w:szCs w:val="18"/>
        </w:rPr>
      </w:pPr>
      <w:proofErr w:type="gramStart"/>
      <w:r w:rsidRPr="007214F3">
        <w:rPr>
          <w:rFonts w:cs="Times New Roman"/>
          <w:color w:val="000000" w:themeColor="text1"/>
          <w:sz w:val="18"/>
          <w:szCs w:val="18"/>
        </w:rPr>
        <w:t>註</w:t>
      </w:r>
      <w:proofErr w:type="gramEnd"/>
      <w:r w:rsidRPr="007214F3">
        <w:rPr>
          <w:rFonts w:cs="Times New Roman"/>
          <w:color w:val="000000" w:themeColor="text1"/>
          <w:sz w:val="18"/>
          <w:szCs w:val="18"/>
        </w:rPr>
        <w:t>：</w:t>
      </w:r>
      <w:r w:rsidR="0050420D">
        <w:rPr>
          <w:rFonts w:cs="Times New Roman" w:hint="eastAsia"/>
          <w:color w:val="000000" w:themeColor="text1"/>
          <w:sz w:val="18"/>
          <w:szCs w:val="18"/>
        </w:rPr>
        <w:t>1</w:t>
      </w:r>
      <w:r w:rsidR="0050420D">
        <w:rPr>
          <w:rFonts w:cs="Times New Roman"/>
          <w:color w:val="000000" w:themeColor="text1"/>
          <w:sz w:val="18"/>
          <w:szCs w:val="18"/>
        </w:rPr>
        <w:t>.</w:t>
      </w:r>
      <w:r w:rsidR="00736ADD" w:rsidRPr="007214F3">
        <w:rPr>
          <w:color w:val="000000" w:themeColor="text1"/>
          <w:sz w:val="18"/>
          <w:szCs w:val="18"/>
        </w:rPr>
        <w:t>信託代理與保證資產（負債），</w:t>
      </w:r>
      <w:r w:rsidR="00995FE1" w:rsidRPr="007214F3">
        <w:rPr>
          <w:color w:val="000000" w:themeColor="text1"/>
          <w:sz w:val="18"/>
          <w:szCs w:val="18"/>
        </w:rPr>
        <w:t>11</w:t>
      </w:r>
      <w:r w:rsidR="00FF7342">
        <w:rPr>
          <w:color w:val="000000" w:themeColor="text1"/>
          <w:sz w:val="18"/>
          <w:szCs w:val="18"/>
        </w:rPr>
        <w:t>3</w:t>
      </w:r>
      <w:r w:rsidR="00736ADD" w:rsidRPr="007214F3">
        <w:rPr>
          <w:color w:val="000000" w:themeColor="text1"/>
          <w:sz w:val="18"/>
          <w:szCs w:val="18"/>
        </w:rPr>
        <w:t>年底及11</w:t>
      </w:r>
      <w:r w:rsidR="00FF7342">
        <w:rPr>
          <w:color w:val="000000" w:themeColor="text1"/>
          <w:sz w:val="18"/>
          <w:szCs w:val="18"/>
        </w:rPr>
        <w:t>2</w:t>
      </w:r>
      <w:r w:rsidR="00736ADD" w:rsidRPr="007214F3">
        <w:rPr>
          <w:color w:val="000000" w:themeColor="text1"/>
          <w:sz w:val="18"/>
          <w:szCs w:val="18"/>
        </w:rPr>
        <w:t>年底各有</w:t>
      </w:r>
      <w:r w:rsidR="00FF7342">
        <w:rPr>
          <w:color w:val="000000" w:themeColor="text1"/>
          <w:sz w:val="18"/>
          <w:szCs w:val="18"/>
        </w:rPr>
        <w:t>4,814</w:t>
      </w:r>
      <w:r w:rsidR="00995FE1" w:rsidRPr="007214F3">
        <w:rPr>
          <w:color w:val="000000" w:themeColor="text1"/>
          <w:sz w:val="18"/>
          <w:szCs w:val="18"/>
        </w:rPr>
        <w:t>,0</w:t>
      </w:r>
      <w:r w:rsidR="00736ADD" w:rsidRPr="007214F3">
        <w:rPr>
          <w:color w:val="000000" w:themeColor="text1"/>
          <w:sz w:val="18"/>
          <w:szCs w:val="18"/>
        </w:rPr>
        <w:t>00元及</w:t>
      </w:r>
      <w:r w:rsidR="00FF7342">
        <w:rPr>
          <w:color w:val="000000" w:themeColor="text1"/>
          <w:sz w:val="18"/>
          <w:szCs w:val="18"/>
        </w:rPr>
        <w:t>10,560,00</w:t>
      </w:r>
      <w:r w:rsidR="00736ADD" w:rsidRPr="007214F3">
        <w:rPr>
          <w:color w:val="000000" w:themeColor="text1"/>
          <w:sz w:val="18"/>
          <w:szCs w:val="18"/>
        </w:rPr>
        <w:t>0元。</w:t>
      </w:r>
    </w:p>
    <w:p w14:paraId="29DFA120" w14:textId="57E300F3" w:rsidR="0050420D" w:rsidRPr="0050420D" w:rsidRDefault="0050420D" w:rsidP="003079D7">
      <w:pPr>
        <w:tabs>
          <w:tab w:val="left" w:pos="504"/>
        </w:tabs>
        <w:adjustRightInd w:val="0"/>
        <w:snapToGrid w:val="0"/>
        <w:spacing w:line="0" w:lineRule="atLeast"/>
        <w:ind w:leftChars="150" w:left="540" w:hangingChars="100" w:hanging="180"/>
        <w:rPr>
          <w:color w:val="000000" w:themeColor="text1"/>
          <w:sz w:val="18"/>
          <w:szCs w:val="18"/>
        </w:rPr>
      </w:pPr>
      <w:r w:rsidRPr="0050420D">
        <w:rPr>
          <w:rFonts w:cs="Times New Roman" w:hint="eastAsia"/>
          <w:color w:val="000000" w:themeColor="text1"/>
          <w:sz w:val="18"/>
          <w:szCs w:val="18"/>
        </w:rPr>
        <w:t>2</w:t>
      </w:r>
      <w:r w:rsidRPr="0050420D">
        <w:rPr>
          <w:rFonts w:cs="Times New Roman"/>
          <w:color w:val="000000" w:themeColor="text1"/>
          <w:sz w:val="18"/>
          <w:szCs w:val="18"/>
        </w:rPr>
        <w:t>.</w:t>
      </w:r>
      <w:r w:rsidR="00B21799">
        <w:rPr>
          <w:rFonts w:cs="Times New Roman" w:hint="eastAsia"/>
          <w:color w:val="000000" w:themeColor="text1"/>
          <w:sz w:val="18"/>
          <w:szCs w:val="18"/>
        </w:rPr>
        <w:t>本表</w:t>
      </w:r>
      <w:r w:rsidRPr="0050420D">
        <w:rPr>
          <w:rFonts w:cs="Times New Roman" w:hint="eastAsia"/>
          <w:color w:val="000000" w:themeColor="text1"/>
          <w:sz w:val="18"/>
          <w:szCs w:val="18"/>
        </w:rPr>
        <w:t>「什項資產」與「什項負債」</w:t>
      </w:r>
      <w:r w:rsidR="004A4792">
        <w:rPr>
          <w:rFonts w:cs="Times New Roman" w:hint="eastAsia"/>
          <w:color w:val="000000" w:themeColor="text1"/>
          <w:sz w:val="18"/>
          <w:szCs w:val="18"/>
        </w:rPr>
        <w:t>1</w:t>
      </w:r>
      <w:r w:rsidR="004A4792">
        <w:rPr>
          <w:rFonts w:cs="Times New Roman"/>
          <w:color w:val="000000" w:themeColor="text1"/>
          <w:sz w:val="18"/>
          <w:szCs w:val="18"/>
        </w:rPr>
        <w:t>12</w:t>
      </w:r>
      <w:r w:rsidRPr="0050420D">
        <w:rPr>
          <w:rFonts w:cs="Times New Roman" w:hint="eastAsia"/>
          <w:color w:val="000000" w:themeColor="text1"/>
          <w:sz w:val="18"/>
          <w:szCs w:val="18"/>
        </w:rPr>
        <w:t>年</w:t>
      </w:r>
      <w:r w:rsidR="00B21799">
        <w:rPr>
          <w:rFonts w:cs="Times New Roman" w:hint="eastAsia"/>
          <w:color w:val="000000" w:themeColor="text1"/>
          <w:sz w:val="18"/>
          <w:szCs w:val="18"/>
        </w:rPr>
        <w:t>12月31日金額</w:t>
      </w:r>
      <w:r w:rsidRPr="0050420D">
        <w:rPr>
          <w:rFonts w:cs="Times New Roman" w:hint="eastAsia"/>
          <w:color w:val="000000" w:themeColor="text1"/>
          <w:sz w:val="18"/>
          <w:szCs w:val="18"/>
        </w:rPr>
        <w:t>，</w:t>
      </w:r>
      <w:r w:rsidR="00597C92">
        <w:rPr>
          <w:rFonts w:cs="Times New Roman" w:hint="eastAsia"/>
          <w:color w:val="000000" w:themeColor="text1"/>
          <w:sz w:val="18"/>
          <w:szCs w:val="18"/>
        </w:rPr>
        <w:t>配合</w:t>
      </w:r>
      <w:r w:rsidR="00B21799">
        <w:rPr>
          <w:rFonts w:cs="Times New Roman" w:hint="eastAsia"/>
          <w:color w:val="000000" w:themeColor="text1"/>
          <w:sz w:val="18"/>
          <w:szCs w:val="18"/>
        </w:rPr>
        <w:t>行政院主計總處自</w:t>
      </w:r>
      <w:proofErr w:type="gramStart"/>
      <w:r w:rsidR="00B21799">
        <w:rPr>
          <w:rFonts w:cs="Times New Roman" w:hint="eastAsia"/>
          <w:color w:val="000000" w:themeColor="text1"/>
          <w:sz w:val="18"/>
          <w:szCs w:val="18"/>
        </w:rPr>
        <w:t>113</w:t>
      </w:r>
      <w:proofErr w:type="gramEnd"/>
      <w:r w:rsidR="00B21799">
        <w:rPr>
          <w:rFonts w:cs="Times New Roman" w:hint="eastAsia"/>
          <w:color w:val="000000" w:themeColor="text1"/>
          <w:sz w:val="18"/>
          <w:szCs w:val="18"/>
        </w:rPr>
        <w:t>年度起將</w:t>
      </w:r>
      <w:r w:rsidRPr="0050420D">
        <w:rPr>
          <w:rFonts w:cs="Times New Roman" w:hint="eastAsia"/>
          <w:color w:val="000000" w:themeColor="text1"/>
          <w:sz w:val="18"/>
          <w:szCs w:val="18"/>
        </w:rPr>
        <w:t>「應付代管資產」</w:t>
      </w:r>
      <w:r w:rsidR="00B21799">
        <w:rPr>
          <w:rFonts w:cs="Times New Roman" w:hint="eastAsia"/>
          <w:color w:val="000000" w:themeColor="text1"/>
          <w:sz w:val="18"/>
          <w:szCs w:val="18"/>
        </w:rPr>
        <w:t>由</w:t>
      </w:r>
      <w:r w:rsidR="00A30161" w:rsidRPr="0050420D">
        <w:rPr>
          <w:rFonts w:cs="Times New Roman" w:hint="eastAsia"/>
          <w:color w:val="000000" w:themeColor="text1"/>
          <w:sz w:val="18"/>
          <w:szCs w:val="18"/>
        </w:rPr>
        <w:t>「什項負債」</w:t>
      </w:r>
      <w:r w:rsidR="00B21799">
        <w:rPr>
          <w:rFonts w:cs="Times New Roman" w:hint="eastAsia"/>
          <w:color w:val="000000" w:themeColor="text1"/>
          <w:sz w:val="18"/>
          <w:szCs w:val="18"/>
        </w:rPr>
        <w:t>移列至</w:t>
      </w:r>
      <w:r w:rsidR="00A30161" w:rsidRPr="0050420D">
        <w:rPr>
          <w:rFonts w:cs="Times New Roman" w:hint="eastAsia"/>
          <w:color w:val="000000" w:themeColor="text1"/>
          <w:sz w:val="18"/>
          <w:szCs w:val="18"/>
        </w:rPr>
        <w:t>「什項資產」</w:t>
      </w:r>
      <w:r w:rsidR="00D31ED2">
        <w:rPr>
          <w:rFonts w:cs="Times New Roman" w:hint="eastAsia"/>
          <w:color w:val="000000" w:themeColor="text1"/>
          <w:sz w:val="18"/>
          <w:szCs w:val="18"/>
        </w:rPr>
        <w:t>之減項</w:t>
      </w:r>
      <w:r w:rsidR="00A30161">
        <w:rPr>
          <w:rFonts w:cs="Times New Roman" w:hint="eastAsia"/>
          <w:color w:val="000000" w:themeColor="text1"/>
          <w:sz w:val="18"/>
          <w:szCs w:val="18"/>
        </w:rPr>
        <w:t>，</w:t>
      </w:r>
      <w:r w:rsidR="00B21799">
        <w:rPr>
          <w:rFonts w:cs="Times New Roman" w:hint="eastAsia"/>
          <w:color w:val="000000" w:themeColor="text1"/>
          <w:sz w:val="18"/>
          <w:szCs w:val="18"/>
        </w:rPr>
        <w:t>辦理</w:t>
      </w:r>
      <w:r w:rsidRPr="0050420D">
        <w:rPr>
          <w:rFonts w:cs="Times New Roman" w:hint="eastAsia"/>
          <w:color w:val="000000" w:themeColor="text1"/>
          <w:sz w:val="18"/>
          <w:szCs w:val="18"/>
        </w:rPr>
        <w:t>重分類。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2"/>
        <w:gridCol w:w="1582"/>
        <w:gridCol w:w="812"/>
        <w:gridCol w:w="1567"/>
        <w:gridCol w:w="812"/>
        <w:gridCol w:w="1596"/>
        <w:gridCol w:w="798"/>
      </w:tblGrid>
      <w:tr w:rsidR="007214F3" w:rsidRPr="007214F3" w14:paraId="72E98478" w14:textId="77777777" w:rsidTr="00CA7628">
        <w:trPr>
          <w:trHeight w:val="562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661717E9" w14:textId="439ADAE2" w:rsidR="00F77760" w:rsidRPr="00A411B1" w:rsidRDefault="00963745" w:rsidP="00A411B1">
            <w:pPr>
              <w:widowControl w:val="0"/>
              <w:overflowPunct/>
              <w:snapToGrid w:val="0"/>
              <w:ind w:leftChars="362" w:left="1148" w:hangingChars="87" w:hanging="279"/>
              <w:jc w:val="center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lastRenderedPageBreak/>
              <w:t xml:space="preserve">　</w:t>
            </w:r>
            <w:r w:rsidR="004D62B6"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國立陽明交通大學附設醫院作業基金餘</w:t>
            </w:r>
            <w:proofErr w:type="gramStart"/>
            <w:r w:rsidR="004D62B6"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絀</w:t>
            </w:r>
            <w:proofErr w:type="gramEnd"/>
            <w:r w:rsidR="004D62B6"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>審定後平衡表</w:t>
            </w:r>
            <w:r w:rsidRPr="00A411B1">
              <w:rPr>
                <w:rFonts w:cs="Times New Roman" w:hint="eastAsia"/>
                <w:b/>
                <w:color w:val="000000" w:themeColor="text1"/>
                <w:sz w:val="32"/>
                <w:szCs w:val="20"/>
                <w:u w:val="single"/>
              </w:rPr>
              <w:t xml:space="preserve">　</w:t>
            </w:r>
            <w:r w:rsidR="000D3356" w:rsidRPr="00A411B1">
              <w:rPr>
                <w:rFonts w:cs="Times New Roman" w:hint="eastAsia"/>
                <w:color w:val="000000" w:themeColor="text1"/>
                <w:sz w:val="32"/>
                <w:szCs w:val="32"/>
              </w:rPr>
              <w:t>（續）</w:t>
            </w:r>
          </w:p>
          <w:p w14:paraId="1EFD3511" w14:textId="76D80638" w:rsidR="00F77760" w:rsidRPr="007214F3" w:rsidRDefault="00F77760" w:rsidP="00B563CF">
            <w:pPr>
              <w:widowControl w:val="0"/>
              <w:tabs>
                <w:tab w:val="left" w:pos="3626"/>
                <w:tab w:val="left" w:pos="8451"/>
              </w:tabs>
              <w:overflowPunct/>
              <w:snapToGrid w:val="0"/>
              <w:spacing w:line="240" w:lineRule="atLeast"/>
              <w:ind w:rightChars="-102" w:right="-245" w:firstLineChars="0" w:firstLine="1049"/>
              <w:jc w:val="left"/>
              <w:rPr>
                <w:rFonts w:cs="Times New Roman"/>
                <w:b/>
                <w:color w:val="000000" w:themeColor="text1"/>
                <w:sz w:val="32"/>
                <w:szCs w:val="20"/>
                <w:u w:val="single"/>
              </w:rPr>
            </w:pPr>
            <w:r w:rsidRPr="007214F3">
              <w:rPr>
                <w:rFonts w:cs="Times New Roman"/>
                <w:color w:val="000000" w:themeColor="text1"/>
                <w:spacing w:val="60"/>
                <w:szCs w:val="20"/>
              </w:rPr>
              <w:tab/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中華民國</w:t>
            </w: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C154FB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CA7628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ab/>
            </w:r>
            <w:r w:rsidR="00913653" w:rsidRPr="00913653">
              <w:rPr>
                <w:rFonts w:cs="Times New Roman" w:hint="eastAsia"/>
                <w:color w:val="000000" w:themeColor="text1"/>
                <w:sz w:val="30"/>
                <w:szCs w:val="30"/>
              </w:rPr>
              <w:t xml:space="preserve">　</w:t>
            </w:r>
            <w:r w:rsidRPr="007214F3">
              <w:rPr>
                <w:rFonts w:cs="Times New Roman" w:hint="eastAsia"/>
                <w:color w:val="000000" w:themeColor="text1"/>
                <w:spacing w:val="-20"/>
                <w:kern w:val="0"/>
                <w:szCs w:val="20"/>
              </w:rPr>
              <w:t>單位：新臺幣元</w:t>
            </w:r>
          </w:p>
        </w:tc>
      </w:tr>
      <w:tr w:rsidR="007214F3" w:rsidRPr="007214F3" w14:paraId="0230580C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0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BF1C0" w14:textId="77777777" w:rsidR="00FE4AAC" w:rsidRPr="007214F3" w:rsidRDefault="00FE4AAC" w:rsidP="00424050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AC5F37F" w14:textId="036AEFD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</w:t>
            </w:r>
            <w:r w:rsidR="002F743F" w:rsidRPr="007214F3">
              <w:rPr>
                <w:rFonts w:cs="Times New Roman" w:hint="eastAsia"/>
                <w:color w:val="000000" w:themeColor="text1"/>
                <w:szCs w:val="20"/>
              </w:rPr>
              <w:t>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3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1B1114" w14:textId="188862C0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/>
                <w:color w:val="000000" w:themeColor="text1"/>
                <w:szCs w:val="20"/>
              </w:rPr>
              <w:t>11</w:t>
            </w:r>
            <w:r w:rsidR="00B84BB4">
              <w:rPr>
                <w:rFonts w:cs="Times New Roman" w:hint="eastAsia"/>
                <w:color w:val="000000" w:themeColor="text1"/>
                <w:szCs w:val="20"/>
              </w:rPr>
              <w:t>2</w:t>
            </w:r>
            <w:r w:rsidRPr="007214F3">
              <w:rPr>
                <w:rFonts w:cs="Times New Roman" w:hint="eastAsia"/>
                <w:color w:val="000000" w:themeColor="text1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6AD9C0" w14:textId="77777777" w:rsidR="00FE4AAC" w:rsidRPr="007214F3" w:rsidRDefault="00FE4AAC" w:rsidP="0042405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比較增減</w:t>
            </w:r>
          </w:p>
        </w:tc>
      </w:tr>
      <w:tr w:rsidR="007214F3" w:rsidRPr="007214F3" w14:paraId="14639D6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  <w:tblHeader/>
        </w:trPr>
        <w:tc>
          <w:tcPr>
            <w:tcW w:w="30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AE67CE" w14:textId="77777777" w:rsidR="00FE4AAC" w:rsidRPr="007214F3" w:rsidRDefault="00FE4AAC" w:rsidP="00FE4AA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24D0FA18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017344D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vAlign w:val="center"/>
          </w:tcPr>
          <w:p w14:paraId="153E2FB0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0DB831E2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E5E5C0C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34FE21CE" w14:textId="77777777" w:rsidR="00FE4AAC" w:rsidRPr="007214F3" w:rsidRDefault="00FE4AAC" w:rsidP="00424050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7214F3">
              <w:rPr>
                <w:rFonts w:cs="Times New Roman" w:hint="eastAsia"/>
                <w:color w:val="000000" w:themeColor="text1"/>
                <w:szCs w:val="20"/>
              </w:rPr>
              <w:t>％</w:t>
            </w:r>
          </w:p>
        </w:tc>
      </w:tr>
      <w:tr w:rsidR="00B84BB4" w:rsidRPr="007214F3" w14:paraId="289C27BB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43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C9A296C" w14:textId="77777777" w:rsidR="00B84BB4" w:rsidRPr="007214F3" w:rsidRDefault="00B84BB4" w:rsidP="0042405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Cs w:val="20"/>
              </w:rPr>
              <w:t>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133E621" w14:textId="1FBD593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1,569,747,031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F106E48" w14:textId="10A2166A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23.31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463A862" w14:textId="5664DA0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1,321,519,326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E3F847A" w14:textId="64DC52F8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CA2419" w14:textId="70C15694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248,227,705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6D79C83" w14:textId="1D67E10D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18.78</w:t>
            </w:r>
          </w:p>
        </w:tc>
      </w:tr>
      <w:tr w:rsidR="00B84BB4" w:rsidRPr="007214F3" w14:paraId="2238D7AB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09ACF81E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BB75FCE" w14:textId="4497779A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983,683,357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E3318F" w14:textId="4375557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14.61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AF11EFB" w14:textId="7B4DFB98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919,318,823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F3E4976" w14:textId="6EC4D84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395429C" w14:textId="4421001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64,364,534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0290F32" w14:textId="35DD8F9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7.00</w:t>
            </w:r>
          </w:p>
        </w:tc>
      </w:tr>
      <w:tr w:rsidR="00B84BB4" w:rsidRPr="007214F3" w14:paraId="3E1D221B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9B6812D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986952E" w14:textId="4487B2B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975,474,783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B15ED09" w14:textId="2306A30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14.49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43335E9E" w14:textId="64C444B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914,017,760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4C1A00D" w14:textId="549A0F4D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25E598" w14:textId="6FF5F66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61,457,023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E5CE03" w14:textId="09D6379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6.72</w:t>
            </w:r>
          </w:p>
        </w:tc>
      </w:tr>
      <w:tr w:rsidR="00B84BB4" w:rsidRPr="007214F3" w14:paraId="7DA99C0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EB2378D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60A22F2" w14:textId="343DE3A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8,208,574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DEB682C" w14:textId="58010E2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0.12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B0813AF" w14:textId="16D02C3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5,301,063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FE80727" w14:textId="2916255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673044" w14:textId="7D621F5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2,907,511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B39D62" w14:textId="45DE5FF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54.85</w:t>
            </w:r>
          </w:p>
        </w:tc>
      </w:tr>
      <w:tr w:rsidR="00B84BB4" w:rsidRPr="007214F3" w14:paraId="0E8ADEE8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ED3BA2B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B99E6C0" w14:textId="67F5AE3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586,063,674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A363993" w14:textId="004C1B1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8.70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D4BB6D6" w14:textId="44EAA0A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402,200,503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CB201F1" w14:textId="2E98A68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7.08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0137FD" w14:textId="677AF65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183,863,171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DCDE303" w14:textId="490AA2C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45.71</w:t>
            </w:r>
          </w:p>
        </w:tc>
      </w:tr>
      <w:tr w:rsidR="00B84BB4" w:rsidRPr="007214F3" w14:paraId="3A697011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009624A8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B08E141" w14:textId="6B5F15A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427,733,782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EB63223" w14:textId="51DB36BA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6.35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EAE3E8B" w14:textId="6BF9F61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199,020,524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DA24A24" w14:textId="1148663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03136E" w14:textId="1F5A964D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228,713,258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0D4051" w14:textId="75DAB0C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114.92</w:t>
            </w:r>
          </w:p>
        </w:tc>
      </w:tr>
      <w:tr w:rsidR="00B84BB4" w:rsidRPr="007214F3" w14:paraId="5648CB69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79FD13C4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CEC2D00" w14:textId="4B93EF2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158,329,892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B87614C" w14:textId="3109E1F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2.35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3AC63AB" w14:textId="690FAD4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203,179,979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7886C3" w14:textId="2185C6C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D6D968" w14:textId="12D44054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- 44,850,087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E5F3A34" w14:textId="6F6F4ED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- 22.07</w:t>
            </w:r>
          </w:p>
        </w:tc>
      </w:tr>
      <w:tr w:rsidR="00B84BB4" w:rsidRPr="007214F3" w14:paraId="472DE52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1B051FD" w14:textId="77777777" w:rsidR="00B84BB4" w:rsidRPr="007214F3" w:rsidRDefault="00B84BB4" w:rsidP="0042405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Cs w:val="20"/>
              </w:rPr>
              <w:t>淨值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4461E65" w14:textId="7FB0212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5,163,285,255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108C71C" w14:textId="0AAF05F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76.69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38CB3C6A" w14:textId="279FC73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4,355,415,347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D96DAC" w14:textId="146619A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76.72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513E0C" w14:textId="1B86213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807,869,908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6C60EAE" w14:textId="27E5D48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18.55</w:t>
            </w:r>
          </w:p>
        </w:tc>
      </w:tr>
      <w:tr w:rsidR="00B84BB4" w:rsidRPr="007214F3" w14:paraId="2E487E45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46BCEEFF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92980B4" w14:textId="38B0669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4,053,977,886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83B71F4" w14:textId="2E326C98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60.21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0B8F5B16" w14:textId="50AD02FD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3,601,977,886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5A60C5F" w14:textId="157B44D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63.45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3566E4" w14:textId="2743097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452,000,000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1B8EC28" w14:textId="7E8C7CE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12.55</w:t>
            </w:r>
          </w:p>
        </w:tc>
      </w:tr>
      <w:tr w:rsidR="00B84BB4" w:rsidRPr="007214F3" w14:paraId="63BCF43B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2E20D857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D183FB9" w14:textId="4FEBC6D8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4,053,977,886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65165EF" w14:textId="3E55DD0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60.21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BC077D6" w14:textId="31BE1AE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3,601,977,886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1C229CF" w14:textId="3B76A9CE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63.45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CA8E3E" w14:textId="57DE17D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452,000,000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BFA22A" w14:textId="23357E6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12.55</w:t>
            </w:r>
          </w:p>
        </w:tc>
      </w:tr>
      <w:tr w:rsidR="00B84BB4" w:rsidRPr="007214F3" w14:paraId="0FCFC2DF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2F26681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853525C" w14:textId="75A24BB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F8B51AF" w14:textId="781D83C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3.39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1EC9A49B" w14:textId="154AB5E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8BC95DE" w14:textId="67D889A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5CE2B08" w14:textId="67E66B84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155B363" w14:textId="5572AAC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B84BB4" w:rsidRPr="007214F3" w14:paraId="73F5116D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307399B0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DDBC303" w14:textId="7D9F74C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2D52E45" w14:textId="2152E78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3.39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575CE149" w14:textId="2A5411E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228,279,718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13B8DA8" w14:textId="5B6D9BA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4.02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B61B3C" w14:textId="48622F6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93F7EEC" w14:textId="09EBE26E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B84BB4" w:rsidRPr="007214F3" w14:paraId="49943EC3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12D9EA95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累積餘</w:t>
            </w:r>
            <w:proofErr w:type="gramStart"/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D090C9A" w14:textId="55A3B7A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691,183,234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F354BCE" w14:textId="599544AB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10.27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6AAA1233" w14:textId="72E70F4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364,175,659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9890BD1" w14:textId="737EC61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99709DF" w14:textId="0F7AF0E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327,007,575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2628BA5" w14:textId="5C2DE04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89.79</w:t>
            </w:r>
          </w:p>
        </w:tc>
      </w:tr>
      <w:tr w:rsidR="00B84BB4" w:rsidRPr="007214F3" w14:paraId="44F40345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5738A890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33A78177" w14:textId="352BBB32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691,183,234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1E9450" w14:textId="03A0C62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10.27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7C2C91FB" w14:textId="68EFE1C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364,175,659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E950FB" w14:textId="081F272E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6.42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5D47E55" w14:textId="5314195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327,007,575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FF51DB" w14:textId="79EE6CC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89.79</w:t>
            </w:r>
          </w:p>
        </w:tc>
      </w:tr>
      <w:tr w:rsidR="00B84BB4" w:rsidRPr="007214F3" w14:paraId="3F450996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602E3732" w14:textId="77777777" w:rsidR="00B84BB4" w:rsidRPr="007214F3" w:rsidRDefault="00B84BB4" w:rsidP="0042405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8085DCA" w14:textId="030379F6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4030C6A" w14:textId="0AA677C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2.82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240005EB" w14:textId="57223DA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160,982,084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FEFBFD2" w14:textId="2CB0EF9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2.84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9E9EA7" w14:textId="4BE5D6D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28,862,333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392B76" w14:textId="376D8757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17.93</w:t>
            </w:r>
          </w:p>
        </w:tc>
      </w:tr>
      <w:tr w:rsidR="00B84BB4" w:rsidRPr="007214F3" w14:paraId="09187A67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nil"/>
            </w:tcBorders>
            <w:vAlign w:val="center"/>
          </w:tcPr>
          <w:p w14:paraId="568D906A" w14:textId="77777777" w:rsidR="00B84BB4" w:rsidRPr="007214F3" w:rsidRDefault="00B84BB4" w:rsidP="0042405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累積其他綜合餘</w:t>
            </w:r>
            <w:proofErr w:type="gramStart"/>
            <w:r w:rsidRPr="007214F3"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FEA12F2" w14:textId="66C192FF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189,844,417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1E578A0" w14:textId="195263A5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2.82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14:paraId="7B515A21" w14:textId="1A61CF40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160,982,084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AFB932E" w14:textId="1ED09AC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sz w:val="18"/>
                <w:szCs w:val="18"/>
              </w:rPr>
              <w:t>2.84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04A3AD5" w14:textId="4E3DBF6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28,862,333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ABFBF3D" w14:textId="496FE693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17.93</w:t>
            </w:r>
          </w:p>
        </w:tc>
      </w:tr>
      <w:tr w:rsidR="00B84BB4" w:rsidRPr="007214F3" w14:paraId="343C12E4" w14:textId="77777777" w:rsidTr="00B563C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31"/>
        </w:trPr>
        <w:tc>
          <w:tcPr>
            <w:tcW w:w="30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1C82D5" w14:textId="77777777" w:rsidR="00B84BB4" w:rsidRPr="007214F3" w:rsidRDefault="00B84BB4" w:rsidP="0042405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000000" w:themeColor="text1"/>
                <w:kern w:val="0"/>
                <w:sz w:val="22"/>
                <w:szCs w:val="20"/>
              </w:rPr>
            </w:pPr>
            <w:r w:rsidRPr="007214F3">
              <w:rPr>
                <w:rFonts w:cs="Times New Roman"/>
                <w:b/>
                <w:color w:val="000000" w:themeColor="text1"/>
                <w:kern w:val="0"/>
                <w:szCs w:val="20"/>
              </w:rPr>
              <w:t>合計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5FD3EECF" w14:textId="03C02FFA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6,733,032,286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607D5556" w14:textId="5208F698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67" w:type="dxa"/>
            <w:tcBorders>
              <w:top w:val="nil"/>
              <w:bottom w:val="single" w:sz="8" w:space="0" w:color="auto"/>
            </w:tcBorders>
            <w:vAlign w:val="center"/>
          </w:tcPr>
          <w:p w14:paraId="433FB1CA" w14:textId="52A1A7B4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5,676,934,673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7D945B49" w14:textId="37F9025C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3F7EF59B" w14:textId="2DEA30E9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000000" w:themeColor="text1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1,056,097,613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A11F58" w14:textId="54239341" w:rsidR="00B84BB4" w:rsidRPr="00F67598" w:rsidRDefault="00B84BB4" w:rsidP="00B563CF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18"/>
                <w:szCs w:val="18"/>
              </w:rPr>
            </w:pPr>
            <w:r w:rsidRPr="00F67598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18.60</w:t>
            </w:r>
          </w:p>
        </w:tc>
      </w:tr>
    </w:tbl>
    <w:p w14:paraId="4C757275" w14:textId="18ABFBD9" w:rsidR="007C3ED5" w:rsidRPr="00B27916" w:rsidRDefault="007C3ED5" w:rsidP="002F11C5">
      <w:pPr>
        <w:tabs>
          <w:tab w:val="left" w:pos="504"/>
        </w:tabs>
        <w:adjustRightInd w:val="0"/>
        <w:snapToGrid w:val="0"/>
        <w:spacing w:line="20" w:lineRule="exact"/>
        <w:ind w:firstLineChars="0" w:firstLine="0"/>
        <w:rPr>
          <w:color w:val="000000" w:themeColor="text1"/>
          <w:sz w:val="36"/>
          <w:szCs w:val="36"/>
        </w:rPr>
      </w:pPr>
    </w:p>
    <w:sectPr w:rsidR="007C3ED5" w:rsidRPr="00B27916" w:rsidSect="000D7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6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C3174" w14:textId="77777777" w:rsidR="00A77138" w:rsidRDefault="00A77138" w:rsidP="0001579B">
      <w:pPr>
        <w:ind w:firstLine="480"/>
      </w:pPr>
      <w:r>
        <w:separator/>
      </w:r>
    </w:p>
  </w:endnote>
  <w:endnote w:type="continuationSeparator" w:id="0">
    <w:p w14:paraId="15E65BFA" w14:textId="77777777" w:rsidR="00A77138" w:rsidRDefault="00A77138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A12C" w14:textId="2408ED4B" w:rsidR="00ED719B" w:rsidRPr="00F05AD7" w:rsidRDefault="00ED719B" w:rsidP="00F05AD7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9B80" w14:textId="77777777" w:rsidR="00E122D0" w:rsidRPr="00F05AD7" w:rsidRDefault="00E122D0" w:rsidP="00F05AD7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3307" w14:textId="77777777" w:rsidR="00ED719B" w:rsidRDefault="00ED71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2ADE2" w14:textId="77777777" w:rsidR="00A77138" w:rsidRDefault="00A77138" w:rsidP="0001579B">
      <w:pPr>
        <w:ind w:firstLine="480"/>
      </w:pPr>
      <w:r>
        <w:separator/>
      </w:r>
    </w:p>
  </w:footnote>
  <w:footnote w:type="continuationSeparator" w:id="0">
    <w:p w14:paraId="7FFE580D" w14:textId="77777777" w:rsidR="00A77138" w:rsidRDefault="00A77138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2B43" w14:textId="77777777" w:rsidR="00ED719B" w:rsidRDefault="00ED719B" w:rsidP="00AD14E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1B9C" w14:textId="77777777" w:rsidR="00ED719B" w:rsidRPr="00AD14EC" w:rsidRDefault="00ED719B" w:rsidP="00AD14E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DEF0" w14:textId="77777777" w:rsidR="00ED719B" w:rsidRDefault="00ED71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AA419C"/>
    <w:multiLevelType w:val="hybridMultilevel"/>
    <w:tmpl w:val="9B60208C"/>
    <w:lvl w:ilvl="0" w:tplc="DFDA4202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0D92"/>
    <w:multiLevelType w:val="hybridMultilevel"/>
    <w:tmpl w:val="01463DBC"/>
    <w:lvl w:ilvl="0" w:tplc="3B88523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193432"/>
    <w:multiLevelType w:val="hybridMultilevel"/>
    <w:tmpl w:val="0318EC88"/>
    <w:lvl w:ilvl="0" w:tplc="D5A25BAA"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9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8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5"/>
  </w:num>
  <w:num w:numId="19">
    <w:abstractNumId w:val="13"/>
  </w:num>
  <w:num w:numId="2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E33"/>
    <w:rsid w:val="00002983"/>
    <w:rsid w:val="0000560A"/>
    <w:rsid w:val="0000606C"/>
    <w:rsid w:val="00006760"/>
    <w:rsid w:val="0000711D"/>
    <w:rsid w:val="000101CF"/>
    <w:rsid w:val="00013559"/>
    <w:rsid w:val="0001579B"/>
    <w:rsid w:val="000157A8"/>
    <w:rsid w:val="0001689E"/>
    <w:rsid w:val="000202AC"/>
    <w:rsid w:val="00025D15"/>
    <w:rsid w:val="00025EDB"/>
    <w:rsid w:val="000260EA"/>
    <w:rsid w:val="00032669"/>
    <w:rsid w:val="00034AA9"/>
    <w:rsid w:val="00035FCF"/>
    <w:rsid w:val="000362E0"/>
    <w:rsid w:val="0003679F"/>
    <w:rsid w:val="00036F40"/>
    <w:rsid w:val="0003709A"/>
    <w:rsid w:val="00040CF6"/>
    <w:rsid w:val="00042126"/>
    <w:rsid w:val="00044E5A"/>
    <w:rsid w:val="000474CA"/>
    <w:rsid w:val="000476E1"/>
    <w:rsid w:val="00050544"/>
    <w:rsid w:val="000545C4"/>
    <w:rsid w:val="00060A86"/>
    <w:rsid w:val="00060E0A"/>
    <w:rsid w:val="00062C51"/>
    <w:rsid w:val="00063A77"/>
    <w:rsid w:val="000649F9"/>
    <w:rsid w:val="00065BC7"/>
    <w:rsid w:val="00067800"/>
    <w:rsid w:val="000713E9"/>
    <w:rsid w:val="00072CA8"/>
    <w:rsid w:val="00074FC6"/>
    <w:rsid w:val="0008179A"/>
    <w:rsid w:val="000836F7"/>
    <w:rsid w:val="00083A4F"/>
    <w:rsid w:val="000867E6"/>
    <w:rsid w:val="0008733E"/>
    <w:rsid w:val="00087CA8"/>
    <w:rsid w:val="000941FE"/>
    <w:rsid w:val="00095258"/>
    <w:rsid w:val="00096345"/>
    <w:rsid w:val="000A10AE"/>
    <w:rsid w:val="000A3F82"/>
    <w:rsid w:val="000A62DB"/>
    <w:rsid w:val="000B0689"/>
    <w:rsid w:val="000B0DE6"/>
    <w:rsid w:val="000B1E3C"/>
    <w:rsid w:val="000B44D4"/>
    <w:rsid w:val="000B6E4C"/>
    <w:rsid w:val="000C0BCA"/>
    <w:rsid w:val="000C27C5"/>
    <w:rsid w:val="000C35E1"/>
    <w:rsid w:val="000C4AE4"/>
    <w:rsid w:val="000C5755"/>
    <w:rsid w:val="000C62D1"/>
    <w:rsid w:val="000C7CD5"/>
    <w:rsid w:val="000D08B6"/>
    <w:rsid w:val="000D14D7"/>
    <w:rsid w:val="000D15FE"/>
    <w:rsid w:val="000D3356"/>
    <w:rsid w:val="000D5C0F"/>
    <w:rsid w:val="000D6CA2"/>
    <w:rsid w:val="000D7D02"/>
    <w:rsid w:val="000E0594"/>
    <w:rsid w:val="000E1C3E"/>
    <w:rsid w:val="000E740D"/>
    <w:rsid w:val="000F6C02"/>
    <w:rsid w:val="001015F5"/>
    <w:rsid w:val="00105979"/>
    <w:rsid w:val="00106715"/>
    <w:rsid w:val="001073B3"/>
    <w:rsid w:val="00111018"/>
    <w:rsid w:val="001131C0"/>
    <w:rsid w:val="001147EA"/>
    <w:rsid w:val="00114A89"/>
    <w:rsid w:val="00117A9B"/>
    <w:rsid w:val="00121356"/>
    <w:rsid w:val="001226FE"/>
    <w:rsid w:val="001227C0"/>
    <w:rsid w:val="00125CDB"/>
    <w:rsid w:val="0012775A"/>
    <w:rsid w:val="00130C27"/>
    <w:rsid w:val="001323E9"/>
    <w:rsid w:val="00134200"/>
    <w:rsid w:val="00135FF9"/>
    <w:rsid w:val="00136F12"/>
    <w:rsid w:val="00141370"/>
    <w:rsid w:val="001446CD"/>
    <w:rsid w:val="00146C9E"/>
    <w:rsid w:val="001470C6"/>
    <w:rsid w:val="001515A1"/>
    <w:rsid w:val="00154666"/>
    <w:rsid w:val="0015497A"/>
    <w:rsid w:val="001559BA"/>
    <w:rsid w:val="00157984"/>
    <w:rsid w:val="001630B7"/>
    <w:rsid w:val="001637D6"/>
    <w:rsid w:val="0016401E"/>
    <w:rsid w:val="00164040"/>
    <w:rsid w:val="00164068"/>
    <w:rsid w:val="00170A1C"/>
    <w:rsid w:val="001714D4"/>
    <w:rsid w:val="00176236"/>
    <w:rsid w:val="00176A82"/>
    <w:rsid w:val="00181491"/>
    <w:rsid w:val="0018753C"/>
    <w:rsid w:val="00193819"/>
    <w:rsid w:val="00195739"/>
    <w:rsid w:val="00197A31"/>
    <w:rsid w:val="001A1827"/>
    <w:rsid w:val="001A3BE3"/>
    <w:rsid w:val="001A4157"/>
    <w:rsid w:val="001A4CFE"/>
    <w:rsid w:val="001B11E8"/>
    <w:rsid w:val="001B14BB"/>
    <w:rsid w:val="001B1C0F"/>
    <w:rsid w:val="001B2BC3"/>
    <w:rsid w:val="001B5641"/>
    <w:rsid w:val="001B6125"/>
    <w:rsid w:val="001C1235"/>
    <w:rsid w:val="001C66E4"/>
    <w:rsid w:val="001C6B98"/>
    <w:rsid w:val="001D1B7C"/>
    <w:rsid w:val="001D1BBC"/>
    <w:rsid w:val="001D339B"/>
    <w:rsid w:val="001E1622"/>
    <w:rsid w:val="001E49FF"/>
    <w:rsid w:val="001F1D2C"/>
    <w:rsid w:val="001F1DE9"/>
    <w:rsid w:val="001F62DC"/>
    <w:rsid w:val="001F6A5B"/>
    <w:rsid w:val="002017F1"/>
    <w:rsid w:val="002031DF"/>
    <w:rsid w:val="00206A02"/>
    <w:rsid w:val="00206E7F"/>
    <w:rsid w:val="00207A87"/>
    <w:rsid w:val="00211240"/>
    <w:rsid w:val="0021131A"/>
    <w:rsid w:val="00212A8F"/>
    <w:rsid w:val="00214196"/>
    <w:rsid w:val="002178BE"/>
    <w:rsid w:val="00225597"/>
    <w:rsid w:val="002274B3"/>
    <w:rsid w:val="00234232"/>
    <w:rsid w:val="00235B86"/>
    <w:rsid w:val="00236A41"/>
    <w:rsid w:val="002373CF"/>
    <w:rsid w:val="0024028D"/>
    <w:rsid w:val="00240D57"/>
    <w:rsid w:val="00243539"/>
    <w:rsid w:val="00245F49"/>
    <w:rsid w:val="00247B07"/>
    <w:rsid w:val="002520C8"/>
    <w:rsid w:val="00257A5C"/>
    <w:rsid w:val="002633CF"/>
    <w:rsid w:val="00264876"/>
    <w:rsid w:val="002702CC"/>
    <w:rsid w:val="0027255E"/>
    <w:rsid w:val="0027317A"/>
    <w:rsid w:val="00273C74"/>
    <w:rsid w:val="00276685"/>
    <w:rsid w:val="002766D2"/>
    <w:rsid w:val="00276B2D"/>
    <w:rsid w:val="00277184"/>
    <w:rsid w:val="0028067F"/>
    <w:rsid w:val="00280F44"/>
    <w:rsid w:val="00284C82"/>
    <w:rsid w:val="00286CBE"/>
    <w:rsid w:val="00290480"/>
    <w:rsid w:val="00290CB3"/>
    <w:rsid w:val="00295D45"/>
    <w:rsid w:val="002A0D7C"/>
    <w:rsid w:val="002A34B1"/>
    <w:rsid w:val="002B314D"/>
    <w:rsid w:val="002B5EA2"/>
    <w:rsid w:val="002C0C50"/>
    <w:rsid w:val="002C50F3"/>
    <w:rsid w:val="002D20B5"/>
    <w:rsid w:val="002D6802"/>
    <w:rsid w:val="002E2627"/>
    <w:rsid w:val="002E3A59"/>
    <w:rsid w:val="002E4E79"/>
    <w:rsid w:val="002E5FE8"/>
    <w:rsid w:val="002E7F39"/>
    <w:rsid w:val="002F0B90"/>
    <w:rsid w:val="002F11C5"/>
    <w:rsid w:val="002F4701"/>
    <w:rsid w:val="002F743F"/>
    <w:rsid w:val="0030368B"/>
    <w:rsid w:val="00304420"/>
    <w:rsid w:val="0030450F"/>
    <w:rsid w:val="00306988"/>
    <w:rsid w:val="003079D7"/>
    <w:rsid w:val="003107EA"/>
    <w:rsid w:val="003113C0"/>
    <w:rsid w:val="00314579"/>
    <w:rsid w:val="003232EE"/>
    <w:rsid w:val="003238EF"/>
    <w:rsid w:val="00323CD6"/>
    <w:rsid w:val="0032556A"/>
    <w:rsid w:val="00325FA8"/>
    <w:rsid w:val="00327176"/>
    <w:rsid w:val="003308EB"/>
    <w:rsid w:val="00332ADD"/>
    <w:rsid w:val="00341AAC"/>
    <w:rsid w:val="0034401D"/>
    <w:rsid w:val="003532D4"/>
    <w:rsid w:val="003549DA"/>
    <w:rsid w:val="00356112"/>
    <w:rsid w:val="003568E8"/>
    <w:rsid w:val="0035718B"/>
    <w:rsid w:val="00361356"/>
    <w:rsid w:val="0036253A"/>
    <w:rsid w:val="00373942"/>
    <w:rsid w:val="003743D8"/>
    <w:rsid w:val="00374A09"/>
    <w:rsid w:val="0037541C"/>
    <w:rsid w:val="00377E1D"/>
    <w:rsid w:val="00380332"/>
    <w:rsid w:val="00386762"/>
    <w:rsid w:val="00386A4E"/>
    <w:rsid w:val="003870D0"/>
    <w:rsid w:val="0039574B"/>
    <w:rsid w:val="00396376"/>
    <w:rsid w:val="003967BA"/>
    <w:rsid w:val="00396C7D"/>
    <w:rsid w:val="003A12D7"/>
    <w:rsid w:val="003A3B3E"/>
    <w:rsid w:val="003A52C5"/>
    <w:rsid w:val="003B076C"/>
    <w:rsid w:val="003B23AA"/>
    <w:rsid w:val="003B39EB"/>
    <w:rsid w:val="003B498A"/>
    <w:rsid w:val="003C0E83"/>
    <w:rsid w:val="003C259D"/>
    <w:rsid w:val="003D05DE"/>
    <w:rsid w:val="003D126D"/>
    <w:rsid w:val="003D2442"/>
    <w:rsid w:val="003D28DA"/>
    <w:rsid w:val="003D53DA"/>
    <w:rsid w:val="003D63DC"/>
    <w:rsid w:val="003D7FC8"/>
    <w:rsid w:val="003E2992"/>
    <w:rsid w:val="003E2CE6"/>
    <w:rsid w:val="003E5FB0"/>
    <w:rsid w:val="003F0F3A"/>
    <w:rsid w:val="00400C50"/>
    <w:rsid w:val="00401A72"/>
    <w:rsid w:val="00402BF4"/>
    <w:rsid w:val="00406A36"/>
    <w:rsid w:val="00406C63"/>
    <w:rsid w:val="00412EE9"/>
    <w:rsid w:val="00412F9A"/>
    <w:rsid w:val="0041571C"/>
    <w:rsid w:val="00417419"/>
    <w:rsid w:val="00424050"/>
    <w:rsid w:val="00425D07"/>
    <w:rsid w:val="0043323B"/>
    <w:rsid w:val="00433EFE"/>
    <w:rsid w:val="004359C5"/>
    <w:rsid w:val="00435B08"/>
    <w:rsid w:val="00435DCF"/>
    <w:rsid w:val="004369B0"/>
    <w:rsid w:val="00444695"/>
    <w:rsid w:val="00444700"/>
    <w:rsid w:val="00446EB1"/>
    <w:rsid w:val="004476A2"/>
    <w:rsid w:val="00450C4A"/>
    <w:rsid w:val="00450EF5"/>
    <w:rsid w:val="00460BEB"/>
    <w:rsid w:val="00461A8B"/>
    <w:rsid w:val="004626DB"/>
    <w:rsid w:val="004638DF"/>
    <w:rsid w:val="00463EF3"/>
    <w:rsid w:val="0046507D"/>
    <w:rsid w:val="00466282"/>
    <w:rsid w:val="00466C49"/>
    <w:rsid w:val="0047102F"/>
    <w:rsid w:val="004737CE"/>
    <w:rsid w:val="0047404C"/>
    <w:rsid w:val="004740B3"/>
    <w:rsid w:val="00474965"/>
    <w:rsid w:val="00477E7E"/>
    <w:rsid w:val="00481558"/>
    <w:rsid w:val="00482CE2"/>
    <w:rsid w:val="00484990"/>
    <w:rsid w:val="0048628C"/>
    <w:rsid w:val="0049034A"/>
    <w:rsid w:val="00491708"/>
    <w:rsid w:val="004A1360"/>
    <w:rsid w:val="004A13E3"/>
    <w:rsid w:val="004A223B"/>
    <w:rsid w:val="004A28F8"/>
    <w:rsid w:val="004A4356"/>
    <w:rsid w:val="004A4792"/>
    <w:rsid w:val="004B4413"/>
    <w:rsid w:val="004B5390"/>
    <w:rsid w:val="004C091B"/>
    <w:rsid w:val="004C15B0"/>
    <w:rsid w:val="004C1C08"/>
    <w:rsid w:val="004C41AF"/>
    <w:rsid w:val="004D1446"/>
    <w:rsid w:val="004D2D65"/>
    <w:rsid w:val="004D4E6D"/>
    <w:rsid w:val="004D62B6"/>
    <w:rsid w:val="004E28A3"/>
    <w:rsid w:val="004E3843"/>
    <w:rsid w:val="004E3ECE"/>
    <w:rsid w:val="004E43FC"/>
    <w:rsid w:val="004E6F73"/>
    <w:rsid w:val="004E7569"/>
    <w:rsid w:val="004E7626"/>
    <w:rsid w:val="004F1285"/>
    <w:rsid w:val="004F1691"/>
    <w:rsid w:val="004F5D28"/>
    <w:rsid w:val="004F6E81"/>
    <w:rsid w:val="00500D49"/>
    <w:rsid w:val="005023AE"/>
    <w:rsid w:val="0050420D"/>
    <w:rsid w:val="00504BA4"/>
    <w:rsid w:val="0050713B"/>
    <w:rsid w:val="00510141"/>
    <w:rsid w:val="005142D2"/>
    <w:rsid w:val="005230F4"/>
    <w:rsid w:val="00524942"/>
    <w:rsid w:val="00525A61"/>
    <w:rsid w:val="00530553"/>
    <w:rsid w:val="005325C7"/>
    <w:rsid w:val="005333C5"/>
    <w:rsid w:val="00535471"/>
    <w:rsid w:val="00543F52"/>
    <w:rsid w:val="005458EE"/>
    <w:rsid w:val="005467B9"/>
    <w:rsid w:val="00550E24"/>
    <w:rsid w:val="00550FE6"/>
    <w:rsid w:val="00562839"/>
    <w:rsid w:val="00562A9B"/>
    <w:rsid w:val="00566888"/>
    <w:rsid w:val="00570A56"/>
    <w:rsid w:val="0057161A"/>
    <w:rsid w:val="00574918"/>
    <w:rsid w:val="00575FF0"/>
    <w:rsid w:val="00582A09"/>
    <w:rsid w:val="00583FE4"/>
    <w:rsid w:val="00586F8D"/>
    <w:rsid w:val="00592375"/>
    <w:rsid w:val="005967A5"/>
    <w:rsid w:val="00596C22"/>
    <w:rsid w:val="005976A4"/>
    <w:rsid w:val="00597C92"/>
    <w:rsid w:val="005A2FC0"/>
    <w:rsid w:val="005A327C"/>
    <w:rsid w:val="005B4D5D"/>
    <w:rsid w:val="005B4F8B"/>
    <w:rsid w:val="005B626E"/>
    <w:rsid w:val="005B64F9"/>
    <w:rsid w:val="005B6712"/>
    <w:rsid w:val="005C3113"/>
    <w:rsid w:val="005C7A8E"/>
    <w:rsid w:val="005D65C8"/>
    <w:rsid w:val="005D72DA"/>
    <w:rsid w:val="005E0512"/>
    <w:rsid w:val="005E10C2"/>
    <w:rsid w:val="005E1A0B"/>
    <w:rsid w:val="005E431B"/>
    <w:rsid w:val="005E4A3C"/>
    <w:rsid w:val="005F0B6B"/>
    <w:rsid w:val="005F5E10"/>
    <w:rsid w:val="006010A4"/>
    <w:rsid w:val="006011C0"/>
    <w:rsid w:val="00602994"/>
    <w:rsid w:val="006068D5"/>
    <w:rsid w:val="00607248"/>
    <w:rsid w:val="006072CE"/>
    <w:rsid w:val="00607785"/>
    <w:rsid w:val="00610819"/>
    <w:rsid w:val="00616A4A"/>
    <w:rsid w:val="00617E0A"/>
    <w:rsid w:val="00621854"/>
    <w:rsid w:val="00623178"/>
    <w:rsid w:val="006318F7"/>
    <w:rsid w:val="00636B1A"/>
    <w:rsid w:val="00645939"/>
    <w:rsid w:val="006526EE"/>
    <w:rsid w:val="00653360"/>
    <w:rsid w:val="006558FF"/>
    <w:rsid w:val="006624B8"/>
    <w:rsid w:val="00662987"/>
    <w:rsid w:val="00663FA8"/>
    <w:rsid w:val="0066545E"/>
    <w:rsid w:val="00665C83"/>
    <w:rsid w:val="00665EB6"/>
    <w:rsid w:val="00670607"/>
    <w:rsid w:val="0067441D"/>
    <w:rsid w:val="00675EE4"/>
    <w:rsid w:val="0067632A"/>
    <w:rsid w:val="00677333"/>
    <w:rsid w:val="00677B03"/>
    <w:rsid w:val="00680446"/>
    <w:rsid w:val="00683664"/>
    <w:rsid w:val="00683FAA"/>
    <w:rsid w:val="006850EA"/>
    <w:rsid w:val="0069062F"/>
    <w:rsid w:val="00690B70"/>
    <w:rsid w:val="00690BA4"/>
    <w:rsid w:val="00691506"/>
    <w:rsid w:val="00691EE3"/>
    <w:rsid w:val="00692FB3"/>
    <w:rsid w:val="006939C6"/>
    <w:rsid w:val="00695771"/>
    <w:rsid w:val="006962E7"/>
    <w:rsid w:val="00696448"/>
    <w:rsid w:val="00696589"/>
    <w:rsid w:val="00697EBC"/>
    <w:rsid w:val="006A0863"/>
    <w:rsid w:val="006A1910"/>
    <w:rsid w:val="006A27DF"/>
    <w:rsid w:val="006B01EF"/>
    <w:rsid w:val="006B276D"/>
    <w:rsid w:val="006B637D"/>
    <w:rsid w:val="006B6B01"/>
    <w:rsid w:val="006C0A29"/>
    <w:rsid w:val="006C0BF3"/>
    <w:rsid w:val="006D1E59"/>
    <w:rsid w:val="006D3E0E"/>
    <w:rsid w:val="006D4149"/>
    <w:rsid w:val="006E0FF5"/>
    <w:rsid w:val="006E794B"/>
    <w:rsid w:val="006E7D90"/>
    <w:rsid w:val="006F0789"/>
    <w:rsid w:val="006F0C5E"/>
    <w:rsid w:val="006F7A3F"/>
    <w:rsid w:val="00701103"/>
    <w:rsid w:val="0070265C"/>
    <w:rsid w:val="0070313A"/>
    <w:rsid w:val="00706174"/>
    <w:rsid w:val="0071072B"/>
    <w:rsid w:val="007122CD"/>
    <w:rsid w:val="007214F3"/>
    <w:rsid w:val="00723357"/>
    <w:rsid w:val="0072368D"/>
    <w:rsid w:val="00736ADD"/>
    <w:rsid w:val="00740F67"/>
    <w:rsid w:val="00745241"/>
    <w:rsid w:val="0074590F"/>
    <w:rsid w:val="007464CA"/>
    <w:rsid w:val="00746595"/>
    <w:rsid w:val="00751B25"/>
    <w:rsid w:val="007560B7"/>
    <w:rsid w:val="00762D4B"/>
    <w:rsid w:val="007632E5"/>
    <w:rsid w:val="007648E9"/>
    <w:rsid w:val="00772FF3"/>
    <w:rsid w:val="007767D1"/>
    <w:rsid w:val="007803B0"/>
    <w:rsid w:val="00781F0F"/>
    <w:rsid w:val="00784CFA"/>
    <w:rsid w:val="00785936"/>
    <w:rsid w:val="00787066"/>
    <w:rsid w:val="00787C21"/>
    <w:rsid w:val="00791029"/>
    <w:rsid w:val="007A0EA5"/>
    <w:rsid w:val="007A209E"/>
    <w:rsid w:val="007A36DC"/>
    <w:rsid w:val="007A46C8"/>
    <w:rsid w:val="007A7E22"/>
    <w:rsid w:val="007A7F5D"/>
    <w:rsid w:val="007B5398"/>
    <w:rsid w:val="007B7053"/>
    <w:rsid w:val="007C1FF8"/>
    <w:rsid w:val="007C3D3E"/>
    <w:rsid w:val="007C3ED5"/>
    <w:rsid w:val="007C480B"/>
    <w:rsid w:val="007C4B67"/>
    <w:rsid w:val="007C6CCB"/>
    <w:rsid w:val="007D0C7A"/>
    <w:rsid w:val="007D3A7F"/>
    <w:rsid w:val="007D4B8D"/>
    <w:rsid w:val="007E09C1"/>
    <w:rsid w:val="007E2B89"/>
    <w:rsid w:val="007E3FCB"/>
    <w:rsid w:val="007E5C86"/>
    <w:rsid w:val="007E641D"/>
    <w:rsid w:val="007F054D"/>
    <w:rsid w:val="007F0C73"/>
    <w:rsid w:val="007F0EB3"/>
    <w:rsid w:val="007F5C69"/>
    <w:rsid w:val="007F5F95"/>
    <w:rsid w:val="00813029"/>
    <w:rsid w:val="008147CE"/>
    <w:rsid w:val="00815841"/>
    <w:rsid w:val="00816B3C"/>
    <w:rsid w:val="00816C48"/>
    <w:rsid w:val="00820B8E"/>
    <w:rsid w:val="0082312F"/>
    <w:rsid w:val="0082366C"/>
    <w:rsid w:val="00823B42"/>
    <w:rsid w:val="00823C9E"/>
    <w:rsid w:val="00823DCC"/>
    <w:rsid w:val="008263AA"/>
    <w:rsid w:val="008267CD"/>
    <w:rsid w:val="00840BDF"/>
    <w:rsid w:val="008436BD"/>
    <w:rsid w:val="00845A26"/>
    <w:rsid w:val="008507B1"/>
    <w:rsid w:val="008564A8"/>
    <w:rsid w:val="008565B8"/>
    <w:rsid w:val="008639EF"/>
    <w:rsid w:val="00871578"/>
    <w:rsid w:val="00871C56"/>
    <w:rsid w:val="008726A5"/>
    <w:rsid w:val="00872838"/>
    <w:rsid w:val="00874DFB"/>
    <w:rsid w:val="008757D6"/>
    <w:rsid w:val="00875973"/>
    <w:rsid w:val="00880783"/>
    <w:rsid w:val="0088138C"/>
    <w:rsid w:val="008858B0"/>
    <w:rsid w:val="00886B06"/>
    <w:rsid w:val="00895762"/>
    <w:rsid w:val="0089577E"/>
    <w:rsid w:val="00895B1D"/>
    <w:rsid w:val="00896152"/>
    <w:rsid w:val="008A3975"/>
    <w:rsid w:val="008A40F5"/>
    <w:rsid w:val="008A43A8"/>
    <w:rsid w:val="008A4C53"/>
    <w:rsid w:val="008A5061"/>
    <w:rsid w:val="008A62A1"/>
    <w:rsid w:val="008A65A0"/>
    <w:rsid w:val="008B1812"/>
    <w:rsid w:val="008B22EE"/>
    <w:rsid w:val="008C2D65"/>
    <w:rsid w:val="008C5447"/>
    <w:rsid w:val="008C69D1"/>
    <w:rsid w:val="008D1AF1"/>
    <w:rsid w:val="008D2C67"/>
    <w:rsid w:val="008D630A"/>
    <w:rsid w:val="008D6976"/>
    <w:rsid w:val="008E01ED"/>
    <w:rsid w:val="008E18E8"/>
    <w:rsid w:val="008E2E6C"/>
    <w:rsid w:val="008E33B8"/>
    <w:rsid w:val="008E7579"/>
    <w:rsid w:val="008E75E9"/>
    <w:rsid w:val="008F0B1A"/>
    <w:rsid w:val="008F3AD0"/>
    <w:rsid w:val="008F7FFD"/>
    <w:rsid w:val="00901E99"/>
    <w:rsid w:val="0090224D"/>
    <w:rsid w:val="00906FCD"/>
    <w:rsid w:val="00907B96"/>
    <w:rsid w:val="009107BC"/>
    <w:rsid w:val="00911B19"/>
    <w:rsid w:val="00913653"/>
    <w:rsid w:val="00913896"/>
    <w:rsid w:val="00920D53"/>
    <w:rsid w:val="009219F5"/>
    <w:rsid w:val="009228E0"/>
    <w:rsid w:val="009235B4"/>
    <w:rsid w:val="00924EA2"/>
    <w:rsid w:val="00925B1C"/>
    <w:rsid w:val="009267F8"/>
    <w:rsid w:val="00931F1A"/>
    <w:rsid w:val="0093789E"/>
    <w:rsid w:val="00937B7A"/>
    <w:rsid w:val="009402DE"/>
    <w:rsid w:val="0094122C"/>
    <w:rsid w:val="009430A6"/>
    <w:rsid w:val="00943A39"/>
    <w:rsid w:val="009441FA"/>
    <w:rsid w:val="00944A16"/>
    <w:rsid w:val="00946724"/>
    <w:rsid w:val="00953679"/>
    <w:rsid w:val="00953784"/>
    <w:rsid w:val="009554EE"/>
    <w:rsid w:val="009618F0"/>
    <w:rsid w:val="00963745"/>
    <w:rsid w:val="00963DB8"/>
    <w:rsid w:val="0096447B"/>
    <w:rsid w:val="00965F59"/>
    <w:rsid w:val="009726F0"/>
    <w:rsid w:val="0097297E"/>
    <w:rsid w:val="0097309A"/>
    <w:rsid w:val="00973524"/>
    <w:rsid w:val="00974A93"/>
    <w:rsid w:val="00974D9B"/>
    <w:rsid w:val="00976424"/>
    <w:rsid w:val="00980942"/>
    <w:rsid w:val="00981182"/>
    <w:rsid w:val="00981895"/>
    <w:rsid w:val="0098214F"/>
    <w:rsid w:val="00982AA5"/>
    <w:rsid w:val="009853FF"/>
    <w:rsid w:val="00985E58"/>
    <w:rsid w:val="00986699"/>
    <w:rsid w:val="0098787C"/>
    <w:rsid w:val="00987AA5"/>
    <w:rsid w:val="00990912"/>
    <w:rsid w:val="00992EE5"/>
    <w:rsid w:val="00993104"/>
    <w:rsid w:val="0099392F"/>
    <w:rsid w:val="00995021"/>
    <w:rsid w:val="00995FE1"/>
    <w:rsid w:val="00996B1F"/>
    <w:rsid w:val="009A0B32"/>
    <w:rsid w:val="009A12B3"/>
    <w:rsid w:val="009A1F4D"/>
    <w:rsid w:val="009A39ED"/>
    <w:rsid w:val="009A420B"/>
    <w:rsid w:val="009A63A5"/>
    <w:rsid w:val="009A6EFD"/>
    <w:rsid w:val="009A71AA"/>
    <w:rsid w:val="009A76FE"/>
    <w:rsid w:val="009A77A9"/>
    <w:rsid w:val="009B2CA4"/>
    <w:rsid w:val="009B355A"/>
    <w:rsid w:val="009B46D4"/>
    <w:rsid w:val="009B54F5"/>
    <w:rsid w:val="009C1EF5"/>
    <w:rsid w:val="009C1F64"/>
    <w:rsid w:val="009C4F0D"/>
    <w:rsid w:val="009C64D5"/>
    <w:rsid w:val="009C7A3D"/>
    <w:rsid w:val="009D108D"/>
    <w:rsid w:val="009D2658"/>
    <w:rsid w:val="009E291F"/>
    <w:rsid w:val="009E76DB"/>
    <w:rsid w:val="009F3C66"/>
    <w:rsid w:val="009F4D2D"/>
    <w:rsid w:val="009F5549"/>
    <w:rsid w:val="009F5D90"/>
    <w:rsid w:val="009F6BF3"/>
    <w:rsid w:val="009F7C66"/>
    <w:rsid w:val="00A01612"/>
    <w:rsid w:val="00A0237C"/>
    <w:rsid w:val="00A05EF0"/>
    <w:rsid w:val="00A1092F"/>
    <w:rsid w:val="00A144E5"/>
    <w:rsid w:val="00A1482D"/>
    <w:rsid w:val="00A17916"/>
    <w:rsid w:val="00A203FB"/>
    <w:rsid w:val="00A20432"/>
    <w:rsid w:val="00A245D5"/>
    <w:rsid w:val="00A30161"/>
    <w:rsid w:val="00A34A5E"/>
    <w:rsid w:val="00A36663"/>
    <w:rsid w:val="00A36917"/>
    <w:rsid w:val="00A411B1"/>
    <w:rsid w:val="00A43AB1"/>
    <w:rsid w:val="00A4600F"/>
    <w:rsid w:val="00A46D6C"/>
    <w:rsid w:val="00A509A1"/>
    <w:rsid w:val="00A51588"/>
    <w:rsid w:val="00A54C1B"/>
    <w:rsid w:val="00A54F4C"/>
    <w:rsid w:val="00A61583"/>
    <w:rsid w:val="00A61C88"/>
    <w:rsid w:val="00A62B4F"/>
    <w:rsid w:val="00A716CB"/>
    <w:rsid w:val="00A77138"/>
    <w:rsid w:val="00A77670"/>
    <w:rsid w:val="00A808BB"/>
    <w:rsid w:val="00A82F77"/>
    <w:rsid w:val="00A83444"/>
    <w:rsid w:val="00A84325"/>
    <w:rsid w:val="00A85A8E"/>
    <w:rsid w:val="00A868ED"/>
    <w:rsid w:val="00A94520"/>
    <w:rsid w:val="00A96F12"/>
    <w:rsid w:val="00AA1F13"/>
    <w:rsid w:val="00AA32B3"/>
    <w:rsid w:val="00AA4807"/>
    <w:rsid w:val="00AA4981"/>
    <w:rsid w:val="00AA50FA"/>
    <w:rsid w:val="00AA63BD"/>
    <w:rsid w:val="00AB1690"/>
    <w:rsid w:val="00AB1C32"/>
    <w:rsid w:val="00AB3707"/>
    <w:rsid w:val="00AB377C"/>
    <w:rsid w:val="00AC30F3"/>
    <w:rsid w:val="00AC5B65"/>
    <w:rsid w:val="00AD14EC"/>
    <w:rsid w:val="00AD1A15"/>
    <w:rsid w:val="00AD37F3"/>
    <w:rsid w:val="00AD3A76"/>
    <w:rsid w:val="00AE00ED"/>
    <w:rsid w:val="00AE41BF"/>
    <w:rsid w:val="00AF50C9"/>
    <w:rsid w:val="00AF56B4"/>
    <w:rsid w:val="00AF5FB5"/>
    <w:rsid w:val="00AF76B1"/>
    <w:rsid w:val="00B00E75"/>
    <w:rsid w:val="00B02795"/>
    <w:rsid w:val="00B035DD"/>
    <w:rsid w:val="00B0492E"/>
    <w:rsid w:val="00B04C59"/>
    <w:rsid w:val="00B063BE"/>
    <w:rsid w:val="00B07C6A"/>
    <w:rsid w:val="00B11757"/>
    <w:rsid w:val="00B11D8D"/>
    <w:rsid w:val="00B13F2F"/>
    <w:rsid w:val="00B14CAA"/>
    <w:rsid w:val="00B20CF1"/>
    <w:rsid w:val="00B21799"/>
    <w:rsid w:val="00B228B6"/>
    <w:rsid w:val="00B22B2E"/>
    <w:rsid w:val="00B22C2B"/>
    <w:rsid w:val="00B22F74"/>
    <w:rsid w:val="00B23691"/>
    <w:rsid w:val="00B26F4D"/>
    <w:rsid w:val="00B2767B"/>
    <w:rsid w:val="00B27916"/>
    <w:rsid w:val="00B27F94"/>
    <w:rsid w:val="00B32792"/>
    <w:rsid w:val="00B3374E"/>
    <w:rsid w:val="00B337FE"/>
    <w:rsid w:val="00B33D57"/>
    <w:rsid w:val="00B3546D"/>
    <w:rsid w:val="00B3719E"/>
    <w:rsid w:val="00B40C0A"/>
    <w:rsid w:val="00B43903"/>
    <w:rsid w:val="00B451B6"/>
    <w:rsid w:val="00B45222"/>
    <w:rsid w:val="00B46E4A"/>
    <w:rsid w:val="00B472E6"/>
    <w:rsid w:val="00B5016C"/>
    <w:rsid w:val="00B52506"/>
    <w:rsid w:val="00B52570"/>
    <w:rsid w:val="00B52799"/>
    <w:rsid w:val="00B5468D"/>
    <w:rsid w:val="00B563CF"/>
    <w:rsid w:val="00B574AA"/>
    <w:rsid w:val="00B605C0"/>
    <w:rsid w:val="00B64D78"/>
    <w:rsid w:val="00B7311A"/>
    <w:rsid w:val="00B76F54"/>
    <w:rsid w:val="00B770BF"/>
    <w:rsid w:val="00B7754B"/>
    <w:rsid w:val="00B81256"/>
    <w:rsid w:val="00B84BB4"/>
    <w:rsid w:val="00B85FB8"/>
    <w:rsid w:val="00B90D0A"/>
    <w:rsid w:val="00B91475"/>
    <w:rsid w:val="00B93E81"/>
    <w:rsid w:val="00B95070"/>
    <w:rsid w:val="00B956E5"/>
    <w:rsid w:val="00BA43E7"/>
    <w:rsid w:val="00BA55F1"/>
    <w:rsid w:val="00BB1669"/>
    <w:rsid w:val="00BB1B64"/>
    <w:rsid w:val="00BC18F1"/>
    <w:rsid w:val="00BC2418"/>
    <w:rsid w:val="00BC472C"/>
    <w:rsid w:val="00BC722F"/>
    <w:rsid w:val="00BD2EA7"/>
    <w:rsid w:val="00BE4246"/>
    <w:rsid w:val="00BE4876"/>
    <w:rsid w:val="00BE58F7"/>
    <w:rsid w:val="00BE6055"/>
    <w:rsid w:val="00BE7052"/>
    <w:rsid w:val="00BF3FD6"/>
    <w:rsid w:val="00BF50DB"/>
    <w:rsid w:val="00BF6FA7"/>
    <w:rsid w:val="00BF765A"/>
    <w:rsid w:val="00C00DD8"/>
    <w:rsid w:val="00C01FFA"/>
    <w:rsid w:val="00C154FB"/>
    <w:rsid w:val="00C17081"/>
    <w:rsid w:val="00C230CC"/>
    <w:rsid w:val="00C239BE"/>
    <w:rsid w:val="00C25B77"/>
    <w:rsid w:val="00C26FBD"/>
    <w:rsid w:val="00C2701D"/>
    <w:rsid w:val="00C370E8"/>
    <w:rsid w:val="00C37A8A"/>
    <w:rsid w:val="00C42D87"/>
    <w:rsid w:val="00C44BA8"/>
    <w:rsid w:val="00C46276"/>
    <w:rsid w:val="00C50713"/>
    <w:rsid w:val="00C52E26"/>
    <w:rsid w:val="00C54163"/>
    <w:rsid w:val="00C55555"/>
    <w:rsid w:val="00C61AA1"/>
    <w:rsid w:val="00C62E70"/>
    <w:rsid w:val="00C64A35"/>
    <w:rsid w:val="00C65E09"/>
    <w:rsid w:val="00C66DCD"/>
    <w:rsid w:val="00C67431"/>
    <w:rsid w:val="00C701DC"/>
    <w:rsid w:val="00C72165"/>
    <w:rsid w:val="00C72DB3"/>
    <w:rsid w:val="00C84C31"/>
    <w:rsid w:val="00C86926"/>
    <w:rsid w:val="00C87481"/>
    <w:rsid w:val="00C9251D"/>
    <w:rsid w:val="00C96C9F"/>
    <w:rsid w:val="00CA6CE3"/>
    <w:rsid w:val="00CA7628"/>
    <w:rsid w:val="00CA77D3"/>
    <w:rsid w:val="00CA7CDC"/>
    <w:rsid w:val="00CB1367"/>
    <w:rsid w:val="00CB40A7"/>
    <w:rsid w:val="00CB73FE"/>
    <w:rsid w:val="00CC017B"/>
    <w:rsid w:val="00CC2B64"/>
    <w:rsid w:val="00CC3D5D"/>
    <w:rsid w:val="00CC42AC"/>
    <w:rsid w:val="00CC5597"/>
    <w:rsid w:val="00CC62B6"/>
    <w:rsid w:val="00CC6806"/>
    <w:rsid w:val="00CC77F5"/>
    <w:rsid w:val="00CC7C23"/>
    <w:rsid w:val="00CD308D"/>
    <w:rsid w:val="00CD3E6B"/>
    <w:rsid w:val="00CD47C5"/>
    <w:rsid w:val="00CD485B"/>
    <w:rsid w:val="00CE1CDA"/>
    <w:rsid w:val="00CF1781"/>
    <w:rsid w:val="00CF34F4"/>
    <w:rsid w:val="00CF6AD0"/>
    <w:rsid w:val="00CF73E8"/>
    <w:rsid w:val="00D00782"/>
    <w:rsid w:val="00D01349"/>
    <w:rsid w:val="00D02773"/>
    <w:rsid w:val="00D03240"/>
    <w:rsid w:val="00D043FC"/>
    <w:rsid w:val="00D13558"/>
    <w:rsid w:val="00D1608E"/>
    <w:rsid w:val="00D31530"/>
    <w:rsid w:val="00D31ED2"/>
    <w:rsid w:val="00D320BE"/>
    <w:rsid w:val="00D35E58"/>
    <w:rsid w:val="00D37610"/>
    <w:rsid w:val="00D377B7"/>
    <w:rsid w:val="00D37822"/>
    <w:rsid w:val="00D403E3"/>
    <w:rsid w:val="00D42B4F"/>
    <w:rsid w:val="00D44116"/>
    <w:rsid w:val="00D44860"/>
    <w:rsid w:val="00D46B7B"/>
    <w:rsid w:val="00D47383"/>
    <w:rsid w:val="00D51300"/>
    <w:rsid w:val="00D53E7E"/>
    <w:rsid w:val="00D547FB"/>
    <w:rsid w:val="00D6119D"/>
    <w:rsid w:val="00D64251"/>
    <w:rsid w:val="00D70C41"/>
    <w:rsid w:val="00D7119F"/>
    <w:rsid w:val="00D711D6"/>
    <w:rsid w:val="00D72F61"/>
    <w:rsid w:val="00D74B94"/>
    <w:rsid w:val="00D7605B"/>
    <w:rsid w:val="00D82CE7"/>
    <w:rsid w:val="00D830F7"/>
    <w:rsid w:val="00D83775"/>
    <w:rsid w:val="00D85C11"/>
    <w:rsid w:val="00D91571"/>
    <w:rsid w:val="00D92608"/>
    <w:rsid w:val="00D9428C"/>
    <w:rsid w:val="00D9616C"/>
    <w:rsid w:val="00D96A95"/>
    <w:rsid w:val="00D9715F"/>
    <w:rsid w:val="00D97BD8"/>
    <w:rsid w:val="00DA440C"/>
    <w:rsid w:val="00DA4F98"/>
    <w:rsid w:val="00DA5BA8"/>
    <w:rsid w:val="00DA5BC1"/>
    <w:rsid w:val="00DA7388"/>
    <w:rsid w:val="00DB175F"/>
    <w:rsid w:val="00DB5D75"/>
    <w:rsid w:val="00DB7934"/>
    <w:rsid w:val="00DB7D16"/>
    <w:rsid w:val="00DC2C8C"/>
    <w:rsid w:val="00DC36E9"/>
    <w:rsid w:val="00DC3DA6"/>
    <w:rsid w:val="00DC47DE"/>
    <w:rsid w:val="00DC5975"/>
    <w:rsid w:val="00DC67BA"/>
    <w:rsid w:val="00DD3515"/>
    <w:rsid w:val="00DD3B73"/>
    <w:rsid w:val="00DD3ED7"/>
    <w:rsid w:val="00DD426C"/>
    <w:rsid w:val="00DD46CF"/>
    <w:rsid w:val="00DD6111"/>
    <w:rsid w:val="00DD7729"/>
    <w:rsid w:val="00DD7923"/>
    <w:rsid w:val="00DE25E4"/>
    <w:rsid w:val="00DE4874"/>
    <w:rsid w:val="00DE5CEE"/>
    <w:rsid w:val="00DE65A3"/>
    <w:rsid w:val="00DF322D"/>
    <w:rsid w:val="00DF5072"/>
    <w:rsid w:val="00DF5542"/>
    <w:rsid w:val="00DF5C3A"/>
    <w:rsid w:val="00E011FE"/>
    <w:rsid w:val="00E022CE"/>
    <w:rsid w:val="00E03F0E"/>
    <w:rsid w:val="00E05253"/>
    <w:rsid w:val="00E05A10"/>
    <w:rsid w:val="00E060DD"/>
    <w:rsid w:val="00E10C28"/>
    <w:rsid w:val="00E122D0"/>
    <w:rsid w:val="00E12F7C"/>
    <w:rsid w:val="00E141B6"/>
    <w:rsid w:val="00E22A30"/>
    <w:rsid w:val="00E27093"/>
    <w:rsid w:val="00E2755F"/>
    <w:rsid w:val="00E30537"/>
    <w:rsid w:val="00E3318A"/>
    <w:rsid w:val="00E3451C"/>
    <w:rsid w:val="00E34D31"/>
    <w:rsid w:val="00E357B1"/>
    <w:rsid w:val="00E40B70"/>
    <w:rsid w:val="00E417CD"/>
    <w:rsid w:val="00E4200A"/>
    <w:rsid w:val="00E45FA6"/>
    <w:rsid w:val="00E50B69"/>
    <w:rsid w:val="00E55F59"/>
    <w:rsid w:val="00E572A2"/>
    <w:rsid w:val="00E57764"/>
    <w:rsid w:val="00E603E0"/>
    <w:rsid w:val="00E6273D"/>
    <w:rsid w:val="00E63D4E"/>
    <w:rsid w:val="00E663B2"/>
    <w:rsid w:val="00E6654B"/>
    <w:rsid w:val="00E703A7"/>
    <w:rsid w:val="00E7118C"/>
    <w:rsid w:val="00E7225C"/>
    <w:rsid w:val="00E73975"/>
    <w:rsid w:val="00E740AD"/>
    <w:rsid w:val="00E76AF2"/>
    <w:rsid w:val="00E779D9"/>
    <w:rsid w:val="00E77E52"/>
    <w:rsid w:val="00E84B35"/>
    <w:rsid w:val="00E905E3"/>
    <w:rsid w:val="00E91C78"/>
    <w:rsid w:val="00E9204D"/>
    <w:rsid w:val="00E92339"/>
    <w:rsid w:val="00E94A7C"/>
    <w:rsid w:val="00E95EA2"/>
    <w:rsid w:val="00EA12F8"/>
    <w:rsid w:val="00EA1D92"/>
    <w:rsid w:val="00EA2D9D"/>
    <w:rsid w:val="00EA7B2B"/>
    <w:rsid w:val="00EB310F"/>
    <w:rsid w:val="00EB3348"/>
    <w:rsid w:val="00EB4B3B"/>
    <w:rsid w:val="00EB4CB1"/>
    <w:rsid w:val="00EB604B"/>
    <w:rsid w:val="00EC1876"/>
    <w:rsid w:val="00EC1C39"/>
    <w:rsid w:val="00EC1FDF"/>
    <w:rsid w:val="00EC3B70"/>
    <w:rsid w:val="00EC3CC5"/>
    <w:rsid w:val="00EC534E"/>
    <w:rsid w:val="00EC56FB"/>
    <w:rsid w:val="00ED1316"/>
    <w:rsid w:val="00ED719B"/>
    <w:rsid w:val="00EE5517"/>
    <w:rsid w:val="00EF0452"/>
    <w:rsid w:val="00EF1472"/>
    <w:rsid w:val="00EF17D3"/>
    <w:rsid w:val="00EF539A"/>
    <w:rsid w:val="00EF5D78"/>
    <w:rsid w:val="00EF60F5"/>
    <w:rsid w:val="00EF73D4"/>
    <w:rsid w:val="00F02430"/>
    <w:rsid w:val="00F05AD7"/>
    <w:rsid w:val="00F0622B"/>
    <w:rsid w:val="00F06261"/>
    <w:rsid w:val="00F068AA"/>
    <w:rsid w:val="00F14A55"/>
    <w:rsid w:val="00F14EB7"/>
    <w:rsid w:val="00F15D72"/>
    <w:rsid w:val="00F2049F"/>
    <w:rsid w:val="00F21BC6"/>
    <w:rsid w:val="00F23811"/>
    <w:rsid w:val="00F24D52"/>
    <w:rsid w:val="00F278ED"/>
    <w:rsid w:val="00F329A4"/>
    <w:rsid w:val="00F35050"/>
    <w:rsid w:val="00F353A3"/>
    <w:rsid w:val="00F3589D"/>
    <w:rsid w:val="00F35A72"/>
    <w:rsid w:val="00F37C89"/>
    <w:rsid w:val="00F40DFC"/>
    <w:rsid w:val="00F41EE1"/>
    <w:rsid w:val="00F4350A"/>
    <w:rsid w:val="00F47C3C"/>
    <w:rsid w:val="00F47EF1"/>
    <w:rsid w:val="00F50854"/>
    <w:rsid w:val="00F5095A"/>
    <w:rsid w:val="00F50D79"/>
    <w:rsid w:val="00F55C88"/>
    <w:rsid w:val="00F614F1"/>
    <w:rsid w:val="00F61AFF"/>
    <w:rsid w:val="00F6439F"/>
    <w:rsid w:val="00F65700"/>
    <w:rsid w:val="00F67598"/>
    <w:rsid w:val="00F70FD0"/>
    <w:rsid w:val="00F72143"/>
    <w:rsid w:val="00F73AC6"/>
    <w:rsid w:val="00F76ACB"/>
    <w:rsid w:val="00F77760"/>
    <w:rsid w:val="00F802C9"/>
    <w:rsid w:val="00F83950"/>
    <w:rsid w:val="00F86B9C"/>
    <w:rsid w:val="00F86C6B"/>
    <w:rsid w:val="00F94044"/>
    <w:rsid w:val="00F9581C"/>
    <w:rsid w:val="00F97BD0"/>
    <w:rsid w:val="00FA440D"/>
    <w:rsid w:val="00FB1D70"/>
    <w:rsid w:val="00FB77CA"/>
    <w:rsid w:val="00FC0421"/>
    <w:rsid w:val="00FC12AF"/>
    <w:rsid w:val="00FC1C08"/>
    <w:rsid w:val="00FC3F36"/>
    <w:rsid w:val="00FC467C"/>
    <w:rsid w:val="00FC51AD"/>
    <w:rsid w:val="00FD3C80"/>
    <w:rsid w:val="00FD41BB"/>
    <w:rsid w:val="00FD6547"/>
    <w:rsid w:val="00FD774A"/>
    <w:rsid w:val="00FE1927"/>
    <w:rsid w:val="00FE2394"/>
    <w:rsid w:val="00FE3244"/>
    <w:rsid w:val="00FE4AAC"/>
    <w:rsid w:val="00FE5CC9"/>
    <w:rsid w:val="00FE6910"/>
    <w:rsid w:val="00FE7725"/>
    <w:rsid w:val="00FF0168"/>
    <w:rsid w:val="00FF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  <w14:docId w14:val="2CE0C783"/>
  <w15:docId w15:val="{7E2DF441-14AB-44A7-8A6B-1C205FFB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020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020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020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020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020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020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020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020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020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020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020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020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020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020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020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020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020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020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020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020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020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020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a"/>
    <w:qFormat/>
    <w:rsid w:val="001227C0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character" w:styleId="afd">
    <w:name w:val="page number"/>
    <w:basedOn w:val="a0"/>
    <w:semiHidden/>
    <w:rsid w:val="00683664"/>
  </w:style>
  <w:style w:type="table" w:customStyle="1" w:styleId="111">
    <w:name w:val="表格格線11"/>
    <w:basedOn w:val="a1"/>
    <w:next w:val="af0"/>
    <w:uiPriority w:val="59"/>
    <w:rsid w:val="007D3A7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04A4-2B83-4A26-BAC4-8BE7C447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120</TotalTime>
  <Pages>4</Pages>
  <Words>868</Words>
  <Characters>4950</Characters>
  <Application>Microsoft Office Word</Application>
  <DocSecurity>0</DocSecurity>
  <Lines>41</Lines>
  <Paragraphs>11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26</cp:revision>
  <cp:lastPrinted>2025-06-27T05:11:00Z</cp:lastPrinted>
  <dcterms:created xsi:type="dcterms:W3CDTF">2025-06-12T01:06:00Z</dcterms:created>
  <dcterms:modified xsi:type="dcterms:W3CDTF">2025-07-11T08:16:00Z</dcterms:modified>
</cp:coreProperties>
</file>