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D129" w14:textId="175F4665" w:rsidR="00736ADD" w:rsidRDefault="00871A70" w:rsidP="00003390">
      <w:pPr>
        <w:widowControl w:val="0"/>
        <w:tabs>
          <w:tab w:val="left" w:pos="1843"/>
        </w:tabs>
        <w:spacing w:afterLines="20" w:after="72" w:line="0" w:lineRule="atLeast"/>
        <w:ind w:firstLineChars="300" w:firstLine="961"/>
        <w:outlineLvl w:val="0"/>
        <w:rPr>
          <w:rFonts w:hAnsi="Times New Roman" w:cs="Times New Roman"/>
          <w:b/>
          <w:bCs/>
          <w:color w:val="000000" w:themeColor="text1"/>
          <w:sz w:val="32"/>
          <w:szCs w:val="32"/>
        </w:rPr>
      </w:pPr>
      <w:bookmarkStart w:id="0" w:name="_Hlk73911757"/>
      <w:r>
        <w:rPr>
          <w:rFonts w:hAnsi="Times New Roman" w:cs="Times New Roman"/>
          <w:b/>
          <w:bCs/>
          <w:color w:val="000000" w:themeColor="text1"/>
          <w:sz w:val="32"/>
          <w:szCs w:val="32"/>
        </w:rPr>
        <w:t>3</w:t>
      </w:r>
      <w:r w:rsidR="000C35E1"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.</w:t>
      </w:r>
      <w:bookmarkEnd w:id="0"/>
      <w:r w:rsidR="002C111D" w:rsidRPr="002C111D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國立成功大學附設醫院作業基金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437"/>
        <w:gridCol w:w="943"/>
        <w:gridCol w:w="834"/>
        <w:gridCol w:w="546"/>
        <w:gridCol w:w="1232"/>
        <w:gridCol w:w="148"/>
        <w:gridCol w:w="1515"/>
        <w:gridCol w:w="742"/>
      </w:tblGrid>
      <w:tr w:rsidR="007214F3" w:rsidRPr="007214F3" w14:paraId="1E21429C" w14:textId="77777777" w:rsidTr="005A396B">
        <w:trPr>
          <w:trHeight w:val="397"/>
        </w:trPr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58E2FF1C" w14:textId="33D11A10" w:rsidR="007C3ED5" w:rsidRDefault="005333C5" w:rsidP="007605BB">
            <w:pPr>
              <w:widowControl w:val="0"/>
              <w:overflowPunct/>
              <w:snapToGrid w:val="0"/>
              <w:ind w:leftChars="-134" w:left="-322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收支餘</w:t>
            </w:r>
            <w:proofErr w:type="gramStart"/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</w:t>
            </w:r>
            <w:r w:rsidR="007C3ED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1761CDCF" w14:textId="261A2548" w:rsidR="007C3ED5" w:rsidRPr="007214F3" w:rsidRDefault="007C3ED5" w:rsidP="00003390">
            <w:pPr>
              <w:widowControl w:val="0"/>
              <w:tabs>
                <w:tab w:val="left" w:pos="4107"/>
                <w:tab w:val="left" w:pos="8486"/>
              </w:tabs>
              <w:overflowPunct/>
              <w:snapToGrid w:val="0"/>
              <w:ind w:rightChars="-359" w:right="-862" w:firstLineChars="0" w:firstLine="0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8F3AD0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750228">
              <w:rPr>
                <w:rFonts w:cs="Times New Roman"/>
                <w:color w:val="000000" w:themeColor="text1"/>
                <w:szCs w:val="20"/>
              </w:rPr>
              <w:t>3</w:t>
            </w:r>
            <w:proofErr w:type="gramEnd"/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C442A6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65631B84" w14:textId="77777777" w:rsidTr="000033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D052E4A" w14:textId="77777777" w:rsidR="007C3ED5" w:rsidRPr="007214F3" w:rsidRDefault="007C3ED5" w:rsidP="00003390">
            <w:pPr>
              <w:widowControl w:val="0"/>
              <w:tabs>
                <w:tab w:val="left" w:pos="2235"/>
              </w:tabs>
              <w:overflowPunct/>
              <w:ind w:lef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ACDC1FF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</w:rPr>
            </w:pPr>
            <w:r w:rsidRPr="005642A7">
              <w:rPr>
                <w:rFonts w:cs="Times New Roman" w:hint="eastAsia"/>
                <w:color w:val="000000" w:themeColor="text1"/>
                <w:spacing w:val="-20"/>
              </w:rPr>
              <w:t>預算數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29829E1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28B7933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BB578EA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10"/>
              </w:rPr>
            </w:pPr>
            <w:r w:rsidRPr="005642A7">
              <w:rPr>
                <w:rFonts w:cs="Times New Roman" w:hint="eastAsia"/>
                <w:color w:val="000000" w:themeColor="text1"/>
                <w:spacing w:val="-1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EC653F" w14:textId="77777777" w:rsidR="007C3ED5" w:rsidRPr="005642A7" w:rsidRDefault="007C3ED5" w:rsidP="0000339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6"/>
              </w:rPr>
            </w:pPr>
            <w:r w:rsidRPr="005642A7">
              <w:rPr>
                <w:rFonts w:cs="Times New Roman" w:hint="eastAsia"/>
                <w:color w:val="000000" w:themeColor="text1"/>
                <w:spacing w:val="-26"/>
              </w:rPr>
              <w:t>審定數與預算數</w:t>
            </w:r>
          </w:p>
          <w:p w14:paraId="66F52396" w14:textId="77777777" w:rsidR="007C3ED5" w:rsidRPr="005642A7" w:rsidRDefault="007C3ED5" w:rsidP="00003390">
            <w:pPr>
              <w:widowControl w:val="0"/>
              <w:overflowPunct/>
              <w:spacing w:line="240" w:lineRule="exact"/>
              <w:ind w:leftChars="20" w:left="48" w:rightChars="3" w:right="7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37C91">
              <w:rPr>
                <w:rFonts w:cs="Times New Roman" w:hint="eastAsia"/>
                <w:color w:val="000000" w:themeColor="text1"/>
                <w:spacing w:val="-26"/>
              </w:rPr>
              <w:t>比較</w:t>
            </w:r>
            <w:r w:rsidRPr="005642A7">
              <w:rPr>
                <w:rFonts w:cs="Times New Roman" w:hint="eastAsia"/>
                <w:color w:val="000000" w:themeColor="text1"/>
              </w:rPr>
              <w:t>增減</w:t>
            </w:r>
          </w:p>
        </w:tc>
      </w:tr>
      <w:tr w:rsidR="007214F3" w:rsidRPr="007214F3" w14:paraId="0CD38137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23719E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8CA8BFF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69880F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49579CB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56E527C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515" w:type="dxa"/>
            <w:tcBorders>
              <w:bottom w:val="single" w:sz="8" w:space="0" w:color="auto"/>
            </w:tcBorders>
            <w:vAlign w:val="center"/>
          </w:tcPr>
          <w:p w14:paraId="045F54EA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vAlign w:val="center"/>
          </w:tcPr>
          <w:p w14:paraId="58493DC5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％</w:t>
            </w:r>
          </w:p>
        </w:tc>
      </w:tr>
      <w:tr w:rsidR="00750228" w:rsidRPr="007214F3" w14:paraId="5B7D213D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10DBDF" w14:textId="77777777" w:rsidR="00750228" w:rsidRPr="007214F3" w:rsidRDefault="00750228" w:rsidP="0000339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vAlign w:val="center"/>
          </w:tcPr>
          <w:p w14:paraId="06CFB908" w14:textId="6331068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15,891,842,000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9FA122A" w14:textId="7C926BEB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16,664,136,341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997C02E" w14:textId="627AC37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B48645" w14:textId="1BDE8D2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16,664,136,341</w:t>
            </w:r>
          </w:p>
        </w:tc>
        <w:tc>
          <w:tcPr>
            <w:tcW w:w="1515" w:type="dxa"/>
            <w:tcBorders>
              <w:top w:val="single" w:sz="8" w:space="0" w:color="auto"/>
              <w:bottom w:val="nil"/>
            </w:tcBorders>
            <w:vAlign w:val="center"/>
          </w:tcPr>
          <w:p w14:paraId="618FCB92" w14:textId="464E603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772,294,341</w:t>
            </w:r>
          </w:p>
        </w:tc>
        <w:tc>
          <w:tcPr>
            <w:tcW w:w="74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819D51" w14:textId="6C4BD0E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4.86</w:t>
            </w:r>
          </w:p>
        </w:tc>
      </w:tr>
      <w:tr w:rsidR="00750228" w:rsidRPr="007214F3" w14:paraId="213C3C69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7101D1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F94E8" w14:textId="60B6F083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15,450,197,000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9E043ED" w14:textId="596870D4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16,199,035,201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9AA50D" w14:textId="76E8E05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6BAC847" w14:textId="3A96A2E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16,199,035,201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36A21C7E" w14:textId="72F53DA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748,838,201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42BD94E" w14:textId="1030C25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4.85</w:t>
            </w:r>
          </w:p>
        </w:tc>
      </w:tr>
      <w:tr w:rsidR="00750228" w:rsidRPr="007214F3" w14:paraId="26951589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EE64F07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7292F1" w14:textId="3BF96FC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441,645,000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A7BE165" w14:textId="54295D26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465,101,140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D82C239" w14:textId="335F0756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C61D913" w14:textId="7CE5D7C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465,101,140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30D19BF9" w14:textId="196537D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23,456,140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45972C6" w14:textId="66BAAEE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5.31</w:t>
            </w:r>
          </w:p>
        </w:tc>
      </w:tr>
      <w:tr w:rsidR="00750228" w:rsidRPr="007214F3" w14:paraId="5B15CCB5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67E922" w14:textId="22E559C5" w:rsidR="00750228" w:rsidRPr="007214F3" w:rsidRDefault="00750228" w:rsidP="0000339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679850" w14:textId="5FBF970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16,152,381,000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A4B2289" w14:textId="571B12A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16,392,537,086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F78A3C7" w14:textId="6DF44F9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2300A79" w14:textId="5880C5BA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16,392,537,086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080E7D22" w14:textId="0FE0793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240,156,086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EE3252C" w14:textId="5DEC8B22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1.49</w:t>
            </w:r>
          </w:p>
        </w:tc>
      </w:tr>
      <w:tr w:rsidR="00750228" w:rsidRPr="007214F3" w14:paraId="1129A7E0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5B3480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教學成本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9F482" w14:textId="3421B0D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1,703,617,000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F25E92D" w14:textId="46E9E49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1,705,416,371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C6F6E43" w14:textId="096AC92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9E5F78E" w14:textId="5A83260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1,705,416,371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5656B5C3" w14:textId="5C591FF2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1,799,371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787D600" w14:textId="3639D1A1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0.11</w:t>
            </w:r>
          </w:p>
        </w:tc>
      </w:tr>
      <w:tr w:rsidR="00750228" w:rsidRPr="007214F3" w14:paraId="01B7C36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1A091B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DC0449" w14:textId="25B55A6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13,397,578,000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69D3631" w14:textId="744CD4E2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13,595,332,705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834CF30" w14:textId="239C2B16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CFD5907" w14:textId="29C5A97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13,595,332,705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3E4D2D4C" w14:textId="7E10456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197,754,705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1CF8896" w14:textId="538E350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1.48</w:t>
            </w:r>
          </w:p>
        </w:tc>
      </w:tr>
      <w:tr w:rsidR="00750228" w:rsidRPr="007214F3" w14:paraId="33A7D5F6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1CF0E66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680E55" w14:textId="23E93732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160,647,000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5FADB51" w14:textId="5C38A19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166,253,990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3BCA226" w14:textId="6D15FC7B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6A5389D" w14:textId="004EC0EA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166,253,990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4B79AA56" w14:textId="3500D0E4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5,606,990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5889424" w14:textId="5E2B689A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3.49</w:t>
            </w:r>
          </w:p>
        </w:tc>
      </w:tr>
      <w:tr w:rsidR="00750228" w:rsidRPr="007214F3" w14:paraId="0C234B86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C810A3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3327FD" w14:textId="6070AF9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890,539,000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B91E888" w14:textId="655DD3C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925,534,020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7927828" w14:textId="0CFE0A9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9186CB4" w14:textId="71CAECA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925,534,020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090EE486" w14:textId="647E378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34,995,020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B61A5D3" w14:textId="584FF35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3.93</w:t>
            </w:r>
          </w:p>
        </w:tc>
      </w:tr>
      <w:tr w:rsidR="00750228" w:rsidRPr="007214F3" w14:paraId="5245ADBD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50C2D" w14:textId="77777777" w:rsidR="00750228" w:rsidRPr="007214F3" w:rsidRDefault="00750228" w:rsidP="006D636B">
            <w:pPr>
              <w:widowControl w:val="0"/>
              <w:overflowPunct/>
              <w:ind w:rightChars="-2" w:right="-5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80F289" w14:textId="1F7124C3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- 260,539,000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0E569F4" w14:textId="49C1673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271,599,255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C1E9CF8" w14:textId="750EBD2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D789C27" w14:textId="15E083E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271,599,255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070B57A4" w14:textId="599ED28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532,138,255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92DEF64" w14:textId="34C3CFB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50228" w:rsidRPr="007214F3" w14:paraId="45AC3223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270067" w14:textId="77777777" w:rsidR="00750228" w:rsidRPr="007214F3" w:rsidRDefault="00750228" w:rsidP="0000339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4759F8" w14:textId="7FC3D5F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422,095,000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9533DD0" w14:textId="623CF96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1,372,419,648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9770950" w14:textId="237AA84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6AD171B" w14:textId="2AC90C21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1,372,419,648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495C46DE" w14:textId="0A850F5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950,324,648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417873D" w14:textId="7A3EEB0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225.14</w:t>
            </w:r>
          </w:p>
        </w:tc>
      </w:tr>
      <w:tr w:rsidR="00750228" w:rsidRPr="007214F3" w14:paraId="57D9C23E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0C2FAB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8DB3D9" w14:textId="4E499293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106,913,000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7396812" w14:textId="5AEC18B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226,369,448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05A4505" w14:textId="2E69178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216996B" w14:textId="18E68CD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226,369,448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68089E72" w14:textId="5053B3F0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119,456,448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DB36FEE" w14:textId="242FDBE8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111.73</w:t>
            </w:r>
          </w:p>
        </w:tc>
      </w:tr>
      <w:tr w:rsidR="00750228" w:rsidRPr="007214F3" w14:paraId="6CA815E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FDBAFC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B360E" w14:textId="0266E15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315,182,000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F558F21" w14:textId="23D9979B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1,146,050,200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60A8E1" w14:textId="3FEC565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73B6295" w14:textId="4413D32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1,146,050,200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5C41B35D" w14:textId="5CFD276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830,868,200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F8AD8B2" w14:textId="291DD583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263.62</w:t>
            </w:r>
          </w:p>
        </w:tc>
      </w:tr>
      <w:tr w:rsidR="00750228" w:rsidRPr="007214F3" w14:paraId="50EAEB86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C4430" w14:textId="01700241" w:rsidR="00750228" w:rsidRPr="007214F3" w:rsidRDefault="00750228" w:rsidP="0000339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B0AB31" w14:textId="1FD83B5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58,719,000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9A47B21" w14:textId="6403CB5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67,654,149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6144C13" w14:textId="0B9C4279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3B73963" w14:textId="40A39AA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67,654,149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3721658E" w14:textId="7B93C22B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8,935,149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741C338" w14:textId="311CF9E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15.22</w:t>
            </w:r>
          </w:p>
        </w:tc>
      </w:tr>
      <w:tr w:rsidR="00750228" w:rsidRPr="007214F3" w14:paraId="5056B2DA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5A45A6" w14:textId="77777777" w:rsidR="00750228" w:rsidRPr="007214F3" w:rsidRDefault="00750228" w:rsidP="0000339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2EE692" w14:textId="6BD8FA24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58,719,000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3502CC8" w14:textId="0BA7C577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67,654,149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5D2C1E9" w14:textId="7AB410C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165C58A" w14:textId="7E2413F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67,654,149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3857F3F5" w14:textId="5FCF2EF2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8,935,149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136DA05" w14:textId="4896F1C6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15.22</w:t>
            </w:r>
          </w:p>
        </w:tc>
      </w:tr>
      <w:tr w:rsidR="00750228" w:rsidRPr="007214F3" w14:paraId="55C739BD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84883" w14:textId="77777777" w:rsidR="00750228" w:rsidRPr="007214F3" w:rsidRDefault="00750228" w:rsidP="006D636B">
            <w:pPr>
              <w:widowControl w:val="0"/>
              <w:overflowPunct/>
              <w:ind w:right="-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A291F9" w14:textId="07ED342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363,376,000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EC6C2C4" w14:textId="7F3025E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1,304,765,499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A2AB3B8" w14:textId="2EC266E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33D5D80" w14:textId="0BAC9BAC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1,304,765,499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1438F888" w14:textId="6F3B32D3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941,389,499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8A324CA" w14:textId="70BCD0FE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259.07</w:t>
            </w:r>
          </w:p>
        </w:tc>
      </w:tr>
      <w:tr w:rsidR="00750228" w:rsidRPr="007214F3" w14:paraId="70ED2BAE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FEF820" w14:textId="77777777" w:rsidR="00750228" w:rsidRPr="007214F3" w:rsidRDefault="00750228" w:rsidP="006D636B">
            <w:pPr>
              <w:widowControl w:val="0"/>
              <w:overflowPunct/>
              <w:ind w:rightChars="-2" w:right="-5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本期賸餘（短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E81D61E" w14:textId="2A42E0F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102,837,000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600055B" w14:textId="3F2FE70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1,576,364,754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9DA4055" w14:textId="442DF2A6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4E2F9A2" w14:textId="105FB0CD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1,576,364,754</w:t>
            </w:r>
          </w:p>
        </w:tc>
        <w:tc>
          <w:tcPr>
            <w:tcW w:w="1515" w:type="dxa"/>
            <w:tcBorders>
              <w:top w:val="nil"/>
              <w:bottom w:val="single" w:sz="8" w:space="0" w:color="auto"/>
            </w:tcBorders>
            <w:vAlign w:val="center"/>
          </w:tcPr>
          <w:p w14:paraId="428FA640" w14:textId="3DAD96A5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1,473,527,754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E9BC65" w14:textId="0B610F2F" w:rsidR="00750228" w:rsidRPr="00003390" w:rsidRDefault="00750228" w:rsidP="0075022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1,432.88</w:t>
            </w:r>
          </w:p>
        </w:tc>
      </w:tr>
      <w:tr w:rsidR="005B64E4" w:rsidRPr="007214F3" w14:paraId="66B6F9D5" w14:textId="77777777" w:rsidTr="005A39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10205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279D397" w14:textId="657E71D0" w:rsidR="005B64E4" w:rsidRPr="00274EC8" w:rsidRDefault="00274EC8" w:rsidP="00003390">
            <w:pPr>
              <w:widowControl w:val="0"/>
              <w:overflowPunct/>
              <w:spacing w:line="200" w:lineRule="exact"/>
              <w:ind w:left="360" w:hangingChars="200" w:hanging="360"/>
              <w:rPr>
                <w:bCs/>
                <w:kern w:val="0"/>
                <w:sz w:val="18"/>
                <w:szCs w:val="18"/>
              </w:rPr>
            </w:pPr>
            <w:proofErr w:type="gramStart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註</w:t>
            </w:r>
            <w:proofErr w:type="gramEnd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：本表「其他業務收入」、「其他業務成本」、「其他業務外收入」及「其他業務外費用」科目，配合國立大學校院附設醫院會計制度之一致規定</w:t>
            </w:r>
            <w:proofErr w:type="gramStart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分錄釋例修正</w:t>
            </w:r>
            <w:proofErr w:type="gramEnd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部分交易事項列帳四級科目，</w:t>
            </w:r>
            <w:proofErr w:type="gramStart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爰</w:t>
            </w:r>
            <w:proofErr w:type="gramEnd"/>
            <w:r w:rsidRPr="00274EC8">
              <w:rPr>
                <w:rFonts w:hint="eastAsia"/>
                <w:bCs/>
                <w:kern w:val="0"/>
                <w:sz w:val="18"/>
                <w:szCs w:val="18"/>
              </w:rPr>
              <w:t>其法定預算數隨同重分類調整。</w:t>
            </w:r>
          </w:p>
        </w:tc>
      </w:tr>
      <w:tr w:rsidR="007214F3" w:rsidRPr="007214F3" w14:paraId="3CCECD1C" w14:textId="77777777" w:rsidTr="005A396B"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47A57B8F" w14:textId="503CC29A" w:rsidR="007C3ED5" w:rsidRPr="007214F3" w:rsidRDefault="00736ADD" w:rsidP="007605BB">
            <w:pPr>
              <w:widowControl w:val="0"/>
              <w:overflowPunct/>
              <w:snapToGrid w:val="0"/>
              <w:spacing w:beforeLines="50" w:before="180"/>
              <w:ind w:leftChars="-140" w:left="-336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</w:t>
            </w:r>
            <w:proofErr w:type="gramStart"/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撥補審定表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3281E8DA" w14:textId="434720B0" w:rsidR="007C3ED5" w:rsidRPr="007214F3" w:rsidRDefault="007C3ED5" w:rsidP="00003390">
            <w:pPr>
              <w:widowControl w:val="0"/>
              <w:tabs>
                <w:tab w:val="left" w:pos="4107"/>
                <w:tab w:val="left" w:pos="8486"/>
              </w:tabs>
              <w:overflowPunct/>
              <w:snapToGrid w:val="0"/>
              <w:ind w:rightChars="-35" w:right="-84" w:firstLineChars="0" w:firstLine="0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color w:val="000000" w:themeColor="text1"/>
                <w:spacing w:val="6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color w:val="000000" w:themeColor="text1"/>
              </w:rPr>
              <w:t>1</w:t>
            </w:r>
            <w:r w:rsidR="00706174" w:rsidRPr="007214F3">
              <w:rPr>
                <w:rFonts w:hint="eastAsia"/>
                <w:color w:val="000000" w:themeColor="text1"/>
              </w:rPr>
              <w:t>1</w:t>
            </w:r>
            <w:r w:rsidR="00750228">
              <w:rPr>
                <w:color w:val="000000" w:themeColor="text1"/>
              </w:rPr>
              <w:t>3</w:t>
            </w:r>
            <w:proofErr w:type="gramEnd"/>
            <w:r w:rsidRPr="007214F3">
              <w:rPr>
                <w:rFonts w:hint="eastAsia"/>
                <w:color w:val="000000" w:themeColor="text1"/>
              </w:rPr>
              <w:t>年度</w:t>
            </w:r>
            <w:r w:rsidRPr="007214F3">
              <w:rPr>
                <w:rFonts w:hint="eastAsia"/>
                <w:color w:val="000000" w:themeColor="text1"/>
              </w:rPr>
              <w:tab/>
            </w:r>
            <w:r w:rsidR="00C442A6">
              <w:rPr>
                <w:rFonts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0EE07EA6" w14:textId="77777777" w:rsidTr="000033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9F83CF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9097D4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1D94FC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DE92969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4E6A53D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5E1E5A" w14:textId="77777777" w:rsidR="007C3ED5" w:rsidRPr="007214F3" w:rsidRDefault="007C3ED5" w:rsidP="0000339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審定數與預算數</w:t>
            </w:r>
          </w:p>
          <w:p w14:paraId="68BF5303" w14:textId="77777777" w:rsidR="007C3ED5" w:rsidRPr="007214F3" w:rsidRDefault="007C3ED5" w:rsidP="0000339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E629F">
              <w:rPr>
                <w:rFonts w:cs="Times New Roman" w:hint="eastAsia"/>
                <w:color w:val="000000" w:themeColor="text1"/>
                <w:spacing w:val="-26"/>
              </w:rPr>
              <w:t>比較</w:t>
            </w: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增減</w:t>
            </w:r>
          </w:p>
        </w:tc>
      </w:tr>
      <w:tr w:rsidR="007214F3" w:rsidRPr="007214F3" w14:paraId="6D47B18F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6750A3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78D6F1A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EC3C3F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CD003D9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3304FD6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515" w:type="dxa"/>
            <w:tcBorders>
              <w:bottom w:val="single" w:sz="8" w:space="0" w:color="auto"/>
            </w:tcBorders>
            <w:vAlign w:val="center"/>
          </w:tcPr>
          <w:p w14:paraId="0F737A78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vAlign w:val="center"/>
          </w:tcPr>
          <w:p w14:paraId="5C2E0A22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750228" w:rsidRPr="007214F3" w14:paraId="0DF0F335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73BAC6" w14:textId="77777777" w:rsidR="00750228" w:rsidRPr="007214F3" w:rsidRDefault="00750228" w:rsidP="0075022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vAlign w:val="center"/>
          </w:tcPr>
          <w:p w14:paraId="5CD139A3" w14:textId="5A1D13DE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4,639,836,000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19CF7DB" w14:textId="376EC6BF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7,381,006,956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DDD7E00" w14:textId="2A550175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379FFE" w14:textId="33EB52FF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7,381,006,956</w:t>
            </w:r>
          </w:p>
        </w:tc>
        <w:tc>
          <w:tcPr>
            <w:tcW w:w="1515" w:type="dxa"/>
            <w:tcBorders>
              <w:top w:val="single" w:sz="8" w:space="0" w:color="auto"/>
              <w:bottom w:val="nil"/>
            </w:tcBorders>
            <w:vAlign w:val="center"/>
          </w:tcPr>
          <w:p w14:paraId="12018C86" w14:textId="3DD7F1D0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2,741,170,956</w:t>
            </w:r>
          </w:p>
        </w:tc>
        <w:tc>
          <w:tcPr>
            <w:tcW w:w="74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789B76" w14:textId="4C4BB6DC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59.08</w:t>
            </w:r>
          </w:p>
        </w:tc>
      </w:tr>
      <w:tr w:rsidR="00750228" w:rsidRPr="007214F3" w14:paraId="3E9DA385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AEFCF6" w14:textId="77777777" w:rsidR="00750228" w:rsidRPr="007214F3" w:rsidRDefault="00750228" w:rsidP="0075022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2B58DD" w14:textId="5D490D29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102,837,000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4FCD48D" w14:textId="22A359E0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1,576,364,754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272FCE4" w14:textId="0F4B80DB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5C7E3D" w14:textId="7DB52993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1,576,364,754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7763A19B" w14:textId="31E2D9A5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1,473,527,754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443BA109" w14:textId="16AFC0F2" w:rsidR="00750228" w:rsidRPr="00003390" w:rsidRDefault="00750228" w:rsidP="00003390">
            <w:pPr>
              <w:widowControl w:val="0"/>
              <w:overflowPunct/>
              <w:ind w:leftChars="-18" w:left="-43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1,432.88</w:t>
            </w:r>
          </w:p>
        </w:tc>
      </w:tr>
      <w:tr w:rsidR="00750228" w:rsidRPr="007214F3" w14:paraId="7C9637F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970992" w14:textId="77777777" w:rsidR="00750228" w:rsidRPr="007214F3" w:rsidRDefault="00750228" w:rsidP="0075022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570139" w14:textId="12082099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4,536,999,000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DD6EA16" w14:textId="48F32D9B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5,804,642,202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8DF0392" w14:textId="31C379B5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E98A6A4" w14:textId="0D353F85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5,804,642,202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713DE107" w14:textId="7F6AD853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1,267,643,202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DEEC8B2" w14:textId="4F2E32FA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27.94</w:t>
            </w:r>
          </w:p>
        </w:tc>
      </w:tr>
      <w:tr w:rsidR="00750228" w:rsidRPr="007214F3" w14:paraId="224F08D5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8A1034" w14:textId="4BEBD522" w:rsidR="00750228" w:rsidRPr="007214F3" w:rsidRDefault="00750228" w:rsidP="0075022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9C8942" w14:textId="088516AF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3,807,530,000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F4A982C" w14:textId="19319983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3,807,530,000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BBC98BE" w14:textId="5163480D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3C72CF" w14:textId="0E2DBB3F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3,807,530,000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730D5B78" w14:textId="23F93988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27AF67D" w14:textId="24E4E9A7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</w:tr>
      <w:tr w:rsidR="00750228" w:rsidRPr="007214F3" w14:paraId="0036D762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24573" w14:textId="26FD2F62" w:rsidR="00750228" w:rsidRPr="007214F3" w:rsidRDefault="00750228" w:rsidP="0075022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賸餘撥充基金數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1F3AD9" w14:textId="6472AE73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3,807,530,000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B216A27" w14:textId="4AF50CED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3,807,530,000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F23368" w14:textId="62CA32BC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5AB036F" w14:textId="39D84EBA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3,807,530,000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14:paraId="1CAF8D52" w14:textId="5147E926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5CD4E05" w14:textId="71D691E9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750228" w:rsidRPr="007214F3" w14:paraId="0D716329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ED0C51" w14:textId="77777777" w:rsidR="00750228" w:rsidRPr="007214F3" w:rsidRDefault="00750228" w:rsidP="0075022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5FE4B55" w14:textId="11719609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832,306,000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9CAF6F" w14:textId="7B85C3BD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3,573,476,956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102E79A" w14:textId="5476BF2C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7BD438" w14:textId="53FBF4E6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3,573,476,956</w:t>
            </w:r>
          </w:p>
        </w:tc>
        <w:tc>
          <w:tcPr>
            <w:tcW w:w="1515" w:type="dxa"/>
            <w:tcBorders>
              <w:top w:val="nil"/>
              <w:bottom w:val="single" w:sz="8" w:space="0" w:color="auto"/>
            </w:tcBorders>
            <w:vAlign w:val="center"/>
          </w:tcPr>
          <w:p w14:paraId="34891095" w14:textId="009F5CFF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2,741,170,956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4DEC5D" w14:textId="5537729C" w:rsidR="00750228" w:rsidRPr="00003390" w:rsidRDefault="00750228" w:rsidP="0000339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339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329.35</w:t>
            </w:r>
          </w:p>
        </w:tc>
      </w:tr>
      <w:tr w:rsidR="007214F3" w:rsidRPr="007214F3" w14:paraId="1BBB3FED" w14:textId="77777777" w:rsidTr="005A396B">
        <w:trPr>
          <w:trHeight w:val="541"/>
        </w:trPr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648868F6" w14:textId="3900F8AB" w:rsidR="00264876" w:rsidRPr="007214F3" w:rsidRDefault="001E49FF" w:rsidP="007605BB">
            <w:pPr>
              <w:widowControl w:val="0"/>
              <w:overflowPunct/>
              <w:snapToGrid w:val="0"/>
              <w:ind w:firstLineChars="0" w:firstLine="0"/>
              <w:jc w:val="center"/>
              <w:rPr>
                <w:color w:val="000000" w:themeColor="text1"/>
              </w:rPr>
            </w:pPr>
            <w:r w:rsidRPr="007214F3">
              <w:rPr>
                <w:color w:val="000000" w:themeColor="text1"/>
              </w:rPr>
              <w:lastRenderedPageBreak/>
              <w:br w:type="page"/>
            </w:r>
            <w:r w:rsidR="000D14D7" w:rsidRPr="007214F3">
              <w:rPr>
                <w:rFonts w:hint="eastAsia"/>
                <w:color w:val="000000" w:themeColor="text1"/>
                <w:sz w:val="32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審定後現金流量表</w:t>
            </w:r>
            <w:r w:rsidR="00C17081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14:paraId="7D1EA560" w14:textId="74721EC5" w:rsidR="007C3ED5" w:rsidRPr="007214F3" w:rsidRDefault="007C3ED5" w:rsidP="009676FF">
            <w:pPr>
              <w:widowControl w:val="0"/>
              <w:tabs>
                <w:tab w:val="left" w:pos="4331"/>
                <w:tab w:val="left" w:pos="8413"/>
              </w:tabs>
              <w:overflowPunct/>
              <w:snapToGrid w:val="0"/>
              <w:ind w:firstLineChars="0" w:firstLine="0"/>
              <w:jc w:val="right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750228">
              <w:rPr>
                <w:rFonts w:cs="Times New Roman"/>
                <w:color w:val="000000" w:themeColor="text1"/>
                <w:szCs w:val="20"/>
              </w:rPr>
              <w:t>3</w:t>
            </w:r>
            <w:proofErr w:type="gramEnd"/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C442A6">
              <w:rPr>
                <w:rFonts w:cs="Times New Roman" w:hint="eastAsia"/>
                <w:color w:val="000000" w:themeColor="text1"/>
                <w:sz w:val="16"/>
                <w:szCs w:val="16"/>
              </w:rPr>
              <w:t xml:space="preserve">　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2B79B035" w14:textId="77777777" w:rsidTr="00254A0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45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9017DF" w14:textId="79B61030" w:rsidR="007C3ED5" w:rsidRPr="007214F3" w:rsidRDefault="007C3ED5" w:rsidP="009676FF">
            <w:pPr>
              <w:widowControl w:val="0"/>
              <w:overflowPunct/>
              <w:ind w:lef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項目</w:t>
            </w:r>
          </w:p>
        </w:tc>
        <w:tc>
          <w:tcPr>
            <w:tcW w:w="1777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7F0CFBB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預算數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C5E0D60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決算數</w:t>
            </w:r>
          </w:p>
        </w:tc>
        <w:tc>
          <w:tcPr>
            <w:tcW w:w="2405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3410EA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比較增減</w:t>
            </w:r>
          </w:p>
        </w:tc>
      </w:tr>
      <w:tr w:rsidR="007214F3" w:rsidRPr="007214F3" w14:paraId="0F0D51B6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45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69BADD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777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132B9C7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0DED1F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4E9256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金額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509913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％</w:t>
            </w:r>
          </w:p>
        </w:tc>
      </w:tr>
      <w:tr w:rsidR="00750228" w:rsidRPr="007214F3" w14:paraId="7C2DA83B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046480" w14:textId="5B659434" w:rsidR="00750228" w:rsidRPr="009676FF" w:rsidRDefault="00750228" w:rsidP="009676FF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7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C902A82" w14:textId="588F4D6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1BBBD47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5936F7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B9E8A55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50228" w:rsidRPr="007214F3" w14:paraId="54B06F2C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9BD8F7" w14:textId="02CBEA73" w:rsidR="00750228" w:rsidRPr="009676FF" w:rsidRDefault="00750228" w:rsidP="006D636B">
            <w:pPr>
              <w:widowControl w:val="0"/>
              <w:overflowPunct/>
              <w:ind w:leftChars="200" w:left="480" w:rightChars="-5" w:right="-12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9676FF">
              <w:rPr>
                <w:rFonts w:hint="eastAsia"/>
                <w:kern w:val="0"/>
                <w:sz w:val="22"/>
                <w:szCs w:val="22"/>
              </w:rPr>
              <w:t>絀</w:t>
            </w:r>
            <w:proofErr w:type="gramEnd"/>
            <w:r w:rsidRPr="009676FF">
              <w:rPr>
                <w:rFonts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3BDF6D8C" w14:textId="6C7759A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102,837,000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57A6A68" w14:textId="4FF4A2B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1,576,364,754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4450C364" w14:textId="3C123C26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1,473,527,754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964A23A" w14:textId="1518B28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1,432.88</w:t>
            </w:r>
          </w:p>
        </w:tc>
      </w:tr>
      <w:tr w:rsidR="00750228" w:rsidRPr="007214F3" w14:paraId="3A320829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A5DE9A" w14:textId="41053CB8" w:rsidR="00750228" w:rsidRPr="009676FF" w:rsidRDefault="00750228" w:rsidP="009676F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695977D5" w14:textId="68D2E4F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- 106,913,000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85727EF" w14:textId="3102395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- 226,369,448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32A3B179" w14:textId="178324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- 119,456,448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4CDC4AE5" w14:textId="115E9C82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111.73</w:t>
            </w:r>
          </w:p>
        </w:tc>
      </w:tr>
      <w:tr w:rsidR="00750228" w:rsidRPr="007214F3" w14:paraId="6A30040F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6FE5FC" w14:textId="565727F0" w:rsidR="00750228" w:rsidRPr="009676FF" w:rsidRDefault="00750228" w:rsidP="006D636B">
            <w:pPr>
              <w:widowControl w:val="0"/>
              <w:overflowPunct/>
              <w:ind w:leftChars="200" w:left="480" w:rightChars="18" w:right="43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5BD6CD43" w14:textId="1DEA3403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- 4,076,000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A8D5F93" w14:textId="16860F5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1,349,995,306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C987B3E" w14:textId="77BEE91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1,354,071,306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0BCE87F" w14:textId="3266F2DD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50228" w:rsidRPr="007214F3" w14:paraId="6458F72C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18AEEE" w14:textId="0272DAC0" w:rsidR="00750228" w:rsidRPr="009676FF" w:rsidRDefault="00750228" w:rsidP="009676F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00FBD2F5" w14:textId="6F91319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331,418,000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7D8A318" w14:textId="2CD36F3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781,910,147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CF5C25D" w14:textId="3969B66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450,492,147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B2E2547" w14:textId="12882A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135.93</w:t>
            </w:r>
          </w:p>
        </w:tc>
      </w:tr>
      <w:tr w:rsidR="00750228" w:rsidRPr="007214F3" w14:paraId="64398A52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0F3FDB" w14:textId="75B5FF8C" w:rsidR="00750228" w:rsidRPr="009676FF" w:rsidRDefault="00750228" w:rsidP="006D636B">
            <w:pPr>
              <w:widowControl w:val="0"/>
              <w:overflowPunct/>
              <w:ind w:leftChars="200" w:left="480" w:rightChars="18" w:right="43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18118B7A" w14:textId="1A7EEAD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327,342,000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42095C4" w14:textId="544EC1B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2,131,905,453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11E873A" w14:textId="63A0395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1,804,563,453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B367BD6" w14:textId="772496F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551.28</w:t>
            </w:r>
          </w:p>
        </w:tc>
      </w:tr>
      <w:tr w:rsidR="00750228" w:rsidRPr="007214F3" w14:paraId="79DE4F47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C53DE" w14:textId="674D71C7" w:rsidR="00750228" w:rsidRPr="009676FF" w:rsidRDefault="00750228" w:rsidP="009676F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52AA2A96" w14:textId="21BABBA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106,913,000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6530AC82" w14:textId="703BA4C3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226,369,448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756E646" w14:textId="3C64C32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119,456,448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BCCC63F" w14:textId="5BE5C9B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111.73</w:t>
            </w:r>
          </w:p>
        </w:tc>
      </w:tr>
      <w:tr w:rsidR="00750228" w:rsidRPr="007214F3" w14:paraId="0F467846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944250" w14:textId="6C02A263" w:rsidR="00750228" w:rsidRPr="009676FF" w:rsidRDefault="00750228" w:rsidP="006D636B">
            <w:pPr>
              <w:widowControl w:val="0"/>
              <w:overflowPunct/>
              <w:ind w:leftChars="100" w:left="240" w:rightChars="18" w:right="43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32C0EA14" w14:textId="3EC1EBC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434,255,000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DE0D423" w14:textId="1FD06AC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2,358,274,901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5371882" w14:textId="6152C92A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1,924,019,901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4DB40C3E" w14:textId="4821502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443.06</w:t>
            </w:r>
          </w:p>
        </w:tc>
      </w:tr>
      <w:tr w:rsidR="00750228" w:rsidRPr="007214F3" w14:paraId="5193F084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80CF6D" w14:textId="72D32055" w:rsidR="00750228" w:rsidRPr="009676FF" w:rsidRDefault="00750228" w:rsidP="009676FF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71A252B3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B4B8F84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CCDA9C6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8F6DD49" w14:textId="777777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50228" w:rsidRPr="007214F3" w14:paraId="612B8183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98EE94" w14:textId="366B2E5B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3905932F" w14:textId="378EDA2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4,200,000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5EC4FBD" w14:textId="66B4844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11,755,549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5BBBB15" w14:textId="555C9AA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7,555,549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E050206" w14:textId="6BD554C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179.89</w:t>
            </w:r>
          </w:p>
        </w:tc>
      </w:tr>
      <w:tr w:rsidR="00750228" w:rsidRPr="007214F3" w14:paraId="70EA122D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D14568E" w14:textId="3A992C5A" w:rsidR="00750228" w:rsidRPr="009676FF" w:rsidRDefault="00750228" w:rsidP="009676FF">
            <w:pPr>
              <w:widowControl w:val="0"/>
              <w:overflowPunct/>
              <w:ind w:leftChars="200" w:left="480" w:rightChars="18" w:right="43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704968DD" w14:textId="40E91433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4B48D9F9" w14:textId="6FF784F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10,194,349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44DF10AE" w14:textId="3407405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4,194,349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C8FBA47" w14:textId="5AA8415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69.91</w:t>
            </w:r>
          </w:p>
        </w:tc>
      </w:tr>
      <w:tr w:rsidR="00750228" w:rsidRPr="007214F3" w14:paraId="6F4DB45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C84720" w14:textId="2B75BD42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445D7D5A" w14:textId="580C3D6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19EC0A8" w14:textId="53D28B6B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- 965,500,000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251DA80" w14:textId="32C4847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- 905,500,000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93848CD" w14:textId="489C6B9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1,509.17</w:t>
            </w:r>
          </w:p>
        </w:tc>
      </w:tr>
      <w:tr w:rsidR="00750228" w:rsidRPr="007214F3" w14:paraId="7D453528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66524A" w14:textId="1EDFC13E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2A6F90B0" w14:textId="3A7572D1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- 2,900,000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150E8570" w14:textId="338D9FA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- 788,740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6921C777" w14:textId="2E8F75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2,111,260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4FEE1FC2" w14:textId="3507654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- 72.80</w:t>
            </w:r>
          </w:p>
        </w:tc>
      </w:tr>
      <w:tr w:rsidR="00750228" w:rsidRPr="007214F3" w14:paraId="4AD6A9C3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C3DFFF" w14:textId="18B65CFF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037526A9" w14:textId="51C030A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- 791,437,000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4058DFE3" w14:textId="6A8C5448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- 749,452,374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C91CDAD" w14:textId="64F91E9D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41,984,626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08C20E3" w14:textId="76FE5C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- 5.30</w:t>
            </w:r>
          </w:p>
        </w:tc>
      </w:tr>
      <w:tr w:rsidR="00750228" w:rsidRPr="007214F3" w14:paraId="5420DC7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30B6B15" w14:textId="3B0CC9B0" w:rsidR="00750228" w:rsidRPr="009676FF" w:rsidRDefault="00750228" w:rsidP="009676F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3817CE95" w14:textId="3E9872DA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- 34,700,000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45D0EB0" w14:textId="2A2FA3EA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- 85,243,594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1092047" w14:textId="7B88E79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- 50,543,594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627E8F5" w14:textId="54C836A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145.66</w:t>
            </w:r>
          </w:p>
        </w:tc>
      </w:tr>
      <w:tr w:rsidR="00750228" w:rsidRPr="007214F3" w14:paraId="3471B97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B5AD67" w14:textId="23A6C6B2" w:rsidR="00750228" w:rsidRPr="009676FF" w:rsidRDefault="00750228" w:rsidP="006D636B">
            <w:pPr>
              <w:widowControl w:val="0"/>
              <w:overflowPunct/>
              <w:ind w:leftChars="100" w:left="240" w:rightChars="18" w:right="43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53C9ED6F" w14:textId="649A0EB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- 878,837,000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4A68AD4" w14:textId="436942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- 1,779,034,810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4288FC8" w14:textId="57C367D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- 900,197,810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32097F1" w14:textId="1F4DBCB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102.43</w:t>
            </w:r>
          </w:p>
        </w:tc>
      </w:tr>
      <w:tr w:rsidR="00750228" w:rsidRPr="007214F3" w14:paraId="29D7E0A7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9E3E312" w14:textId="0AF6A7C7" w:rsidR="00750228" w:rsidRPr="009676FF" w:rsidRDefault="00750228" w:rsidP="009676F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068AD3CD" w14:textId="0700993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16EC2409" w14:textId="372B46C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C2F2876" w14:textId="1247C13A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83023BD" w14:textId="65CC7BA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50228" w:rsidRPr="007214F3" w14:paraId="73B88DA8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D23C16" w14:textId="159F9AA4" w:rsidR="00750228" w:rsidRPr="009676FF" w:rsidRDefault="00750228" w:rsidP="009676FF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7157F487" w14:textId="70AF93B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859,565,000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64CC565" w14:textId="1AC3F27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464,078,899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A3D9253" w14:textId="6A38637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- 395,486,101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72363CE" w14:textId="104CAF9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- 46.01</w:t>
            </w:r>
          </w:p>
        </w:tc>
      </w:tr>
      <w:tr w:rsidR="00750228" w:rsidRPr="007214F3" w14:paraId="3E3CADAB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1F4C3D" w14:textId="35BB1909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6DBC6A58" w14:textId="2EFAC31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04895EC" w14:textId="0AC3F942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10,800,000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BAC6490" w14:textId="38E3339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800,000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F9ABC76" w14:textId="5AB66611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8.00</w:t>
            </w:r>
          </w:p>
        </w:tc>
      </w:tr>
      <w:tr w:rsidR="00750228" w:rsidRPr="007214F3" w14:paraId="5BAB3757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DF58CE" w14:textId="7FB7936A" w:rsidR="00750228" w:rsidRPr="009676FF" w:rsidRDefault="00750228" w:rsidP="009676F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spacing w:val="-2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6B5EAEF3" w14:textId="38E565B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- 880,658,000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A6A917F" w14:textId="7BD0E08F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- 689,470,035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55C7A4B" w14:textId="20C3EED9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191,187,965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7CC822F" w14:textId="23537F0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- 21.71</w:t>
            </w:r>
          </w:p>
        </w:tc>
      </w:tr>
      <w:tr w:rsidR="00750228" w:rsidRPr="007214F3" w14:paraId="67969D82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01046C7" w14:textId="390CA62D" w:rsidR="00750228" w:rsidRPr="009676FF" w:rsidRDefault="00750228" w:rsidP="009676F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5B77F0EC" w14:textId="1363CA22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3626328" w14:textId="30C8099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- 50,000,000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082ABB5" w14:textId="0A435A2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001FEBF" w14:textId="158EAB1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750228" w:rsidRPr="007214F3" w14:paraId="6CA8BF52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76DE85" w14:textId="54B1B772" w:rsidR="00750228" w:rsidRPr="009676FF" w:rsidRDefault="00750228" w:rsidP="006D636B">
            <w:pPr>
              <w:widowControl w:val="0"/>
              <w:overflowPunct/>
              <w:ind w:leftChars="100" w:left="240" w:rightChars="18" w:right="43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35436CF5" w14:textId="1CC55E1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- 61,093,000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6B7C845" w14:textId="4906CC7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- 264,591,136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38AF409" w14:textId="09426962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- 203,498,136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4C09F37" w14:textId="2783C2C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333.10</w:t>
            </w:r>
          </w:p>
        </w:tc>
      </w:tr>
      <w:tr w:rsidR="00750228" w:rsidRPr="007214F3" w14:paraId="15166571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C08B6D" w14:textId="2486E09B" w:rsidR="00750228" w:rsidRPr="009676FF" w:rsidRDefault="00750228" w:rsidP="006D636B">
            <w:pPr>
              <w:widowControl w:val="0"/>
              <w:overflowPunct/>
              <w:ind w:rightChars="18" w:right="43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15B197F6" w14:textId="4968B495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- 505,675,000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91F7728" w14:textId="6981C2A1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314,648,955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72B1B9D" w14:textId="58772CE4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820,323,955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BCF26F5" w14:textId="3AD4F25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50228" w:rsidRPr="007214F3" w14:paraId="1D6BD8EF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3E4AC3" w14:textId="2E6C8107" w:rsidR="00750228" w:rsidRPr="009676FF" w:rsidRDefault="00750228" w:rsidP="009676FF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77" w:type="dxa"/>
            <w:gridSpan w:val="2"/>
            <w:tcBorders>
              <w:top w:val="nil"/>
              <w:bottom w:val="nil"/>
            </w:tcBorders>
            <w:vAlign w:val="center"/>
          </w:tcPr>
          <w:p w14:paraId="4BC6E2D8" w14:textId="158255E0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2,408,767,000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7F967AA" w14:textId="5EEDBC17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2,675,571,501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60AAD84" w14:textId="305CD28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266,804,501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2AF62BF" w14:textId="33C7581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11.08</w:t>
            </w:r>
          </w:p>
        </w:tc>
      </w:tr>
      <w:tr w:rsidR="00750228" w:rsidRPr="007214F3" w14:paraId="75F45705" w14:textId="77777777" w:rsidTr="00886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6E0E5C" w14:textId="4B86C61C" w:rsidR="00750228" w:rsidRPr="009676FF" w:rsidRDefault="00750228" w:rsidP="009676FF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9676FF">
              <w:rPr>
                <w:rFonts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7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229BF7C" w14:textId="7DEE40BE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1,903,092,000</w:t>
            </w:r>
          </w:p>
        </w:tc>
        <w:tc>
          <w:tcPr>
            <w:tcW w:w="17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6A3A647" w14:textId="28276F71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2,990,220,456</w:t>
            </w:r>
          </w:p>
        </w:tc>
        <w:tc>
          <w:tcPr>
            <w:tcW w:w="166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F2ECE68" w14:textId="534C8603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1,087,128,456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B132BD" w14:textId="485EAD7C" w:rsidR="00750228" w:rsidRPr="009676FF" w:rsidRDefault="00750228" w:rsidP="00750228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9676F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57.12</w:t>
            </w:r>
          </w:p>
        </w:tc>
      </w:tr>
    </w:tbl>
    <w:p w14:paraId="39BB5D44" w14:textId="77777777" w:rsidR="007C3ED5" w:rsidRPr="007214F3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color w:val="000000" w:themeColor="text1"/>
          <w:sz w:val="18"/>
          <w:szCs w:val="18"/>
        </w:rPr>
      </w:pPr>
      <w:proofErr w:type="gramStart"/>
      <w:r w:rsidRPr="007214F3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：1.本表係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採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現金及約當現金基礎，包括現金及自投資日起3個月內到期或清償之債權證券。</w:t>
      </w:r>
    </w:p>
    <w:p w14:paraId="492E2E0D" w14:textId="4931FE5D" w:rsidR="007C3ED5" w:rsidRPr="007214F3" w:rsidRDefault="007C3ED5" w:rsidP="00B23691">
      <w:pPr>
        <w:tabs>
          <w:tab w:val="left" w:leader="dot" w:pos="426"/>
        </w:tabs>
        <w:adjustRightInd w:val="0"/>
        <w:snapToGrid w:val="0"/>
        <w:spacing w:line="240" w:lineRule="exact"/>
        <w:ind w:leftChars="151" w:left="544" w:hangingChars="101" w:hanging="182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2.本表「調整項目」欄所列，包括提存呆帳、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醫療折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讓及評價短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、提存各項準備、折舊、減損及折耗、攤銷、兌換短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（賸餘）、處理資產短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（賸餘）、債務整理短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（賸餘）、其他、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流動資產淨減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（淨增）及流動負債淨增（淨減）。</w:t>
      </w:r>
      <w:r w:rsidRPr="007214F3">
        <w:rPr>
          <w:color w:val="000000" w:themeColor="text1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6"/>
        <w:gridCol w:w="1616"/>
        <w:gridCol w:w="794"/>
        <w:gridCol w:w="1613"/>
        <w:gridCol w:w="798"/>
        <w:gridCol w:w="1554"/>
        <w:gridCol w:w="784"/>
      </w:tblGrid>
      <w:tr w:rsidR="007214F3" w:rsidRPr="007214F3" w14:paraId="7DD033A9" w14:textId="77777777" w:rsidTr="005A396B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BA99333" w14:textId="44A7E7AF" w:rsidR="007C3ED5" w:rsidRPr="007214F3" w:rsidRDefault="00BF3FD6" w:rsidP="007605BB">
            <w:pPr>
              <w:widowControl w:val="0"/>
              <w:overflowPunct/>
              <w:snapToGrid w:val="0"/>
              <w:ind w:leftChars="-115" w:left="-276" w:rightChars="26" w:right="62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</w:t>
            </w:r>
            <w:proofErr w:type="gramStart"/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0380C347" w14:textId="36AA3EA7" w:rsidR="007C3ED5" w:rsidRPr="007214F3" w:rsidRDefault="007C3ED5" w:rsidP="009676FF">
            <w:pPr>
              <w:widowControl w:val="0"/>
              <w:tabs>
                <w:tab w:val="left" w:pos="3617"/>
                <w:tab w:val="left" w:pos="8455"/>
              </w:tabs>
              <w:overflowPunct/>
              <w:snapToGrid w:val="0"/>
              <w:ind w:rightChars="-10" w:right="-24" w:firstLineChars="0" w:firstLine="720"/>
              <w:jc w:val="left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C154FB"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695C60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5642A7" w:rsidRPr="00AF297E">
              <w:rPr>
                <w:rFonts w:cs="Times New Roman" w:hint="eastAsia"/>
                <w:color w:val="000000" w:themeColor="text1"/>
                <w:sz w:val="28"/>
                <w:szCs w:val="28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1452E88E" w14:textId="77777777" w:rsidTr="009676F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4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5AD56D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A9A54" w14:textId="5DA1D8D4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746595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695C60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BF594A" w14:textId="462775C7" w:rsidR="007C3ED5" w:rsidRPr="007214F3" w:rsidRDefault="0074659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130C27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695C60">
              <w:rPr>
                <w:rFonts w:cs="Times New Roman" w:hint="eastAsia"/>
                <w:color w:val="000000" w:themeColor="text1"/>
                <w:szCs w:val="20"/>
              </w:rPr>
              <w:t>2</w:t>
            </w:r>
            <w:r w:rsidR="007C3ED5"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D13E61" w14:textId="77777777" w:rsidR="007C3ED5" w:rsidRPr="007214F3" w:rsidRDefault="007C3ED5" w:rsidP="009676FF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9676FF" w:rsidRPr="007214F3" w14:paraId="62885B4E" w14:textId="77777777" w:rsidTr="009676F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8"/>
          <w:tblHeader/>
        </w:trPr>
        <w:tc>
          <w:tcPr>
            <w:tcW w:w="304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B056D8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616" w:type="dxa"/>
            <w:tcBorders>
              <w:bottom w:val="single" w:sz="8" w:space="0" w:color="auto"/>
            </w:tcBorders>
            <w:vAlign w:val="center"/>
          </w:tcPr>
          <w:p w14:paraId="47006C58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76493792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613" w:type="dxa"/>
            <w:tcBorders>
              <w:bottom w:val="single" w:sz="8" w:space="0" w:color="auto"/>
            </w:tcBorders>
            <w:vAlign w:val="center"/>
          </w:tcPr>
          <w:p w14:paraId="71E5C071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1614982E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2F1ECA32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4B3F9D74" w14:textId="030995CD" w:rsidR="007C3ED5" w:rsidRPr="007214F3" w:rsidRDefault="00895B1D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9676FF" w:rsidRPr="007214F3" w14:paraId="1C586E0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4"/>
        </w:trPr>
        <w:tc>
          <w:tcPr>
            <w:tcW w:w="304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23BC51" w14:textId="0A43C196" w:rsidR="005D373E" w:rsidRPr="007214F3" w:rsidRDefault="005D373E" w:rsidP="008657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616" w:type="dxa"/>
            <w:tcBorders>
              <w:top w:val="single" w:sz="8" w:space="0" w:color="auto"/>
              <w:bottom w:val="nil"/>
            </w:tcBorders>
            <w:vAlign w:val="center"/>
          </w:tcPr>
          <w:p w14:paraId="09FC485F" w14:textId="38E5B98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28,820,248,737</w:t>
            </w:r>
          </w:p>
        </w:tc>
        <w:tc>
          <w:tcPr>
            <w:tcW w:w="794" w:type="dxa"/>
            <w:tcBorders>
              <w:top w:val="single" w:sz="8" w:space="0" w:color="auto"/>
              <w:bottom w:val="nil"/>
            </w:tcBorders>
            <w:vAlign w:val="center"/>
          </w:tcPr>
          <w:p w14:paraId="2E7108EE" w14:textId="59642B5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13" w:type="dxa"/>
            <w:tcBorders>
              <w:top w:val="single" w:sz="8" w:space="0" w:color="auto"/>
              <w:bottom w:val="nil"/>
            </w:tcBorders>
            <w:vAlign w:val="center"/>
          </w:tcPr>
          <w:p w14:paraId="41705094" w14:textId="77536E9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26,156,669,224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0CD00780" w14:textId="764B1A1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23BC62CA" w14:textId="7ED3EEE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2,663,579,513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269615" w14:textId="58B7C02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10.18</w:t>
            </w:r>
          </w:p>
        </w:tc>
      </w:tr>
      <w:tr w:rsidR="009676FF" w:rsidRPr="007214F3" w14:paraId="7786028A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078210E9" w14:textId="46873909" w:rsidR="005D373E" w:rsidRPr="007214F3" w:rsidRDefault="005D373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3CF729E" w14:textId="74B228E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11,538,751,437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86CE52C" w14:textId="1881179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40.04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4A0B7A8" w14:textId="61907FB3" w:rsidR="005D373E" w:rsidRPr="0086573F" w:rsidRDefault="005D373E" w:rsidP="0086573F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11,496,073,309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B26660" w14:textId="666FFCA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43.95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0E2926" w14:textId="2D426ECF" w:rsidR="005D373E" w:rsidRPr="0086573F" w:rsidRDefault="005D373E" w:rsidP="0086573F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42,678,128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94D5A18" w14:textId="2165CA1A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0.37</w:t>
            </w:r>
          </w:p>
        </w:tc>
      </w:tr>
      <w:tr w:rsidR="009676FF" w:rsidRPr="007214F3" w14:paraId="6936C574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B1C4E55" w14:textId="49CF6C07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7F609CA" w14:textId="002A8F7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2,990,220,456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4E26E69" w14:textId="60ED707A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10.38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2DB29ECB" w14:textId="0DD85A8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2,675,571,501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8293E9" w14:textId="37D07A0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10.23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4711409" w14:textId="2EC3777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314,648,955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11A4E34" w14:textId="445CA92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11.76</w:t>
            </w:r>
          </w:p>
        </w:tc>
      </w:tr>
      <w:tr w:rsidR="009676FF" w:rsidRPr="007214F3" w14:paraId="019AF3AF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541E58E" w14:textId="2D1FB607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7C106BE6" w14:textId="713D1E7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6,685,650,000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D084560" w14:textId="6F0691A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23.20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15A403A" w14:textId="27F03DD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7,220,150,000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5ECE6E" w14:textId="3ECE939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27.60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22383C" w14:textId="46E01116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- 534,500,000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9D453AE" w14:textId="17E59CD6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- 7.40</w:t>
            </w:r>
          </w:p>
        </w:tc>
      </w:tr>
      <w:tr w:rsidR="009676FF" w:rsidRPr="007214F3" w14:paraId="1E3F4278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0834044" w14:textId="20DAB1EA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6453351" w14:textId="4DED01C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1,093,156,643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7CE7BC3" w14:textId="391DB5C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3.79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76EB504" w14:textId="498910C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827,086,316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2337BE" w14:textId="533C583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3.16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B1E2CF7" w14:textId="4365233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266,070,327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FB001BA" w14:textId="2FB3BAF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32.17</w:t>
            </w:r>
          </w:p>
        </w:tc>
      </w:tr>
      <w:tr w:rsidR="009676FF" w:rsidRPr="007214F3" w14:paraId="015D7853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BE5BFD8" w14:textId="631306C9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存貨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7FDC1E6" w14:textId="67533C2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319,214,361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D0454EC" w14:textId="71145C0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1.11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A3A9655" w14:textId="6550B6D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315,456,885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A62859" w14:textId="0FD7648A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1.21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66C6A2" w14:textId="7DB57B28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3,757,476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2DF08B2" w14:textId="367D3D9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1.19</w:t>
            </w:r>
          </w:p>
        </w:tc>
      </w:tr>
      <w:tr w:rsidR="009676FF" w:rsidRPr="007214F3" w14:paraId="2DF6B26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DDAB97" w14:textId="2B61D2C4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480CBCD6" w14:textId="56F585E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403,953,094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BB54239" w14:textId="761867B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1.40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3BA4E6F" w14:textId="6A324F06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399,496,175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D5FEE55" w14:textId="75CBBA0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1.53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447364D" w14:textId="256BB4A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4,456,919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FB18E4" w14:textId="2D8A587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1.12</w:t>
            </w:r>
          </w:p>
        </w:tc>
      </w:tr>
      <w:tr w:rsidR="009676FF" w:rsidRPr="007214F3" w14:paraId="4823B9AA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C26EF82" w14:textId="2F5D8097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spacing w:val="-6"/>
                <w:kern w:val="0"/>
                <w:sz w:val="22"/>
              </w:rPr>
              <w:t>墊款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CBF431E" w14:textId="71B169A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46,556,883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07E9729" w14:textId="4E213FE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0.16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379E1C0" w14:textId="59FA8218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58,312,432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D66522" w14:textId="78F6617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0.22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F28FCA" w14:textId="70E59B6D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- 11,755,549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082E1F8" w14:textId="17F6EE8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- 20.16</w:t>
            </w:r>
          </w:p>
        </w:tc>
      </w:tr>
      <w:tr w:rsidR="009676FF" w:rsidRPr="007214F3" w14:paraId="4034B058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D968F0B" w14:textId="6FEB748B" w:rsidR="005D373E" w:rsidRPr="00422920" w:rsidRDefault="005D373E" w:rsidP="00254A04">
            <w:pPr>
              <w:widowControl w:val="0"/>
              <w:overflowPunct/>
              <w:ind w:leftChars="100" w:left="240" w:rightChars="37" w:right="89" w:firstLineChars="0" w:firstLine="0"/>
              <w:jc w:val="distribute"/>
              <w:rPr>
                <w:rFonts w:cs="Times New Roman"/>
                <w:color w:val="000000" w:themeColor="text1"/>
                <w:spacing w:val="-32"/>
                <w:kern w:val="0"/>
                <w:sz w:val="22"/>
                <w:szCs w:val="20"/>
              </w:rPr>
            </w:pPr>
            <w:r w:rsidRPr="00422920">
              <w:rPr>
                <w:spacing w:val="-32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3FA5C22" w14:textId="17EB93C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7,455,330,535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6AD549A" w14:textId="0C7E254D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25.87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2936006" w14:textId="161FD16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5,957,209,001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D7BC57" w14:textId="071EA5F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22.78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161409A" w14:textId="1B54AF9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1,498,121,534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F83C79" w14:textId="2F54062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25.15</w:t>
            </w:r>
          </w:p>
        </w:tc>
      </w:tr>
      <w:tr w:rsidR="009676FF" w:rsidRPr="007214F3" w14:paraId="3EC86C5F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05DF743" w14:textId="3CCD7861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6FE39044" w14:textId="56C3877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7,455,330,535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822731F" w14:textId="524914B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25.87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2CA72DD3" w14:textId="6267C60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5,957,209,001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95CF05" w14:textId="1C67291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22.78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233C4B7" w14:textId="5A943DB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1,498,121,534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70E686A" w14:textId="091D855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25.15</w:t>
            </w:r>
          </w:p>
        </w:tc>
      </w:tr>
      <w:tr w:rsidR="009676FF" w:rsidRPr="007214F3" w14:paraId="6FA2D91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F24564" w14:textId="78D9FFE1" w:rsidR="005D373E" w:rsidRPr="007214F3" w:rsidRDefault="005D373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4E5CCEBD" w14:textId="72D918A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9,706,644,963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59741874" w14:textId="1D16583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33.68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5DAF447" w14:textId="3862D49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8,612,767,224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DA3556" w14:textId="05EF162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32.93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D3D1384" w14:textId="33C8737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1,093,877,739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B22584F" w14:textId="60CF502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12.70</w:t>
            </w:r>
          </w:p>
        </w:tc>
      </w:tr>
      <w:tr w:rsidR="009676FF" w:rsidRPr="007214F3" w14:paraId="20CF4D4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56F3413" w14:textId="7CFF610E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土地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62DAC53" w14:textId="12CD24DD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2,342,025,776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138A373" w14:textId="5D9397D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8.13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4E34E91" w14:textId="22E8886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1,477,725,570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49D7B6" w14:textId="07E517B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5.65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EE51C17" w14:textId="6DA89E9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864,300,206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6734FF5" w14:textId="53D7E65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58.49</w:t>
            </w:r>
          </w:p>
        </w:tc>
      </w:tr>
      <w:tr w:rsidR="009676FF" w:rsidRPr="007214F3" w14:paraId="2D73C9CC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BD4B6D8" w14:textId="39845C90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A7767B1" w14:textId="11D3067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4,874,357,814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1D1C85F" w14:textId="61AFDD4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16.91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8009A89" w14:textId="759CD97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5,021,488,827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A355230" w14:textId="7CC704E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19.20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A9EBBCD" w14:textId="476DA91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- 147,131,013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697826F" w14:textId="59E4B2E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- 2.93</w:t>
            </w:r>
          </w:p>
        </w:tc>
      </w:tr>
      <w:tr w:rsidR="009676FF" w:rsidRPr="007214F3" w14:paraId="4A40A0DE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E11591F" w14:textId="14EC7C6F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A94D514" w14:textId="59BA04E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1,473,659,880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ABF1971" w14:textId="391C121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5.11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03FA7DD" w14:textId="3C1421F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1,443,970,384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17C2BF" w14:textId="0764854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5.52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B96DDB8" w14:textId="51335D18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29,689,496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C4CEDB" w14:textId="742F4A26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2.06</w:t>
            </w:r>
          </w:p>
        </w:tc>
      </w:tr>
      <w:tr w:rsidR="009676FF" w:rsidRPr="007214F3" w14:paraId="601BB0F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C684169" w14:textId="59010343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6A22E0A" w14:textId="0E4676A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23,460,636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6CD07C2" w14:textId="556939E6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02AF53F4" w14:textId="46CE84D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15,414,525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346D24" w14:textId="1A1C4FB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54BCC15" w14:textId="5298F528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8,046,111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7E10F7C" w14:textId="4FD7595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52.20</w:t>
            </w:r>
          </w:p>
        </w:tc>
      </w:tr>
      <w:tr w:rsidR="009676FF" w:rsidRPr="007214F3" w14:paraId="46203234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1608797" w14:textId="3AA5B2B0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F3E6481" w14:textId="74FD81DD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58,827,320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7A268A0" w14:textId="13A1D2E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C94B211" w14:textId="2E99133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65,934,581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F801E40" w14:textId="064C6B9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115628F" w14:textId="45353F5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- 7,107,261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C72AB3E" w14:textId="7E89AAD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- 10.78</w:t>
            </w:r>
          </w:p>
        </w:tc>
      </w:tr>
      <w:tr w:rsidR="009676FF" w:rsidRPr="007214F3" w14:paraId="2A703A64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C32E193" w14:textId="78B0E2FB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7049D1F" w14:textId="78D214B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934,313,537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70C6422" w14:textId="70CCB26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3.24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16A5D32" w14:textId="1052CE9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588,233,337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8860FEB" w14:textId="085C406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2.25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A1D9286" w14:textId="77BAF35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346,080,200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B8AE496" w14:textId="3A9EEFAD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58.83</w:t>
            </w:r>
          </w:p>
        </w:tc>
      </w:tr>
      <w:tr w:rsidR="009676FF" w:rsidRPr="007214F3" w14:paraId="009D2F2A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E7CD762" w14:textId="7582D0EA" w:rsidR="005D373E" w:rsidRPr="007214F3" w:rsidRDefault="005D373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65FA844" w14:textId="6698F53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111,542,953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EC6EE21" w14:textId="657634F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0.39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0AA2F05" w14:textId="4AA944B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84,130,690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BDAB426" w14:textId="48861E7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0.32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03DEDC6" w14:textId="391E474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27,412,263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2D781D8" w14:textId="712007B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32.58</w:t>
            </w:r>
          </w:p>
        </w:tc>
      </w:tr>
      <w:tr w:rsidR="009676FF" w:rsidRPr="007214F3" w14:paraId="50250841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270B24" w14:textId="25D7C079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59E33659" w14:textId="04A80B1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111,542,953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CA8EA9A" w14:textId="4CEC5A12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0.39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773D1E9D" w14:textId="4979964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84,130,690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ECC52DC" w14:textId="76B6EC1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0.32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93BC6D" w14:textId="5FBC5F3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27,412,263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1B0A133" w14:textId="27E907F3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32.58</w:t>
            </w:r>
          </w:p>
        </w:tc>
      </w:tr>
      <w:tr w:rsidR="009676FF" w:rsidRPr="007214F3" w14:paraId="2D7C8FC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7BA8094" w14:textId="48F7AAC7" w:rsidR="005D373E" w:rsidRPr="007214F3" w:rsidRDefault="005D373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8E374E0" w14:textId="6361B864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7,978,849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9077751" w14:textId="0C26468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E790BE8" w14:textId="7883A7D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6,489,000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CAA6F0" w14:textId="1799AC4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D730EFE" w14:textId="12688DA8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1,489,849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212FCE5" w14:textId="7085C88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22.96</w:t>
            </w:r>
          </w:p>
        </w:tc>
      </w:tr>
      <w:tr w:rsidR="009676FF" w:rsidRPr="007214F3" w14:paraId="196CB1E4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3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EA44359" w14:textId="4AF39EC9" w:rsidR="005D373E" w:rsidRPr="007214F3" w:rsidRDefault="005D373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1EB88274" w14:textId="56F9B2F5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7,978,849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7715CCE" w14:textId="46FFADE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3021B4F" w14:textId="25AD9F5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6,489,000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2DE82AF" w14:textId="5816467C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D485D5F" w14:textId="795A311E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1,489,849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C32F1A3" w14:textId="77D8A0E1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22.96</w:t>
            </w:r>
          </w:p>
        </w:tc>
      </w:tr>
      <w:tr w:rsidR="009676FF" w:rsidRPr="007214F3" w14:paraId="545029D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4"/>
        </w:trPr>
        <w:tc>
          <w:tcPr>
            <w:tcW w:w="30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954083" w14:textId="73B7765F" w:rsidR="005D373E" w:rsidRPr="007214F3" w:rsidRDefault="005D373E" w:rsidP="008657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616" w:type="dxa"/>
            <w:tcBorders>
              <w:top w:val="nil"/>
              <w:bottom w:val="single" w:sz="8" w:space="0" w:color="auto"/>
            </w:tcBorders>
            <w:vAlign w:val="center"/>
          </w:tcPr>
          <w:p w14:paraId="59D8D773" w14:textId="50A034D9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28,820,248,737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6ECE4C43" w14:textId="17102EAB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13" w:type="dxa"/>
            <w:tcBorders>
              <w:top w:val="nil"/>
              <w:bottom w:val="single" w:sz="8" w:space="0" w:color="auto"/>
            </w:tcBorders>
            <w:vAlign w:val="center"/>
          </w:tcPr>
          <w:p w14:paraId="7B509F59" w14:textId="088D5E7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26,156,669,224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5EFE00A8" w14:textId="0D790CB7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516C1974" w14:textId="5627F670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2,663,579,513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194A9D" w14:textId="0D22735F" w:rsidR="005D373E" w:rsidRPr="0086573F" w:rsidRDefault="005D373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10.18</w:t>
            </w:r>
          </w:p>
        </w:tc>
      </w:tr>
    </w:tbl>
    <w:p w14:paraId="7115A2E5" w14:textId="7874B20D" w:rsidR="00F77760" w:rsidRDefault="007C3ED5" w:rsidP="00746595">
      <w:pPr>
        <w:tabs>
          <w:tab w:val="left" w:pos="504"/>
        </w:tabs>
        <w:adjustRightInd w:val="0"/>
        <w:snapToGrid w:val="0"/>
        <w:spacing w:line="0" w:lineRule="atLeast"/>
        <w:ind w:left="40" w:hangingChars="22" w:hanging="40"/>
        <w:rPr>
          <w:color w:val="000000" w:themeColor="text1"/>
          <w:sz w:val="18"/>
          <w:szCs w:val="18"/>
        </w:rPr>
      </w:pPr>
      <w:proofErr w:type="gramStart"/>
      <w:r w:rsidRPr="007214F3">
        <w:rPr>
          <w:rFonts w:cs="Times New Roman"/>
          <w:color w:val="000000" w:themeColor="text1"/>
          <w:sz w:val="18"/>
          <w:szCs w:val="18"/>
        </w:rPr>
        <w:t>註</w:t>
      </w:r>
      <w:proofErr w:type="gramEnd"/>
      <w:r w:rsidRPr="007214F3">
        <w:rPr>
          <w:rFonts w:cs="Times New Roman"/>
          <w:color w:val="000000" w:themeColor="text1"/>
          <w:sz w:val="18"/>
          <w:szCs w:val="18"/>
        </w:rPr>
        <w:t>：</w:t>
      </w:r>
      <w:r w:rsidR="00BE0BC2">
        <w:rPr>
          <w:rFonts w:cs="Times New Roman" w:hint="eastAsia"/>
          <w:color w:val="000000" w:themeColor="text1"/>
          <w:sz w:val="18"/>
          <w:szCs w:val="18"/>
        </w:rPr>
        <w:t>1</w:t>
      </w:r>
      <w:r w:rsidR="00BE0BC2">
        <w:rPr>
          <w:rFonts w:cs="Times New Roman"/>
          <w:color w:val="000000" w:themeColor="text1"/>
          <w:sz w:val="18"/>
          <w:szCs w:val="18"/>
        </w:rPr>
        <w:t>.</w:t>
      </w:r>
      <w:r w:rsidR="00736ADD" w:rsidRPr="007214F3">
        <w:rPr>
          <w:color w:val="000000" w:themeColor="text1"/>
          <w:sz w:val="18"/>
          <w:szCs w:val="18"/>
        </w:rPr>
        <w:t>信託代理與保證資產（負債），</w:t>
      </w:r>
      <w:r w:rsidR="00995FE1" w:rsidRPr="007214F3">
        <w:rPr>
          <w:color w:val="000000" w:themeColor="text1"/>
          <w:sz w:val="18"/>
          <w:szCs w:val="18"/>
        </w:rPr>
        <w:t>11</w:t>
      </w:r>
      <w:r w:rsidR="005D373E">
        <w:rPr>
          <w:rFonts w:hint="eastAsia"/>
          <w:color w:val="000000" w:themeColor="text1"/>
          <w:sz w:val="18"/>
          <w:szCs w:val="18"/>
        </w:rPr>
        <w:t>3</w:t>
      </w:r>
      <w:r w:rsidR="00736ADD" w:rsidRPr="007214F3">
        <w:rPr>
          <w:color w:val="000000" w:themeColor="text1"/>
          <w:sz w:val="18"/>
          <w:szCs w:val="18"/>
        </w:rPr>
        <w:t>年底及11</w:t>
      </w:r>
      <w:r w:rsidR="005D373E">
        <w:rPr>
          <w:rFonts w:hint="eastAsia"/>
          <w:color w:val="000000" w:themeColor="text1"/>
          <w:sz w:val="18"/>
          <w:szCs w:val="18"/>
        </w:rPr>
        <w:t>2</w:t>
      </w:r>
      <w:r w:rsidR="00736ADD" w:rsidRPr="007214F3">
        <w:rPr>
          <w:color w:val="000000" w:themeColor="text1"/>
          <w:sz w:val="18"/>
          <w:szCs w:val="18"/>
        </w:rPr>
        <w:t>年底各有</w:t>
      </w:r>
      <w:r w:rsidR="005D373E" w:rsidRPr="009C22C9">
        <w:rPr>
          <w:sz w:val="18"/>
          <w:szCs w:val="18"/>
        </w:rPr>
        <w:t>202,139,049</w:t>
      </w:r>
      <w:r w:rsidR="00736ADD" w:rsidRPr="007214F3">
        <w:rPr>
          <w:color w:val="000000" w:themeColor="text1"/>
          <w:sz w:val="18"/>
          <w:szCs w:val="18"/>
        </w:rPr>
        <w:t>元及</w:t>
      </w:r>
      <w:r w:rsidR="005D373E" w:rsidRPr="009C22C9">
        <w:rPr>
          <w:sz w:val="18"/>
          <w:szCs w:val="18"/>
        </w:rPr>
        <w:t>511,692,759</w:t>
      </w:r>
      <w:r w:rsidR="00736ADD" w:rsidRPr="007214F3">
        <w:rPr>
          <w:color w:val="000000" w:themeColor="text1"/>
          <w:sz w:val="18"/>
          <w:szCs w:val="18"/>
        </w:rPr>
        <w:t>元。</w:t>
      </w:r>
    </w:p>
    <w:p w14:paraId="2FDF9702" w14:textId="28438247" w:rsidR="00BE0BC2" w:rsidRPr="00D500DB" w:rsidRDefault="00BE0BC2" w:rsidP="003F5AA1">
      <w:pPr>
        <w:tabs>
          <w:tab w:val="left" w:pos="504"/>
        </w:tabs>
        <w:adjustRightInd w:val="0"/>
        <w:snapToGrid w:val="0"/>
        <w:spacing w:line="240" w:lineRule="exact"/>
        <w:ind w:leftChars="150" w:left="540" w:hangingChars="100" w:hanging="180"/>
        <w:rPr>
          <w:sz w:val="18"/>
          <w:szCs w:val="18"/>
        </w:rPr>
      </w:pPr>
      <w:r w:rsidRPr="00D500DB">
        <w:rPr>
          <w:rFonts w:hint="eastAsia"/>
          <w:sz w:val="18"/>
          <w:szCs w:val="18"/>
        </w:rPr>
        <w:t>2</w:t>
      </w:r>
      <w:r w:rsidRPr="00D500DB">
        <w:rPr>
          <w:sz w:val="18"/>
          <w:szCs w:val="18"/>
        </w:rPr>
        <w:t>.</w:t>
      </w:r>
      <w:r w:rsidR="004E535A" w:rsidRPr="00D500DB">
        <w:rPr>
          <w:rFonts w:cs="Times New Roman" w:hint="eastAsia"/>
          <w:sz w:val="18"/>
          <w:szCs w:val="18"/>
        </w:rPr>
        <w:t>本表「什項資產」與「什項負債」1</w:t>
      </w:r>
      <w:r w:rsidR="004E535A" w:rsidRPr="00D500DB">
        <w:rPr>
          <w:rFonts w:cs="Times New Roman"/>
          <w:sz w:val="18"/>
          <w:szCs w:val="18"/>
        </w:rPr>
        <w:t>12</w:t>
      </w:r>
      <w:r w:rsidR="004E535A" w:rsidRPr="00D500DB">
        <w:rPr>
          <w:rFonts w:cs="Times New Roman" w:hint="eastAsia"/>
          <w:sz w:val="18"/>
          <w:szCs w:val="18"/>
        </w:rPr>
        <w:t>年12月31日金額，配合行政院主計總處自</w:t>
      </w:r>
      <w:proofErr w:type="gramStart"/>
      <w:r w:rsidR="004E535A" w:rsidRPr="00D500DB">
        <w:rPr>
          <w:rFonts w:cs="Times New Roman" w:hint="eastAsia"/>
          <w:sz w:val="18"/>
          <w:szCs w:val="18"/>
        </w:rPr>
        <w:t>113</w:t>
      </w:r>
      <w:proofErr w:type="gramEnd"/>
      <w:r w:rsidR="004E535A" w:rsidRPr="00D500DB">
        <w:rPr>
          <w:rFonts w:cs="Times New Roman" w:hint="eastAsia"/>
          <w:sz w:val="18"/>
          <w:szCs w:val="18"/>
        </w:rPr>
        <w:t>年度起將「應付代管資產」由</w:t>
      </w:r>
      <w:r w:rsidR="002431AE" w:rsidRPr="00D500DB">
        <w:rPr>
          <w:rFonts w:cs="Times New Roman" w:hint="eastAsia"/>
          <w:sz w:val="18"/>
          <w:szCs w:val="18"/>
        </w:rPr>
        <w:t>「什項負債」</w:t>
      </w:r>
      <w:r w:rsidR="004E535A" w:rsidRPr="00D500DB">
        <w:rPr>
          <w:rFonts w:cs="Times New Roman" w:hint="eastAsia"/>
          <w:sz w:val="18"/>
          <w:szCs w:val="18"/>
        </w:rPr>
        <w:t>移列至</w:t>
      </w:r>
      <w:r w:rsidR="002431AE" w:rsidRPr="00D500DB">
        <w:rPr>
          <w:rFonts w:cs="Times New Roman" w:hint="eastAsia"/>
          <w:sz w:val="18"/>
          <w:szCs w:val="18"/>
        </w:rPr>
        <w:t>「什項資產」</w:t>
      </w:r>
      <w:r w:rsidR="006F0571">
        <w:rPr>
          <w:rFonts w:cs="Times New Roman" w:hint="eastAsia"/>
          <w:sz w:val="18"/>
          <w:szCs w:val="18"/>
        </w:rPr>
        <w:t>之減項</w:t>
      </w:r>
      <w:r w:rsidR="002431AE" w:rsidRPr="00D500DB">
        <w:rPr>
          <w:rFonts w:cs="Times New Roman" w:hint="eastAsia"/>
          <w:sz w:val="18"/>
          <w:szCs w:val="18"/>
        </w:rPr>
        <w:t>，</w:t>
      </w:r>
      <w:r w:rsidR="004E535A" w:rsidRPr="00D500DB">
        <w:rPr>
          <w:rFonts w:cs="Times New Roman" w:hint="eastAsia"/>
          <w:sz w:val="18"/>
          <w:szCs w:val="18"/>
        </w:rPr>
        <w:t>辦理重分類。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8"/>
        <w:gridCol w:w="1614"/>
        <w:gridCol w:w="798"/>
        <w:gridCol w:w="1609"/>
        <w:gridCol w:w="798"/>
        <w:gridCol w:w="1554"/>
        <w:gridCol w:w="784"/>
      </w:tblGrid>
      <w:tr w:rsidR="007214F3" w:rsidRPr="007214F3" w14:paraId="72E98478" w14:textId="77777777" w:rsidTr="005A396B">
        <w:trPr>
          <w:trHeight w:val="562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61717E9" w14:textId="233919A7" w:rsidR="00F77760" w:rsidRDefault="00963745" w:rsidP="007605BB">
            <w:pPr>
              <w:widowControl w:val="0"/>
              <w:overflowPunct/>
              <w:snapToGrid w:val="0"/>
              <w:ind w:rightChars="-11" w:right="-26" w:firstLineChars="193" w:firstLine="618"/>
              <w:jc w:val="center"/>
              <w:rPr>
                <w:rFonts w:cs="Times New Roman"/>
                <w:bCs/>
                <w:color w:val="000000" w:themeColor="text1"/>
                <w:sz w:val="3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4D62B6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</w:t>
            </w:r>
            <w:proofErr w:type="gramStart"/>
            <w:r w:rsidR="004D62B6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4D62B6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9676FF" w:rsidRPr="009676FF">
              <w:rPr>
                <w:rFonts w:cs="Times New Roman"/>
                <w:bCs/>
                <w:color w:val="000000" w:themeColor="text1"/>
                <w:sz w:val="32"/>
                <w:szCs w:val="20"/>
              </w:rPr>
              <w:t>(續)</w:t>
            </w:r>
          </w:p>
          <w:p w14:paraId="1EFD3511" w14:textId="3C326A07" w:rsidR="00F77760" w:rsidRPr="007214F3" w:rsidRDefault="00F77760" w:rsidP="009676FF">
            <w:pPr>
              <w:widowControl w:val="0"/>
              <w:tabs>
                <w:tab w:val="left" w:pos="3631"/>
                <w:tab w:val="left" w:pos="8451"/>
              </w:tabs>
              <w:overflowPunct/>
              <w:snapToGrid w:val="0"/>
              <w:spacing w:line="240" w:lineRule="atLeast"/>
              <w:ind w:rightChars="-102" w:right="-245" w:firstLineChars="0" w:firstLine="1049"/>
              <w:jc w:val="left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C33DEE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5642A7" w:rsidRPr="00AF297E">
              <w:rPr>
                <w:rFonts w:cs="Times New Roman" w:hint="eastAsia"/>
                <w:color w:val="000000" w:themeColor="text1"/>
                <w:sz w:val="28"/>
                <w:szCs w:val="28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0230580C" w14:textId="77777777" w:rsidTr="00865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0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BF1C0" w14:textId="77777777" w:rsidR="00FE4AAC" w:rsidRPr="007214F3" w:rsidRDefault="00FE4AAC" w:rsidP="00FE4AA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41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AC5F37F" w14:textId="60D3EF3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2F743F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C33DEE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40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1B1114" w14:textId="641BD4CF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27" w:firstLine="65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11</w:t>
            </w:r>
            <w:r w:rsidR="00C33DEE">
              <w:rPr>
                <w:rFonts w:cs="Times New Roman" w:hint="eastAsia"/>
                <w:color w:val="000000" w:themeColor="text1"/>
                <w:szCs w:val="20"/>
              </w:rPr>
              <w:t>2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6AD9C0" w14:textId="77777777" w:rsidR="00FE4AAC" w:rsidRPr="007214F3" w:rsidRDefault="00FE4AAC" w:rsidP="0086573F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14639D67" w14:textId="77777777" w:rsidTr="00865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  <w:tblHeader/>
        </w:trPr>
        <w:tc>
          <w:tcPr>
            <w:tcW w:w="30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AE67CE" w14:textId="77777777" w:rsidR="00FE4AAC" w:rsidRPr="007214F3" w:rsidRDefault="00FE4AAC" w:rsidP="00FE4AA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614" w:type="dxa"/>
            <w:tcBorders>
              <w:bottom w:val="single" w:sz="8" w:space="0" w:color="auto"/>
            </w:tcBorders>
            <w:vAlign w:val="center"/>
          </w:tcPr>
          <w:p w14:paraId="24D0FA18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0017344D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153E2FB0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0DB831E2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6E5E5C0C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34FE21CE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C33DEE" w:rsidRPr="007214F3" w14:paraId="289C27B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304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9A296C" w14:textId="4C11DDA0" w:rsidR="00C33DEE" w:rsidRPr="007214F3" w:rsidRDefault="00C33DEE" w:rsidP="008657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614" w:type="dxa"/>
            <w:tcBorders>
              <w:top w:val="single" w:sz="8" w:space="0" w:color="auto"/>
              <w:bottom w:val="nil"/>
            </w:tcBorders>
            <w:vAlign w:val="center"/>
          </w:tcPr>
          <w:p w14:paraId="5133E621" w14:textId="247EAAA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7,108,038,561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4F106E48" w14:textId="131060D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24.66</w:t>
            </w:r>
          </w:p>
        </w:tc>
        <w:tc>
          <w:tcPr>
            <w:tcW w:w="1609" w:type="dxa"/>
            <w:tcBorders>
              <w:top w:val="single" w:sz="8" w:space="0" w:color="auto"/>
              <w:bottom w:val="nil"/>
            </w:tcBorders>
            <w:vAlign w:val="center"/>
          </w:tcPr>
          <w:p w14:paraId="4463A862" w14:textId="54B89D4D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6,031,623,802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3E3F847A" w14:textId="0431C94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23.06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25CA2419" w14:textId="68FE028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1,076,414,759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6D79C83" w14:textId="48AC092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17.85</w:t>
            </w:r>
          </w:p>
        </w:tc>
      </w:tr>
      <w:tr w:rsidR="00C33DEE" w:rsidRPr="007214F3" w14:paraId="2238D7A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09ACF81E" w14:textId="3C02C22E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BB75FCE" w14:textId="17BE47BF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3,842,139,015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E3318F" w14:textId="371B8BB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13.33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AF11EFB" w14:textId="221E1FE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3,345,711,262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3E4976" w14:textId="14C25FD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12.79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95429C" w14:textId="71673E9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496,427,753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0290F32" w14:textId="6DB56FC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14.84</w:t>
            </w:r>
          </w:p>
        </w:tc>
      </w:tr>
      <w:tr w:rsidR="00C33DEE" w:rsidRPr="007214F3" w14:paraId="3E1D221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9B6812D" w14:textId="42C9E335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986952E" w14:textId="51CD72C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2,894,584,232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B15ED09" w14:textId="4B8637F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10.04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3335E9E" w14:textId="57A127C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2,600,189,086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C1A00D" w14:textId="2E591171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9.94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325E598" w14:textId="3126EBCD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294,395,146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FE5CE03" w14:textId="1676007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11.32</w:t>
            </w:r>
          </w:p>
        </w:tc>
      </w:tr>
      <w:tr w:rsidR="00C33DEE" w:rsidRPr="007214F3" w14:paraId="7DA99C0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EB2378D" w14:textId="62E8983B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60A22F2" w14:textId="40EF789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947,554,783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EB682C" w14:textId="77CFE2A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3.29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B0813AF" w14:textId="2C07D2E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745,522,176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E80727" w14:textId="6F2E1B7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2.85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3673044" w14:textId="18219575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202,032,607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8B39D62" w14:textId="5E06500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27.10</w:t>
            </w:r>
          </w:p>
        </w:tc>
      </w:tr>
      <w:tr w:rsidR="00C33DEE" w:rsidRPr="007214F3" w14:paraId="0E8ADEE8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ED3BA2B" w14:textId="7834B920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B99E6C0" w14:textId="4A8AD79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2,162,025,776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363993" w14:textId="558FDF6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7.50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D4BB6D6" w14:textId="7588D88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1,377,725,570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CB201F1" w14:textId="6DEE24B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5.27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0137FD" w14:textId="1C37EC9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784,300,206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DCDE303" w14:textId="2A7FB75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56.93</w:t>
            </w:r>
          </w:p>
        </w:tc>
      </w:tr>
      <w:tr w:rsidR="00C33DEE" w:rsidRPr="007214F3" w14:paraId="3A697011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009624A8" w14:textId="69C55680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B08E141" w14:textId="166F438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2,162,025,776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B63223" w14:textId="002811E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7.50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EAE3E8B" w14:textId="5D616A6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1,377,725,570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A24A24" w14:textId="101E953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5.27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603136E" w14:textId="104B643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784,300,206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F0D4051" w14:textId="301223E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56.93</w:t>
            </w:r>
          </w:p>
        </w:tc>
      </w:tr>
      <w:tr w:rsidR="00C33DEE" w:rsidRPr="007214F3" w14:paraId="5648CB6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9FD13C4" w14:textId="22D8EA0A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CEC2D00" w14:textId="3E25165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1,103,873,770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B87614C" w14:textId="7BE854D0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3.83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3AC63AB" w14:textId="04815E7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1,308,186,970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7886C3" w14:textId="2F9E16E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5D6D968" w14:textId="30FE690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- 204,313,200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E5F3A34" w14:textId="3925F0B1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- 15.62</w:t>
            </w:r>
          </w:p>
        </w:tc>
      </w:tr>
      <w:tr w:rsidR="00C33DEE" w:rsidRPr="007214F3" w14:paraId="472DE52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41B051FD" w14:textId="2480C674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4461E65" w14:textId="3E29EE5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142,935,887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108C71C" w14:textId="090B4E4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8CB3C6A" w14:textId="755ADCF5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120,318,835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D96DAC" w14:textId="3B7569F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0.46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513E0C" w14:textId="16E516A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22,617,052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C60EAE" w14:textId="34BC38D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18.80</w:t>
            </w:r>
          </w:p>
        </w:tc>
      </w:tr>
      <w:tr w:rsidR="00C33DEE" w:rsidRPr="007214F3" w14:paraId="2E487E4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46BCEEFF" w14:textId="65C3A4AA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92980B4" w14:textId="4E814E3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960,937,883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3B71F4" w14:textId="096BBE8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3.33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B8F5B16" w14:textId="72E9084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1,187,868,135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5A60C5F" w14:textId="187CE00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4.54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E3566E4" w14:textId="00D0A15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- 226,930,252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1B8EC28" w14:textId="135BD8A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- 19.10</w:t>
            </w:r>
          </w:p>
        </w:tc>
      </w:tr>
      <w:tr w:rsidR="00C33DEE" w:rsidRPr="007214F3" w14:paraId="63BCF43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2E20D857" w14:textId="608C6B24" w:rsidR="00C33DEE" w:rsidRPr="007214F3" w:rsidRDefault="00C33DEE" w:rsidP="008657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D183FB9" w14:textId="629D5E7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21,712,210,176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65165EF" w14:textId="3F4F5A4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75.34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BC077D6" w14:textId="741763E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20,125,045,422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C229CF" w14:textId="4C32D4E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76.94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0CA8E3E" w14:textId="25C81B6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1,587,164,754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5BFA22A" w14:textId="4724DCF9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7.89</w:t>
            </w:r>
          </w:p>
        </w:tc>
      </w:tr>
      <w:tr w:rsidR="00C33DEE" w:rsidRPr="007214F3" w14:paraId="0FCFC2DF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2F26681" w14:textId="77852C89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853525C" w14:textId="255A4E3D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16,777,350,566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8B51AF" w14:textId="661622D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58.21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EC9A49B" w14:textId="29BEEAE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12,776,714,566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BC95DE" w14:textId="6DB8D049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48.85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CE2B08" w14:textId="4814CBBB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4,000,636,000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155B363" w14:textId="703ECFE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31.31</w:t>
            </w:r>
          </w:p>
        </w:tc>
      </w:tr>
      <w:tr w:rsidR="00C33DEE" w:rsidRPr="007214F3" w14:paraId="73F5116D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307399B0" w14:textId="6C844411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DDBC303" w14:textId="6253425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16,777,350,566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D52E45" w14:textId="49AE59F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58.21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75CE149" w14:textId="7024D0B0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12,776,714,566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3B8DA8" w14:textId="3AC40AA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48.85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4B61B3C" w14:textId="695FCA3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4,000,636,000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93F7EEC" w14:textId="2E26D0C9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31.31</w:t>
            </w:r>
          </w:p>
        </w:tc>
      </w:tr>
      <w:tr w:rsidR="00C33DEE" w:rsidRPr="007214F3" w14:paraId="233A68F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1BAA7FCE" w14:textId="4FF37079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6F5C964" w14:textId="6CDFE5E5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1,361,382,654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E3BED13" w14:textId="23569811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4.72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C02D388" w14:textId="4881305D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1,543,688,654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379FC3F" w14:textId="0E8E3E8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5.90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CECFD5" w14:textId="0FDF617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- 182,306,000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E07FB24" w14:textId="3973275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- 11.81</w:t>
            </w:r>
          </w:p>
        </w:tc>
      </w:tr>
      <w:tr w:rsidR="00C33DEE" w:rsidRPr="007214F3" w14:paraId="49943EC3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12D9EA95" w14:textId="1CE0B589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D090C9A" w14:textId="02C5449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924,438,654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F354BCE" w14:textId="42BF681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3.21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AAA1233" w14:textId="0C0D5C45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924,438,654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9890BD1" w14:textId="578A8B7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3.53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9709DF" w14:textId="3F4CDAE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2628BA5" w14:textId="2E8F030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C33DEE" w:rsidRPr="007214F3" w14:paraId="44F4034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5738A890" w14:textId="05388930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3A78177" w14:textId="56B42A07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436,944,000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1E9450" w14:textId="7026F6B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1.52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C2C91FB" w14:textId="43C014C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619,250,000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E950FB" w14:textId="56EE8026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2.37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5D47E55" w14:textId="08DBD86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- 182,306,000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3FF51DB" w14:textId="6EE08A69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- 29.44</w:t>
            </w:r>
          </w:p>
        </w:tc>
      </w:tr>
      <w:tr w:rsidR="00C33DEE" w:rsidRPr="007214F3" w14:paraId="3F450996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02E3732" w14:textId="7279CB4C" w:rsidR="00C33DEE" w:rsidRPr="007214F3" w:rsidRDefault="00C33DEE" w:rsidP="008657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8085DCA" w14:textId="00DAA28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3,573,476,956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030C6A" w14:textId="3C41053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12.40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40005EB" w14:textId="7E0E81C3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5,804,642,202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EFBFD2" w14:textId="2895D71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22.19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9E9EA7" w14:textId="5DBDD764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- 2,231,165,246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F392B76" w14:textId="429CDAB2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- 38.44</w:t>
            </w:r>
          </w:p>
        </w:tc>
      </w:tr>
      <w:tr w:rsidR="00C33DEE" w:rsidRPr="007214F3" w14:paraId="09187A6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568D906A" w14:textId="53339791" w:rsidR="00C33DEE" w:rsidRPr="007214F3" w:rsidRDefault="00C33DEE" w:rsidP="0086573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FEA12F2" w14:textId="16C0DB4E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3,573,476,956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E578A0" w14:textId="37927331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12.40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B515A21" w14:textId="7AD8E8F5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5,804,642,202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AFB932E" w14:textId="0E995259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sz w:val="18"/>
                <w:szCs w:val="18"/>
              </w:rPr>
              <w:t>22.19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04A3AD5" w14:textId="25FC883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- 2,231,165,246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ABFBF3D" w14:textId="5247066C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- 38.44</w:t>
            </w:r>
          </w:p>
        </w:tc>
      </w:tr>
      <w:tr w:rsidR="00C33DEE" w:rsidRPr="007214F3" w14:paraId="343C12E4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30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1C82D5" w14:textId="2DDB3326" w:rsidR="00C33DEE" w:rsidRPr="007214F3" w:rsidRDefault="00C33DEE" w:rsidP="008657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614" w:type="dxa"/>
            <w:tcBorders>
              <w:top w:val="nil"/>
              <w:bottom w:val="single" w:sz="8" w:space="0" w:color="auto"/>
            </w:tcBorders>
            <w:vAlign w:val="center"/>
          </w:tcPr>
          <w:p w14:paraId="5FD3EECF" w14:textId="47012720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28,820,248,737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607D5556" w14:textId="4350648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433FB1CA" w14:textId="3ED5C2B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26,156,669,224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7D945B49" w14:textId="5AA333A1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3F7EF59B" w14:textId="27DE8BA8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2,663,579,513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A11F58" w14:textId="688DB81A" w:rsidR="00C33DEE" w:rsidRPr="0086573F" w:rsidRDefault="00C33DEE" w:rsidP="008657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86573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10.18</w:t>
            </w:r>
          </w:p>
        </w:tc>
      </w:tr>
    </w:tbl>
    <w:p w14:paraId="4C757275" w14:textId="77777777" w:rsidR="007C3ED5" w:rsidRPr="007214F3" w:rsidRDefault="007C3ED5" w:rsidP="00E63A27">
      <w:pPr>
        <w:tabs>
          <w:tab w:val="left" w:pos="504"/>
        </w:tabs>
        <w:adjustRightInd w:val="0"/>
        <w:snapToGrid w:val="0"/>
        <w:spacing w:line="20" w:lineRule="exact"/>
        <w:ind w:firstLineChars="0" w:firstLine="0"/>
        <w:rPr>
          <w:color w:val="000000" w:themeColor="text1"/>
          <w:sz w:val="2"/>
          <w:szCs w:val="18"/>
        </w:rPr>
      </w:pPr>
    </w:p>
    <w:sectPr w:rsidR="007C3ED5" w:rsidRPr="007214F3" w:rsidSect="000A5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BB76" w14:textId="77777777" w:rsidR="00EA4CB3" w:rsidRDefault="00EA4CB3" w:rsidP="0001579B">
      <w:pPr>
        <w:ind w:firstLine="480"/>
      </w:pPr>
      <w:r>
        <w:separator/>
      </w:r>
    </w:p>
  </w:endnote>
  <w:endnote w:type="continuationSeparator" w:id="0">
    <w:p w14:paraId="7E8566A9" w14:textId="77777777" w:rsidR="00EA4CB3" w:rsidRDefault="00EA4CB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A12C" w14:textId="2408ED4B" w:rsidR="00ED719B" w:rsidRDefault="00ED719B" w:rsidP="000A5514">
    <w:pPr>
      <w:pStyle w:val="a5"/>
      <w:tabs>
        <w:tab w:val="right" w:pos="9923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9B80" w14:textId="77777777" w:rsidR="00E122D0" w:rsidRDefault="00E122D0" w:rsidP="000A5514">
    <w:pPr>
      <w:pStyle w:val="a5"/>
      <w:tabs>
        <w:tab w:val="clear" w:pos="4153"/>
        <w:tab w:val="clear" w:pos="8306"/>
        <w:tab w:val="right" w:pos="9923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3307" w14:textId="77777777" w:rsidR="00ED719B" w:rsidRDefault="00ED71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5B37A" w14:textId="77777777" w:rsidR="00EA4CB3" w:rsidRDefault="00EA4CB3" w:rsidP="0001579B">
      <w:pPr>
        <w:ind w:firstLine="480"/>
      </w:pPr>
      <w:r>
        <w:separator/>
      </w:r>
    </w:p>
  </w:footnote>
  <w:footnote w:type="continuationSeparator" w:id="0">
    <w:p w14:paraId="36B23DF8" w14:textId="77777777" w:rsidR="00EA4CB3" w:rsidRDefault="00EA4CB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2B43" w14:textId="77777777" w:rsidR="00ED719B" w:rsidRDefault="00ED719B" w:rsidP="00AD14E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1B9C" w14:textId="77777777" w:rsidR="00ED719B" w:rsidRPr="00AD14EC" w:rsidRDefault="00ED719B" w:rsidP="00AD14E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DEF0" w14:textId="77777777" w:rsidR="00ED719B" w:rsidRDefault="00ED71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AA419C"/>
    <w:multiLevelType w:val="hybridMultilevel"/>
    <w:tmpl w:val="9B60208C"/>
    <w:lvl w:ilvl="0" w:tplc="DFDA4202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0D92"/>
    <w:multiLevelType w:val="hybridMultilevel"/>
    <w:tmpl w:val="01463DBC"/>
    <w:lvl w:ilvl="0" w:tplc="3B88523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193432"/>
    <w:multiLevelType w:val="hybridMultilevel"/>
    <w:tmpl w:val="0318EC88"/>
    <w:lvl w:ilvl="0" w:tplc="D5A25BA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9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8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13"/>
  </w:num>
  <w:num w:numId="2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E33"/>
    <w:rsid w:val="00002983"/>
    <w:rsid w:val="00003390"/>
    <w:rsid w:val="0000560A"/>
    <w:rsid w:val="0000606C"/>
    <w:rsid w:val="00006760"/>
    <w:rsid w:val="0000711D"/>
    <w:rsid w:val="000101CF"/>
    <w:rsid w:val="00013559"/>
    <w:rsid w:val="0001579B"/>
    <w:rsid w:val="0001689E"/>
    <w:rsid w:val="000202AC"/>
    <w:rsid w:val="00025D15"/>
    <w:rsid w:val="00025EDB"/>
    <w:rsid w:val="000260EA"/>
    <w:rsid w:val="00032669"/>
    <w:rsid w:val="00034AA9"/>
    <w:rsid w:val="00035FCF"/>
    <w:rsid w:val="000362E0"/>
    <w:rsid w:val="0003679F"/>
    <w:rsid w:val="00036F40"/>
    <w:rsid w:val="0003709A"/>
    <w:rsid w:val="00040CF6"/>
    <w:rsid w:val="00042126"/>
    <w:rsid w:val="00044E5A"/>
    <w:rsid w:val="000474CA"/>
    <w:rsid w:val="000476E1"/>
    <w:rsid w:val="00050544"/>
    <w:rsid w:val="000545C4"/>
    <w:rsid w:val="00060A86"/>
    <w:rsid w:val="00060E0A"/>
    <w:rsid w:val="00062C51"/>
    <w:rsid w:val="00063A77"/>
    <w:rsid w:val="000649F9"/>
    <w:rsid w:val="00065BC7"/>
    <w:rsid w:val="00067800"/>
    <w:rsid w:val="000713E9"/>
    <w:rsid w:val="00072CA8"/>
    <w:rsid w:val="00074FC6"/>
    <w:rsid w:val="0008179A"/>
    <w:rsid w:val="000836F7"/>
    <w:rsid w:val="00083A4F"/>
    <w:rsid w:val="000867E6"/>
    <w:rsid w:val="0008733E"/>
    <w:rsid w:val="00087CA8"/>
    <w:rsid w:val="00095258"/>
    <w:rsid w:val="00096345"/>
    <w:rsid w:val="000A10AE"/>
    <w:rsid w:val="000A3F82"/>
    <w:rsid w:val="000A5514"/>
    <w:rsid w:val="000A62DB"/>
    <w:rsid w:val="000B0689"/>
    <w:rsid w:val="000B1E3C"/>
    <w:rsid w:val="000B44D4"/>
    <w:rsid w:val="000B6E4C"/>
    <w:rsid w:val="000C0BCA"/>
    <w:rsid w:val="000C27C5"/>
    <w:rsid w:val="000C35E1"/>
    <w:rsid w:val="000C4AE4"/>
    <w:rsid w:val="000C62D1"/>
    <w:rsid w:val="000C7CD5"/>
    <w:rsid w:val="000D08B6"/>
    <w:rsid w:val="000D14D7"/>
    <w:rsid w:val="000D15FE"/>
    <w:rsid w:val="000D5C0F"/>
    <w:rsid w:val="000D6CA2"/>
    <w:rsid w:val="000E0594"/>
    <w:rsid w:val="000E1C3E"/>
    <w:rsid w:val="000E740D"/>
    <w:rsid w:val="000F6C02"/>
    <w:rsid w:val="001015F5"/>
    <w:rsid w:val="00105979"/>
    <w:rsid w:val="00106715"/>
    <w:rsid w:val="001073B3"/>
    <w:rsid w:val="00111018"/>
    <w:rsid w:val="001131C0"/>
    <w:rsid w:val="001147EA"/>
    <w:rsid w:val="00114A89"/>
    <w:rsid w:val="00117A9B"/>
    <w:rsid w:val="00121356"/>
    <w:rsid w:val="001226FE"/>
    <w:rsid w:val="001227C0"/>
    <w:rsid w:val="00125CDB"/>
    <w:rsid w:val="0012775A"/>
    <w:rsid w:val="00130C27"/>
    <w:rsid w:val="001323E9"/>
    <w:rsid w:val="00134200"/>
    <w:rsid w:val="00135FF9"/>
    <w:rsid w:val="00136F12"/>
    <w:rsid w:val="00141370"/>
    <w:rsid w:val="001446CD"/>
    <w:rsid w:val="00146C9E"/>
    <w:rsid w:val="001470C6"/>
    <w:rsid w:val="001515A1"/>
    <w:rsid w:val="00154666"/>
    <w:rsid w:val="0015497A"/>
    <w:rsid w:val="001559BA"/>
    <w:rsid w:val="00157984"/>
    <w:rsid w:val="00162B92"/>
    <w:rsid w:val="001630B7"/>
    <w:rsid w:val="001637D6"/>
    <w:rsid w:val="0016401E"/>
    <w:rsid w:val="00164040"/>
    <w:rsid w:val="00164068"/>
    <w:rsid w:val="00170A1C"/>
    <w:rsid w:val="001714D4"/>
    <w:rsid w:val="00176236"/>
    <w:rsid w:val="00176A82"/>
    <w:rsid w:val="00181491"/>
    <w:rsid w:val="0018753C"/>
    <w:rsid w:val="00193819"/>
    <w:rsid w:val="00197A31"/>
    <w:rsid w:val="001A1827"/>
    <w:rsid w:val="001A3BE3"/>
    <w:rsid w:val="001A4157"/>
    <w:rsid w:val="001A4CFE"/>
    <w:rsid w:val="001B11E8"/>
    <w:rsid w:val="001B14BB"/>
    <w:rsid w:val="001B2BC3"/>
    <w:rsid w:val="001B5641"/>
    <w:rsid w:val="001B6125"/>
    <w:rsid w:val="001C1235"/>
    <w:rsid w:val="001C66E4"/>
    <w:rsid w:val="001C6B98"/>
    <w:rsid w:val="001D1B7C"/>
    <w:rsid w:val="001D1BBC"/>
    <w:rsid w:val="001D1E33"/>
    <w:rsid w:val="001D339B"/>
    <w:rsid w:val="001E1622"/>
    <w:rsid w:val="001E49FF"/>
    <w:rsid w:val="001F1D2C"/>
    <w:rsid w:val="001F1DE9"/>
    <w:rsid w:val="001F62DC"/>
    <w:rsid w:val="001F6310"/>
    <w:rsid w:val="001F6A5B"/>
    <w:rsid w:val="00200254"/>
    <w:rsid w:val="002017F1"/>
    <w:rsid w:val="002031DF"/>
    <w:rsid w:val="00204A53"/>
    <w:rsid w:val="00205EAE"/>
    <w:rsid w:val="00206A02"/>
    <w:rsid w:val="00206E7F"/>
    <w:rsid w:val="00211240"/>
    <w:rsid w:val="0021131A"/>
    <w:rsid w:val="00212A8F"/>
    <w:rsid w:val="00214196"/>
    <w:rsid w:val="002178BE"/>
    <w:rsid w:val="00225597"/>
    <w:rsid w:val="002274B3"/>
    <w:rsid w:val="00234232"/>
    <w:rsid w:val="00235B86"/>
    <w:rsid w:val="00236A41"/>
    <w:rsid w:val="002373CF"/>
    <w:rsid w:val="0024028D"/>
    <w:rsid w:val="00240D57"/>
    <w:rsid w:val="002431AE"/>
    <w:rsid w:val="00243539"/>
    <w:rsid w:val="00245F49"/>
    <w:rsid w:val="00247B07"/>
    <w:rsid w:val="002520C8"/>
    <w:rsid w:val="00254A04"/>
    <w:rsid w:val="00255B48"/>
    <w:rsid w:val="00257A5C"/>
    <w:rsid w:val="002633CF"/>
    <w:rsid w:val="00264876"/>
    <w:rsid w:val="002702CC"/>
    <w:rsid w:val="0027255E"/>
    <w:rsid w:val="0027317A"/>
    <w:rsid w:val="00273C74"/>
    <w:rsid w:val="00274EC8"/>
    <w:rsid w:val="00276685"/>
    <w:rsid w:val="002766D2"/>
    <w:rsid w:val="00276B2D"/>
    <w:rsid w:val="00277184"/>
    <w:rsid w:val="0028067F"/>
    <w:rsid w:val="00280F44"/>
    <w:rsid w:val="00284C82"/>
    <w:rsid w:val="00286CBE"/>
    <w:rsid w:val="00290480"/>
    <w:rsid w:val="00290CB3"/>
    <w:rsid w:val="00295D45"/>
    <w:rsid w:val="002A03DC"/>
    <w:rsid w:val="002A0D7C"/>
    <w:rsid w:val="002A34B1"/>
    <w:rsid w:val="002B314D"/>
    <w:rsid w:val="002B5EA2"/>
    <w:rsid w:val="002C0C50"/>
    <w:rsid w:val="002C111D"/>
    <w:rsid w:val="002C50F3"/>
    <w:rsid w:val="002D20B5"/>
    <w:rsid w:val="002D6802"/>
    <w:rsid w:val="002E2627"/>
    <w:rsid w:val="002E3A59"/>
    <w:rsid w:val="002E4E79"/>
    <w:rsid w:val="002E5FE8"/>
    <w:rsid w:val="002E61B6"/>
    <w:rsid w:val="002E7F39"/>
    <w:rsid w:val="002F0B90"/>
    <w:rsid w:val="002F2695"/>
    <w:rsid w:val="002F4701"/>
    <w:rsid w:val="002F743F"/>
    <w:rsid w:val="0030368B"/>
    <w:rsid w:val="00304420"/>
    <w:rsid w:val="0030450F"/>
    <w:rsid w:val="00306988"/>
    <w:rsid w:val="003107EA"/>
    <w:rsid w:val="003113C0"/>
    <w:rsid w:val="00314579"/>
    <w:rsid w:val="00316EA5"/>
    <w:rsid w:val="003232EE"/>
    <w:rsid w:val="003238EF"/>
    <w:rsid w:val="00323CD6"/>
    <w:rsid w:val="0032556A"/>
    <w:rsid w:val="00325FA8"/>
    <w:rsid w:val="00327176"/>
    <w:rsid w:val="003308EB"/>
    <w:rsid w:val="00332ADD"/>
    <w:rsid w:val="00341AAC"/>
    <w:rsid w:val="0034401D"/>
    <w:rsid w:val="003532D4"/>
    <w:rsid w:val="003549DA"/>
    <w:rsid w:val="00356112"/>
    <w:rsid w:val="003568E8"/>
    <w:rsid w:val="0035718B"/>
    <w:rsid w:val="00361356"/>
    <w:rsid w:val="0036253A"/>
    <w:rsid w:val="00373942"/>
    <w:rsid w:val="003743D8"/>
    <w:rsid w:val="00374A09"/>
    <w:rsid w:val="00376EA4"/>
    <w:rsid w:val="00377E1D"/>
    <w:rsid w:val="00380332"/>
    <w:rsid w:val="00386762"/>
    <w:rsid w:val="00386A4E"/>
    <w:rsid w:val="003870D0"/>
    <w:rsid w:val="0039574B"/>
    <w:rsid w:val="00396376"/>
    <w:rsid w:val="003967BA"/>
    <w:rsid w:val="00396C7D"/>
    <w:rsid w:val="003A3B3E"/>
    <w:rsid w:val="003A52C5"/>
    <w:rsid w:val="003B076C"/>
    <w:rsid w:val="003B13AE"/>
    <w:rsid w:val="003B23AA"/>
    <w:rsid w:val="003B333E"/>
    <w:rsid w:val="003B39EB"/>
    <w:rsid w:val="003B498A"/>
    <w:rsid w:val="003C0E83"/>
    <w:rsid w:val="003D05DE"/>
    <w:rsid w:val="003D126D"/>
    <w:rsid w:val="003D2442"/>
    <w:rsid w:val="003D28DA"/>
    <w:rsid w:val="003D53DA"/>
    <w:rsid w:val="003D63DC"/>
    <w:rsid w:val="003E2992"/>
    <w:rsid w:val="003E2CE6"/>
    <w:rsid w:val="003E40AE"/>
    <w:rsid w:val="003E5FB0"/>
    <w:rsid w:val="003E629F"/>
    <w:rsid w:val="003F0F3A"/>
    <w:rsid w:val="003F5AA1"/>
    <w:rsid w:val="00400C50"/>
    <w:rsid w:val="00401A72"/>
    <w:rsid w:val="00402BF4"/>
    <w:rsid w:val="00406A36"/>
    <w:rsid w:val="00406C63"/>
    <w:rsid w:val="00412EE9"/>
    <w:rsid w:val="00412F9A"/>
    <w:rsid w:val="0041571C"/>
    <w:rsid w:val="00417419"/>
    <w:rsid w:val="00422920"/>
    <w:rsid w:val="00425D07"/>
    <w:rsid w:val="0043323B"/>
    <w:rsid w:val="00433EFE"/>
    <w:rsid w:val="004359C5"/>
    <w:rsid w:val="00435B08"/>
    <w:rsid w:val="00435DCF"/>
    <w:rsid w:val="004369B0"/>
    <w:rsid w:val="00444695"/>
    <w:rsid w:val="00444700"/>
    <w:rsid w:val="00446EB1"/>
    <w:rsid w:val="004476A2"/>
    <w:rsid w:val="00450C4A"/>
    <w:rsid w:val="00460BEB"/>
    <w:rsid w:val="00461A8B"/>
    <w:rsid w:val="004626DB"/>
    <w:rsid w:val="004638DF"/>
    <w:rsid w:val="00463EF3"/>
    <w:rsid w:val="0046507D"/>
    <w:rsid w:val="004660BD"/>
    <w:rsid w:val="00466282"/>
    <w:rsid w:val="00466C49"/>
    <w:rsid w:val="004675F8"/>
    <w:rsid w:val="0047102F"/>
    <w:rsid w:val="004737CE"/>
    <w:rsid w:val="0047404C"/>
    <w:rsid w:val="004740B3"/>
    <w:rsid w:val="00474965"/>
    <w:rsid w:val="00477E7E"/>
    <w:rsid w:val="00481558"/>
    <w:rsid w:val="00482CE2"/>
    <w:rsid w:val="00484990"/>
    <w:rsid w:val="0048628C"/>
    <w:rsid w:val="0049034A"/>
    <w:rsid w:val="00491708"/>
    <w:rsid w:val="004A1360"/>
    <w:rsid w:val="004A13E3"/>
    <w:rsid w:val="004A223B"/>
    <w:rsid w:val="004A28F8"/>
    <w:rsid w:val="004A4356"/>
    <w:rsid w:val="004B4413"/>
    <w:rsid w:val="004B5390"/>
    <w:rsid w:val="004C091B"/>
    <w:rsid w:val="004C15B0"/>
    <w:rsid w:val="004C1C08"/>
    <w:rsid w:val="004C41AF"/>
    <w:rsid w:val="004D1446"/>
    <w:rsid w:val="004D2D65"/>
    <w:rsid w:val="004D4E6D"/>
    <w:rsid w:val="004D62B6"/>
    <w:rsid w:val="004E28A3"/>
    <w:rsid w:val="004E3843"/>
    <w:rsid w:val="004E3ECE"/>
    <w:rsid w:val="004E43FC"/>
    <w:rsid w:val="004E535A"/>
    <w:rsid w:val="004E6F73"/>
    <w:rsid w:val="004E7569"/>
    <w:rsid w:val="004E7626"/>
    <w:rsid w:val="004F1285"/>
    <w:rsid w:val="004F1691"/>
    <w:rsid w:val="004F5D28"/>
    <w:rsid w:val="004F6E81"/>
    <w:rsid w:val="00500D49"/>
    <w:rsid w:val="005023AE"/>
    <w:rsid w:val="00504BA4"/>
    <w:rsid w:val="0050713B"/>
    <w:rsid w:val="00510141"/>
    <w:rsid w:val="005142D2"/>
    <w:rsid w:val="005230F4"/>
    <w:rsid w:val="00525A61"/>
    <w:rsid w:val="00530553"/>
    <w:rsid w:val="005325C7"/>
    <w:rsid w:val="005333C5"/>
    <w:rsid w:val="00535471"/>
    <w:rsid w:val="00543F52"/>
    <w:rsid w:val="005458EE"/>
    <w:rsid w:val="005467B9"/>
    <w:rsid w:val="00550E24"/>
    <w:rsid w:val="00550FE6"/>
    <w:rsid w:val="00562839"/>
    <w:rsid w:val="00562A9B"/>
    <w:rsid w:val="005642A7"/>
    <w:rsid w:val="00566888"/>
    <w:rsid w:val="00570A56"/>
    <w:rsid w:val="0057161A"/>
    <w:rsid w:val="00574918"/>
    <w:rsid w:val="00575FF0"/>
    <w:rsid w:val="00582A09"/>
    <w:rsid w:val="00583FE4"/>
    <w:rsid w:val="00586F8D"/>
    <w:rsid w:val="00592375"/>
    <w:rsid w:val="005967A5"/>
    <w:rsid w:val="00596C22"/>
    <w:rsid w:val="005976A4"/>
    <w:rsid w:val="005A2FC0"/>
    <w:rsid w:val="005A327C"/>
    <w:rsid w:val="005A396B"/>
    <w:rsid w:val="005B4D5D"/>
    <w:rsid w:val="005B4F8B"/>
    <w:rsid w:val="005B626E"/>
    <w:rsid w:val="005B64E4"/>
    <w:rsid w:val="005B64F9"/>
    <w:rsid w:val="005B6712"/>
    <w:rsid w:val="005B6CBB"/>
    <w:rsid w:val="005C3113"/>
    <w:rsid w:val="005C7A8E"/>
    <w:rsid w:val="005D373E"/>
    <w:rsid w:val="005D65C8"/>
    <w:rsid w:val="005D72DA"/>
    <w:rsid w:val="005E0512"/>
    <w:rsid w:val="005E10C2"/>
    <w:rsid w:val="005E1A0B"/>
    <w:rsid w:val="005E431B"/>
    <w:rsid w:val="005E4A3C"/>
    <w:rsid w:val="005F0B6B"/>
    <w:rsid w:val="005F5E10"/>
    <w:rsid w:val="006010A4"/>
    <w:rsid w:val="006011C0"/>
    <w:rsid w:val="00602994"/>
    <w:rsid w:val="006068D5"/>
    <w:rsid w:val="00607248"/>
    <w:rsid w:val="006072CE"/>
    <w:rsid w:val="00607785"/>
    <w:rsid w:val="00610819"/>
    <w:rsid w:val="00612CBF"/>
    <w:rsid w:val="00616A4A"/>
    <w:rsid w:val="00617E0A"/>
    <w:rsid w:val="00621854"/>
    <w:rsid w:val="00623178"/>
    <w:rsid w:val="006318F7"/>
    <w:rsid w:val="00636B1A"/>
    <w:rsid w:val="00645939"/>
    <w:rsid w:val="006526EE"/>
    <w:rsid w:val="00653360"/>
    <w:rsid w:val="006558FF"/>
    <w:rsid w:val="006624B8"/>
    <w:rsid w:val="00662987"/>
    <w:rsid w:val="00663FA8"/>
    <w:rsid w:val="0066545E"/>
    <w:rsid w:val="00665C83"/>
    <w:rsid w:val="00665EB6"/>
    <w:rsid w:val="00670607"/>
    <w:rsid w:val="0067441D"/>
    <w:rsid w:val="00675EE4"/>
    <w:rsid w:val="0067632A"/>
    <w:rsid w:val="00677333"/>
    <w:rsid w:val="00677B03"/>
    <w:rsid w:val="00680446"/>
    <w:rsid w:val="00683664"/>
    <w:rsid w:val="00683FAA"/>
    <w:rsid w:val="006850EA"/>
    <w:rsid w:val="0069062F"/>
    <w:rsid w:val="00690B70"/>
    <w:rsid w:val="00690BA4"/>
    <w:rsid w:val="00691506"/>
    <w:rsid w:val="00691EE3"/>
    <w:rsid w:val="00692FB3"/>
    <w:rsid w:val="006939C6"/>
    <w:rsid w:val="00695771"/>
    <w:rsid w:val="00695C60"/>
    <w:rsid w:val="006962E7"/>
    <w:rsid w:val="00696448"/>
    <w:rsid w:val="00696589"/>
    <w:rsid w:val="00697EBC"/>
    <w:rsid w:val="006A0863"/>
    <w:rsid w:val="006A1910"/>
    <w:rsid w:val="006A27DF"/>
    <w:rsid w:val="006B01EF"/>
    <w:rsid w:val="006B276D"/>
    <w:rsid w:val="006B637D"/>
    <w:rsid w:val="006B6B01"/>
    <w:rsid w:val="006C0A29"/>
    <w:rsid w:val="006C0BF3"/>
    <w:rsid w:val="006D027E"/>
    <w:rsid w:val="006D1E59"/>
    <w:rsid w:val="006D3E0E"/>
    <w:rsid w:val="006D4149"/>
    <w:rsid w:val="006D636B"/>
    <w:rsid w:val="006E794B"/>
    <w:rsid w:val="006E7D90"/>
    <w:rsid w:val="006F0571"/>
    <w:rsid w:val="006F0789"/>
    <w:rsid w:val="006F0C5E"/>
    <w:rsid w:val="006F7D0F"/>
    <w:rsid w:val="00701103"/>
    <w:rsid w:val="0070265C"/>
    <w:rsid w:val="00706174"/>
    <w:rsid w:val="0071072B"/>
    <w:rsid w:val="007122CD"/>
    <w:rsid w:val="007214F3"/>
    <w:rsid w:val="00723357"/>
    <w:rsid w:val="0072368D"/>
    <w:rsid w:val="0073534F"/>
    <w:rsid w:val="00736ADD"/>
    <w:rsid w:val="00740F67"/>
    <w:rsid w:val="00742AFF"/>
    <w:rsid w:val="00745241"/>
    <w:rsid w:val="0074590F"/>
    <w:rsid w:val="007464CA"/>
    <w:rsid w:val="00746595"/>
    <w:rsid w:val="00750228"/>
    <w:rsid w:val="00751B25"/>
    <w:rsid w:val="007605BB"/>
    <w:rsid w:val="00762D4B"/>
    <w:rsid w:val="007632E5"/>
    <w:rsid w:val="007648E9"/>
    <w:rsid w:val="00772FF3"/>
    <w:rsid w:val="007767D1"/>
    <w:rsid w:val="007803B0"/>
    <w:rsid w:val="00781F0F"/>
    <w:rsid w:val="0078245F"/>
    <w:rsid w:val="00784CFA"/>
    <w:rsid w:val="00785936"/>
    <w:rsid w:val="00787066"/>
    <w:rsid w:val="00787C21"/>
    <w:rsid w:val="00791029"/>
    <w:rsid w:val="007A0EA5"/>
    <w:rsid w:val="007A209E"/>
    <w:rsid w:val="007A36DC"/>
    <w:rsid w:val="007A46C8"/>
    <w:rsid w:val="007A7E22"/>
    <w:rsid w:val="007A7F5D"/>
    <w:rsid w:val="007B5398"/>
    <w:rsid w:val="007B7053"/>
    <w:rsid w:val="007C1FF8"/>
    <w:rsid w:val="007C3D3E"/>
    <w:rsid w:val="007C3ED5"/>
    <w:rsid w:val="007C480B"/>
    <w:rsid w:val="007C4B67"/>
    <w:rsid w:val="007C6CCB"/>
    <w:rsid w:val="007D0C7A"/>
    <w:rsid w:val="007D3A7F"/>
    <w:rsid w:val="007D4B8D"/>
    <w:rsid w:val="007E09C1"/>
    <w:rsid w:val="007E2B89"/>
    <w:rsid w:val="007E3FCB"/>
    <w:rsid w:val="007E5C86"/>
    <w:rsid w:val="007E641D"/>
    <w:rsid w:val="007F054D"/>
    <w:rsid w:val="007F0C73"/>
    <w:rsid w:val="007F0EB3"/>
    <w:rsid w:val="007F5C69"/>
    <w:rsid w:val="007F5F95"/>
    <w:rsid w:val="007F6B1A"/>
    <w:rsid w:val="00813029"/>
    <w:rsid w:val="008147CE"/>
    <w:rsid w:val="00815841"/>
    <w:rsid w:val="00816B3C"/>
    <w:rsid w:val="00816C48"/>
    <w:rsid w:val="00820B8E"/>
    <w:rsid w:val="0082312F"/>
    <w:rsid w:val="0082366C"/>
    <w:rsid w:val="00823B42"/>
    <w:rsid w:val="00823C9E"/>
    <w:rsid w:val="00823DCC"/>
    <w:rsid w:val="008263AA"/>
    <w:rsid w:val="008267CD"/>
    <w:rsid w:val="00832573"/>
    <w:rsid w:val="00840BDF"/>
    <w:rsid w:val="008436BD"/>
    <w:rsid w:val="00845A26"/>
    <w:rsid w:val="008507B1"/>
    <w:rsid w:val="00855ADC"/>
    <w:rsid w:val="008564A8"/>
    <w:rsid w:val="008565B8"/>
    <w:rsid w:val="008639EF"/>
    <w:rsid w:val="0086573F"/>
    <w:rsid w:val="00871578"/>
    <w:rsid w:val="00871A70"/>
    <w:rsid w:val="00871C56"/>
    <w:rsid w:val="008726A5"/>
    <w:rsid w:val="00872838"/>
    <w:rsid w:val="00874DFB"/>
    <w:rsid w:val="008757D6"/>
    <w:rsid w:val="00875973"/>
    <w:rsid w:val="00880783"/>
    <w:rsid w:val="0088138C"/>
    <w:rsid w:val="008829BA"/>
    <w:rsid w:val="008858B0"/>
    <w:rsid w:val="008869EF"/>
    <w:rsid w:val="00886B06"/>
    <w:rsid w:val="00895762"/>
    <w:rsid w:val="0089577E"/>
    <w:rsid w:val="00895B1D"/>
    <w:rsid w:val="00896152"/>
    <w:rsid w:val="008A3975"/>
    <w:rsid w:val="008A40F5"/>
    <w:rsid w:val="008A43A8"/>
    <w:rsid w:val="008A4C53"/>
    <w:rsid w:val="008A5061"/>
    <w:rsid w:val="008A62A1"/>
    <w:rsid w:val="008A65A0"/>
    <w:rsid w:val="008B1812"/>
    <w:rsid w:val="008B22EE"/>
    <w:rsid w:val="008C2D65"/>
    <w:rsid w:val="008C5447"/>
    <w:rsid w:val="008C69D1"/>
    <w:rsid w:val="008D1AF1"/>
    <w:rsid w:val="008D2C67"/>
    <w:rsid w:val="008D630A"/>
    <w:rsid w:val="008D6976"/>
    <w:rsid w:val="008E01ED"/>
    <w:rsid w:val="008E18E8"/>
    <w:rsid w:val="008E2E6C"/>
    <w:rsid w:val="008E33B8"/>
    <w:rsid w:val="008E7579"/>
    <w:rsid w:val="008E75E9"/>
    <w:rsid w:val="008F0B1A"/>
    <w:rsid w:val="008F3AD0"/>
    <w:rsid w:val="008F7FFD"/>
    <w:rsid w:val="00901E99"/>
    <w:rsid w:val="0090224D"/>
    <w:rsid w:val="00906FCD"/>
    <w:rsid w:val="00907B96"/>
    <w:rsid w:val="009107BC"/>
    <w:rsid w:val="00911B19"/>
    <w:rsid w:val="00913896"/>
    <w:rsid w:val="00920D53"/>
    <w:rsid w:val="009219F5"/>
    <w:rsid w:val="009228E0"/>
    <w:rsid w:val="009235B4"/>
    <w:rsid w:val="00924EA2"/>
    <w:rsid w:val="00925B1C"/>
    <w:rsid w:val="009267F8"/>
    <w:rsid w:val="00931F1A"/>
    <w:rsid w:val="0093789E"/>
    <w:rsid w:val="00937B7A"/>
    <w:rsid w:val="00937C91"/>
    <w:rsid w:val="009402DE"/>
    <w:rsid w:val="0094122C"/>
    <w:rsid w:val="00941F8F"/>
    <w:rsid w:val="009430A6"/>
    <w:rsid w:val="00943A39"/>
    <w:rsid w:val="009441FA"/>
    <w:rsid w:val="00944A16"/>
    <w:rsid w:val="00946724"/>
    <w:rsid w:val="00953679"/>
    <w:rsid w:val="00953784"/>
    <w:rsid w:val="00955213"/>
    <w:rsid w:val="009554EE"/>
    <w:rsid w:val="009618F0"/>
    <w:rsid w:val="00963745"/>
    <w:rsid w:val="00963DB8"/>
    <w:rsid w:val="0096447B"/>
    <w:rsid w:val="00964E58"/>
    <w:rsid w:val="00965F59"/>
    <w:rsid w:val="009676FF"/>
    <w:rsid w:val="009726F0"/>
    <w:rsid w:val="0097297E"/>
    <w:rsid w:val="0097309A"/>
    <w:rsid w:val="00973524"/>
    <w:rsid w:val="00974A93"/>
    <w:rsid w:val="00974D9B"/>
    <w:rsid w:val="00976424"/>
    <w:rsid w:val="00980942"/>
    <w:rsid w:val="00981182"/>
    <w:rsid w:val="00981895"/>
    <w:rsid w:val="0098214F"/>
    <w:rsid w:val="00982AA5"/>
    <w:rsid w:val="009834D8"/>
    <w:rsid w:val="009853FF"/>
    <w:rsid w:val="00985E58"/>
    <w:rsid w:val="00986699"/>
    <w:rsid w:val="0098787C"/>
    <w:rsid w:val="00990912"/>
    <w:rsid w:val="00992EE5"/>
    <w:rsid w:val="00993104"/>
    <w:rsid w:val="0099392F"/>
    <w:rsid w:val="00995021"/>
    <w:rsid w:val="00995FE1"/>
    <w:rsid w:val="00996B1F"/>
    <w:rsid w:val="009A0B32"/>
    <w:rsid w:val="009A12B3"/>
    <w:rsid w:val="009A1F4D"/>
    <w:rsid w:val="009A39ED"/>
    <w:rsid w:val="009A420B"/>
    <w:rsid w:val="009A63A5"/>
    <w:rsid w:val="009A6EFD"/>
    <w:rsid w:val="009A71AA"/>
    <w:rsid w:val="009A76FE"/>
    <w:rsid w:val="009A77A9"/>
    <w:rsid w:val="009B2B1B"/>
    <w:rsid w:val="009B2CA4"/>
    <w:rsid w:val="009B355A"/>
    <w:rsid w:val="009B46D4"/>
    <w:rsid w:val="009B54F5"/>
    <w:rsid w:val="009C1EF5"/>
    <w:rsid w:val="009C1F64"/>
    <w:rsid w:val="009C4F0D"/>
    <w:rsid w:val="009C64D5"/>
    <w:rsid w:val="009C7A3D"/>
    <w:rsid w:val="009D108D"/>
    <w:rsid w:val="009D2658"/>
    <w:rsid w:val="009E76DB"/>
    <w:rsid w:val="009F3C66"/>
    <w:rsid w:val="009F4D2D"/>
    <w:rsid w:val="009F5549"/>
    <w:rsid w:val="009F5D90"/>
    <w:rsid w:val="009F6BF3"/>
    <w:rsid w:val="009F7C66"/>
    <w:rsid w:val="00A01612"/>
    <w:rsid w:val="00A0237C"/>
    <w:rsid w:val="00A05EF0"/>
    <w:rsid w:val="00A1092F"/>
    <w:rsid w:val="00A144E5"/>
    <w:rsid w:val="00A1482D"/>
    <w:rsid w:val="00A14CD3"/>
    <w:rsid w:val="00A17916"/>
    <w:rsid w:val="00A203FB"/>
    <w:rsid w:val="00A20432"/>
    <w:rsid w:val="00A245D5"/>
    <w:rsid w:val="00A34A5E"/>
    <w:rsid w:val="00A36663"/>
    <w:rsid w:val="00A36917"/>
    <w:rsid w:val="00A43AB1"/>
    <w:rsid w:val="00A4600F"/>
    <w:rsid w:val="00A46257"/>
    <w:rsid w:val="00A46D6C"/>
    <w:rsid w:val="00A509A1"/>
    <w:rsid w:val="00A51588"/>
    <w:rsid w:val="00A54C1B"/>
    <w:rsid w:val="00A54F4C"/>
    <w:rsid w:val="00A61583"/>
    <w:rsid w:val="00A61C88"/>
    <w:rsid w:val="00A62B4F"/>
    <w:rsid w:val="00A716CB"/>
    <w:rsid w:val="00A77670"/>
    <w:rsid w:val="00A808BB"/>
    <w:rsid w:val="00A82F77"/>
    <w:rsid w:val="00A83444"/>
    <w:rsid w:val="00A84325"/>
    <w:rsid w:val="00A85A8E"/>
    <w:rsid w:val="00A868ED"/>
    <w:rsid w:val="00A9286E"/>
    <w:rsid w:val="00A94520"/>
    <w:rsid w:val="00A96F12"/>
    <w:rsid w:val="00AA1F13"/>
    <w:rsid w:val="00AA32B3"/>
    <w:rsid w:val="00AA4807"/>
    <w:rsid w:val="00AA4981"/>
    <w:rsid w:val="00AA50FA"/>
    <w:rsid w:val="00AA63BD"/>
    <w:rsid w:val="00AB1690"/>
    <w:rsid w:val="00AB1C32"/>
    <w:rsid w:val="00AB3707"/>
    <w:rsid w:val="00AB377C"/>
    <w:rsid w:val="00AC2838"/>
    <w:rsid w:val="00AC30F3"/>
    <w:rsid w:val="00AC5B65"/>
    <w:rsid w:val="00AD14EC"/>
    <w:rsid w:val="00AD1A15"/>
    <w:rsid w:val="00AD37F3"/>
    <w:rsid w:val="00AD3A76"/>
    <w:rsid w:val="00AE00ED"/>
    <w:rsid w:val="00AE41BF"/>
    <w:rsid w:val="00AF297E"/>
    <w:rsid w:val="00AF50C9"/>
    <w:rsid w:val="00AF56B4"/>
    <w:rsid w:val="00AF5FB5"/>
    <w:rsid w:val="00AF76B1"/>
    <w:rsid w:val="00B00E75"/>
    <w:rsid w:val="00B02795"/>
    <w:rsid w:val="00B035DD"/>
    <w:rsid w:val="00B0492E"/>
    <w:rsid w:val="00B04C59"/>
    <w:rsid w:val="00B063BE"/>
    <w:rsid w:val="00B07C6A"/>
    <w:rsid w:val="00B11757"/>
    <w:rsid w:val="00B11D8D"/>
    <w:rsid w:val="00B13F2F"/>
    <w:rsid w:val="00B14CAA"/>
    <w:rsid w:val="00B20CF1"/>
    <w:rsid w:val="00B228B6"/>
    <w:rsid w:val="00B22B2E"/>
    <w:rsid w:val="00B22C2B"/>
    <w:rsid w:val="00B22F74"/>
    <w:rsid w:val="00B23691"/>
    <w:rsid w:val="00B26F4D"/>
    <w:rsid w:val="00B2767B"/>
    <w:rsid w:val="00B27F94"/>
    <w:rsid w:val="00B32792"/>
    <w:rsid w:val="00B337FE"/>
    <w:rsid w:val="00B33D57"/>
    <w:rsid w:val="00B3546D"/>
    <w:rsid w:val="00B3719E"/>
    <w:rsid w:val="00B40C0A"/>
    <w:rsid w:val="00B43903"/>
    <w:rsid w:val="00B451B6"/>
    <w:rsid w:val="00B45222"/>
    <w:rsid w:val="00B46E4A"/>
    <w:rsid w:val="00B472E6"/>
    <w:rsid w:val="00B52506"/>
    <w:rsid w:val="00B52570"/>
    <w:rsid w:val="00B52799"/>
    <w:rsid w:val="00B5468D"/>
    <w:rsid w:val="00B574AA"/>
    <w:rsid w:val="00B605C0"/>
    <w:rsid w:val="00B64D78"/>
    <w:rsid w:val="00B71B6B"/>
    <w:rsid w:val="00B7311A"/>
    <w:rsid w:val="00B76F54"/>
    <w:rsid w:val="00B770BF"/>
    <w:rsid w:val="00B7754B"/>
    <w:rsid w:val="00B81256"/>
    <w:rsid w:val="00B85FB8"/>
    <w:rsid w:val="00B90D0A"/>
    <w:rsid w:val="00B93E81"/>
    <w:rsid w:val="00B95070"/>
    <w:rsid w:val="00B956E5"/>
    <w:rsid w:val="00BA43E7"/>
    <w:rsid w:val="00BA55F1"/>
    <w:rsid w:val="00BB1669"/>
    <w:rsid w:val="00BB1B64"/>
    <w:rsid w:val="00BC18F1"/>
    <w:rsid w:val="00BC2418"/>
    <w:rsid w:val="00BC472C"/>
    <w:rsid w:val="00BC722F"/>
    <w:rsid w:val="00BD2EA7"/>
    <w:rsid w:val="00BD3ED0"/>
    <w:rsid w:val="00BE0BC2"/>
    <w:rsid w:val="00BE4246"/>
    <w:rsid w:val="00BE4876"/>
    <w:rsid w:val="00BE58F7"/>
    <w:rsid w:val="00BE6055"/>
    <w:rsid w:val="00BE7052"/>
    <w:rsid w:val="00BF3FD6"/>
    <w:rsid w:val="00BF50DB"/>
    <w:rsid w:val="00BF6FA7"/>
    <w:rsid w:val="00BF765A"/>
    <w:rsid w:val="00C00DD8"/>
    <w:rsid w:val="00C01FFA"/>
    <w:rsid w:val="00C154FB"/>
    <w:rsid w:val="00C17081"/>
    <w:rsid w:val="00C230CC"/>
    <w:rsid w:val="00C239BE"/>
    <w:rsid w:val="00C25B77"/>
    <w:rsid w:val="00C26FBD"/>
    <w:rsid w:val="00C33DEE"/>
    <w:rsid w:val="00C370E8"/>
    <w:rsid w:val="00C37A8A"/>
    <w:rsid w:val="00C42D87"/>
    <w:rsid w:val="00C442A6"/>
    <w:rsid w:val="00C44BA8"/>
    <w:rsid w:val="00C46276"/>
    <w:rsid w:val="00C50713"/>
    <w:rsid w:val="00C52E26"/>
    <w:rsid w:val="00C54163"/>
    <w:rsid w:val="00C55555"/>
    <w:rsid w:val="00C61AA1"/>
    <w:rsid w:val="00C62E70"/>
    <w:rsid w:val="00C63F98"/>
    <w:rsid w:val="00C64A35"/>
    <w:rsid w:val="00C65E09"/>
    <w:rsid w:val="00C66DCD"/>
    <w:rsid w:val="00C67431"/>
    <w:rsid w:val="00C701DC"/>
    <w:rsid w:val="00C72165"/>
    <w:rsid w:val="00C72DB3"/>
    <w:rsid w:val="00C84C31"/>
    <w:rsid w:val="00C86926"/>
    <w:rsid w:val="00C87481"/>
    <w:rsid w:val="00C9251D"/>
    <w:rsid w:val="00C96C9F"/>
    <w:rsid w:val="00CA6CE3"/>
    <w:rsid w:val="00CA77D3"/>
    <w:rsid w:val="00CA7CDC"/>
    <w:rsid w:val="00CB1367"/>
    <w:rsid w:val="00CB40A7"/>
    <w:rsid w:val="00CB73FE"/>
    <w:rsid w:val="00CC017B"/>
    <w:rsid w:val="00CC2B64"/>
    <w:rsid w:val="00CC3D5D"/>
    <w:rsid w:val="00CC42AC"/>
    <w:rsid w:val="00CC5597"/>
    <w:rsid w:val="00CC62B6"/>
    <w:rsid w:val="00CC6806"/>
    <w:rsid w:val="00CC77F5"/>
    <w:rsid w:val="00CC7C23"/>
    <w:rsid w:val="00CD308D"/>
    <w:rsid w:val="00CD47C5"/>
    <w:rsid w:val="00CD485B"/>
    <w:rsid w:val="00CD68FD"/>
    <w:rsid w:val="00CE1CDA"/>
    <w:rsid w:val="00CF1781"/>
    <w:rsid w:val="00CF3109"/>
    <w:rsid w:val="00CF34F4"/>
    <w:rsid w:val="00CF6AD0"/>
    <w:rsid w:val="00CF73E8"/>
    <w:rsid w:val="00CF75A3"/>
    <w:rsid w:val="00D00782"/>
    <w:rsid w:val="00D01349"/>
    <w:rsid w:val="00D02773"/>
    <w:rsid w:val="00D03240"/>
    <w:rsid w:val="00D043FC"/>
    <w:rsid w:val="00D13558"/>
    <w:rsid w:val="00D1608E"/>
    <w:rsid w:val="00D17E12"/>
    <w:rsid w:val="00D31530"/>
    <w:rsid w:val="00D320BE"/>
    <w:rsid w:val="00D35E58"/>
    <w:rsid w:val="00D37610"/>
    <w:rsid w:val="00D377B7"/>
    <w:rsid w:val="00D37822"/>
    <w:rsid w:val="00D403E3"/>
    <w:rsid w:val="00D42B4F"/>
    <w:rsid w:val="00D44116"/>
    <w:rsid w:val="00D44860"/>
    <w:rsid w:val="00D46B7B"/>
    <w:rsid w:val="00D47383"/>
    <w:rsid w:val="00D500DB"/>
    <w:rsid w:val="00D51300"/>
    <w:rsid w:val="00D53E7E"/>
    <w:rsid w:val="00D547FB"/>
    <w:rsid w:val="00D6119D"/>
    <w:rsid w:val="00D64251"/>
    <w:rsid w:val="00D66A22"/>
    <w:rsid w:val="00D70C41"/>
    <w:rsid w:val="00D7119F"/>
    <w:rsid w:val="00D711D6"/>
    <w:rsid w:val="00D72F61"/>
    <w:rsid w:val="00D74B94"/>
    <w:rsid w:val="00D7605B"/>
    <w:rsid w:val="00D82CE7"/>
    <w:rsid w:val="00D830F7"/>
    <w:rsid w:val="00D83775"/>
    <w:rsid w:val="00D85C11"/>
    <w:rsid w:val="00D91571"/>
    <w:rsid w:val="00D92608"/>
    <w:rsid w:val="00D9428C"/>
    <w:rsid w:val="00D9616C"/>
    <w:rsid w:val="00D96A95"/>
    <w:rsid w:val="00D9715F"/>
    <w:rsid w:val="00DA440C"/>
    <w:rsid w:val="00DA4F98"/>
    <w:rsid w:val="00DA5BA8"/>
    <w:rsid w:val="00DA5BC1"/>
    <w:rsid w:val="00DA7388"/>
    <w:rsid w:val="00DB175F"/>
    <w:rsid w:val="00DB7934"/>
    <w:rsid w:val="00DB7D16"/>
    <w:rsid w:val="00DC0A09"/>
    <w:rsid w:val="00DC2C8C"/>
    <w:rsid w:val="00DC36E9"/>
    <w:rsid w:val="00DC3DA6"/>
    <w:rsid w:val="00DC47DE"/>
    <w:rsid w:val="00DC5975"/>
    <w:rsid w:val="00DC67BA"/>
    <w:rsid w:val="00DD3515"/>
    <w:rsid w:val="00DD3B73"/>
    <w:rsid w:val="00DD426C"/>
    <w:rsid w:val="00DD6111"/>
    <w:rsid w:val="00DD7729"/>
    <w:rsid w:val="00DD7923"/>
    <w:rsid w:val="00DE25E4"/>
    <w:rsid w:val="00DE4874"/>
    <w:rsid w:val="00DE5CEE"/>
    <w:rsid w:val="00DF322D"/>
    <w:rsid w:val="00DF5072"/>
    <w:rsid w:val="00DF5542"/>
    <w:rsid w:val="00DF5C3A"/>
    <w:rsid w:val="00E011FE"/>
    <w:rsid w:val="00E022CE"/>
    <w:rsid w:val="00E03F0E"/>
    <w:rsid w:val="00E05253"/>
    <w:rsid w:val="00E05A10"/>
    <w:rsid w:val="00E060DD"/>
    <w:rsid w:val="00E10C28"/>
    <w:rsid w:val="00E122D0"/>
    <w:rsid w:val="00E12F7C"/>
    <w:rsid w:val="00E141B6"/>
    <w:rsid w:val="00E24090"/>
    <w:rsid w:val="00E27093"/>
    <w:rsid w:val="00E27371"/>
    <w:rsid w:val="00E2755F"/>
    <w:rsid w:val="00E30537"/>
    <w:rsid w:val="00E3318A"/>
    <w:rsid w:val="00E3451C"/>
    <w:rsid w:val="00E34D31"/>
    <w:rsid w:val="00E357B1"/>
    <w:rsid w:val="00E40B70"/>
    <w:rsid w:val="00E417CD"/>
    <w:rsid w:val="00E45FA6"/>
    <w:rsid w:val="00E50B69"/>
    <w:rsid w:val="00E51B21"/>
    <w:rsid w:val="00E55F59"/>
    <w:rsid w:val="00E572A2"/>
    <w:rsid w:val="00E57764"/>
    <w:rsid w:val="00E603E0"/>
    <w:rsid w:val="00E6273D"/>
    <w:rsid w:val="00E63A27"/>
    <w:rsid w:val="00E63D4E"/>
    <w:rsid w:val="00E663B2"/>
    <w:rsid w:val="00E6654B"/>
    <w:rsid w:val="00E703A7"/>
    <w:rsid w:val="00E7118C"/>
    <w:rsid w:val="00E7225C"/>
    <w:rsid w:val="00E73975"/>
    <w:rsid w:val="00E740AD"/>
    <w:rsid w:val="00E76AF2"/>
    <w:rsid w:val="00E779D9"/>
    <w:rsid w:val="00E77E52"/>
    <w:rsid w:val="00E84B35"/>
    <w:rsid w:val="00E905E3"/>
    <w:rsid w:val="00E91C78"/>
    <w:rsid w:val="00E9204D"/>
    <w:rsid w:val="00E92339"/>
    <w:rsid w:val="00E94A7C"/>
    <w:rsid w:val="00E95EA2"/>
    <w:rsid w:val="00EA12F8"/>
    <w:rsid w:val="00EA1D92"/>
    <w:rsid w:val="00EA2D9D"/>
    <w:rsid w:val="00EA4CB3"/>
    <w:rsid w:val="00EA7B2B"/>
    <w:rsid w:val="00EB3348"/>
    <w:rsid w:val="00EB4B3B"/>
    <w:rsid w:val="00EB4CB1"/>
    <w:rsid w:val="00EB604B"/>
    <w:rsid w:val="00EC1876"/>
    <w:rsid w:val="00EC1C39"/>
    <w:rsid w:val="00EC1FDF"/>
    <w:rsid w:val="00EC3B70"/>
    <w:rsid w:val="00EC3CC5"/>
    <w:rsid w:val="00EC534E"/>
    <w:rsid w:val="00EC56FB"/>
    <w:rsid w:val="00ED1316"/>
    <w:rsid w:val="00ED1C69"/>
    <w:rsid w:val="00ED719B"/>
    <w:rsid w:val="00EE5517"/>
    <w:rsid w:val="00EF0452"/>
    <w:rsid w:val="00EF1472"/>
    <w:rsid w:val="00EF17D3"/>
    <w:rsid w:val="00EF539A"/>
    <w:rsid w:val="00EF5D78"/>
    <w:rsid w:val="00EF60F5"/>
    <w:rsid w:val="00EF73D4"/>
    <w:rsid w:val="00F02430"/>
    <w:rsid w:val="00F0622B"/>
    <w:rsid w:val="00F06261"/>
    <w:rsid w:val="00F068AA"/>
    <w:rsid w:val="00F14A55"/>
    <w:rsid w:val="00F14EB7"/>
    <w:rsid w:val="00F15D72"/>
    <w:rsid w:val="00F2049F"/>
    <w:rsid w:val="00F21BC6"/>
    <w:rsid w:val="00F23811"/>
    <w:rsid w:val="00F24D52"/>
    <w:rsid w:val="00F278ED"/>
    <w:rsid w:val="00F329A4"/>
    <w:rsid w:val="00F35050"/>
    <w:rsid w:val="00F353A3"/>
    <w:rsid w:val="00F3589D"/>
    <w:rsid w:val="00F35A72"/>
    <w:rsid w:val="00F37C89"/>
    <w:rsid w:val="00F40DFC"/>
    <w:rsid w:val="00F41EE1"/>
    <w:rsid w:val="00F4350A"/>
    <w:rsid w:val="00F47C3C"/>
    <w:rsid w:val="00F47EF1"/>
    <w:rsid w:val="00F50854"/>
    <w:rsid w:val="00F5095A"/>
    <w:rsid w:val="00F50D79"/>
    <w:rsid w:val="00F55C88"/>
    <w:rsid w:val="00F614F1"/>
    <w:rsid w:val="00F61AFF"/>
    <w:rsid w:val="00F6439F"/>
    <w:rsid w:val="00F65700"/>
    <w:rsid w:val="00F6651E"/>
    <w:rsid w:val="00F70FD0"/>
    <w:rsid w:val="00F72143"/>
    <w:rsid w:val="00F73AC6"/>
    <w:rsid w:val="00F76ACB"/>
    <w:rsid w:val="00F77760"/>
    <w:rsid w:val="00F802C9"/>
    <w:rsid w:val="00F83950"/>
    <w:rsid w:val="00F86B9C"/>
    <w:rsid w:val="00F86C6B"/>
    <w:rsid w:val="00F9581C"/>
    <w:rsid w:val="00F97BD0"/>
    <w:rsid w:val="00FA440D"/>
    <w:rsid w:val="00FB1D70"/>
    <w:rsid w:val="00FB77CA"/>
    <w:rsid w:val="00FC0421"/>
    <w:rsid w:val="00FC12AF"/>
    <w:rsid w:val="00FC1C08"/>
    <w:rsid w:val="00FC3F36"/>
    <w:rsid w:val="00FC467C"/>
    <w:rsid w:val="00FC51AD"/>
    <w:rsid w:val="00FD3C80"/>
    <w:rsid w:val="00FD41BB"/>
    <w:rsid w:val="00FD6547"/>
    <w:rsid w:val="00FD774A"/>
    <w:rsid w:val="00FE1927"/>
    <w:rsid w:val="00FE2394"/>
    <w:rsid w:val="00FE3244"/>
    <w:rsid w:val="00FE4AAC"/>
    <w:rsid w:val="00FE5CC9"/>
    <w:rsid w:val="00FE70E9"/>
    <w:rsid w:val="00FE7725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."/>
  <w:listSeparator w:val=","/>
  <w14:docId w14:val="2CE0C783"/>
  <w15:docId w15:val="{7E2DF441-14AB-44A7-8A6B-1C205FFB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020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020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020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020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020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020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020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020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020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020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020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020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020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020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020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020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020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020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020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020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020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020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a"/>
    <w:qFormat/>
    <w:rsid w:val="001227C0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character" w:styleId="afd">
    <w:name w:val="page number"/>
    <w:basedOn w:val="a0"/>
    <w:semiHidden/>
    <w:rsid w:val="00683664"/>
  </w:style>
  <w:style w:type="table" w:customStyle="1" w:styleId="111">
    <w:name w:val="表格格線11"/>
    <w:basedOn w:val="a1"/>
    <w:next w:val="af0"/>
    <w:uiPriority w:val="59"/>
    <w:rsid w:val="007D3A7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04A4-2B83-4A26-BAC4-8BE7C447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2374</TotalTime>
  <Pages>4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133</cp:revision>
  <cp:lastPrinted>2025-06-29T05:45:00Z</cp:lastPrinted>
  <dcterms:created xsi:type="dcterms:W3CDTF">2023-06-20T03:01:00Z</dcterms:created>
  <dcterms:modified xsi:type="dcterms:W3CDTF">2025-07-11T08:16:00Z</dcterms:modified>
</cp:coreProperties>
</file>