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0D75E" w14:textId="242EBB85" w:rsidR="00D3466E" w:rsidRPr="00D3466E" w:rsidRDefault="00984873" w:rsidP="009133EA">
      <w:pPr>
        <w:pStyle w:val="3040"/>
        <w:overflowPunct w:val="0"/>
        <w:spacing w:afterLines="20" w:after="72" w:line="0" w:lineRule="atLeast"/>
        <w:ind w:firstLineChars="300" w:firstLine="961"/>
        <w:rPr>
          <w:color w:val="auto"/>
          <w:sz w:val="32"/>
          <w:szCs w:val="32"/>
        </w:rPr>
      </w:pPr>
      <w:bookmarkStart w:id="0" w:name="_Toc12786009"/>
      <w:bookmarkStart w:id="1" w:name="國立臺灣大學附設醫院作業基金"/>
      <w:r>
        <w:rPr>
          <w:rFonts w:hint="eastAsia"/>
          <w:color w:val="auto"/>
          <w:sz w:val="32"/>
          <w:szCs w:val="32"/>
        </w:rPr>
        <w:t>2.</w:t>
      </w:r>
      <w:r w:rsidRPr="00D3466E">
        <w:rPr>
          <w:color w:val="auto"/>
          <w:sz w:val="32"/>
          <w:szCs w:val="32"/>
        </w:rPr>
        <w:t>國立臺灣大學附設醫院作業基金</w:t>
      </w:r>
      <w:bookmarkEnd w:id="0"/>
      <w:bookmarkEnd w:id="1"/>
    </w:p>
    <w:p w14:paraId="5A017B64" w14:textId="46E09809" w:rsidR="0048157E" w:rsidRPr="00944618" w:rsidRDefault="0048157E" w:rsidP="00372402">
      <w:pPr>
        <w:tabs>
          <w:tab w:val="left" w:pos="560"/>
        </w:tabs>
        <w:overflowPunct/>
        <w:adjustRightInd w:val="0"/>
        <w:snapToGrid w:val="0"/>
        <w:ind w:left="-42" w:firstLineChars="0" w:firstLine="0"/>
        <w:jc w:val="center"/>
        <w:rPr>
          <w:b/>
          <w:sz w:val="32"/>
          <w:u w:val="single" w:color="000000"/>
        </w:rPr>
      </w:pPr>
      <w:r w:rsidRPr="00944618">
        <w:rPr>
          <w:rFonts w:hint="eastAsia"/>
          <w:b/>
          <w:sz w:val="32"/>
          <w:u w:val="single" w:color="000000"/>
        </w:rPr>
        <w:t xml:space="preserve">　國立臺灣大學附設醫院作業基金收支餘</w:t>
      </w:r>
      <w:proofErr w:type="gramStart"/>
      <w:r w:rsidRPr="00944618">
        <w:rPr>
          <w:rFonts w:hint="eastAsia"/>
          <w:b/>
          <w:sz w:val="32"/>
          <w:u w:val="single" w:color="000000"/>
        </w:rPr>
        <w:t>絀</w:t>
      </w:r>
      <w:proofErr w:type="gramEnd"/>
      <w:r w:rsidRPr="00944618">
        <w:rPr>
          <w:rFonts w:hint="eastAsia"/>
          <w:b/>
          <w:sz w:val="32"/>
          <w:u w:val="single" w:color="000000"/>
        </w:rPr>
        <w:t xml:space="preserve">審定表　</w:t>
      </w:r>
    </w:p>
    <w:p w14:paraId="05E7A2C5" w14:textId="215E4D2C" w:rsidR="0048157E" w:rsidRPr="00944618" w:rsidRDefault="0048157E" w:rsidP="00372402">
      <w:pPr>
        <w:tabs>
          <w:tab w:val="left" w:pos="4648"/>
        </w:tabs>
        <w:overflowPunct/>
        <w:snapToGrid w:val="0"/>
        <w:ind w:rightChars="11" w:right="26" w:firstLineChars="0" w:firstLine="0"/>
        <w:jc w:val="right"/>
      </w:pPr>
      <w:r w:rsidRPr="00944618">
        <w:rPr>
          <w:rFonts w:hint="eastAsia"/>
        </w:rPr>
        <w:t>中華民國</w:t>
      </w:r>
      <w:proofErr w:type="gramStart"/>
      <w:r w:rsidRPr="00944618">
        <w:rPr>
          <w:rFonts w:hint="eastAsia"/>
        </w:rPr>
        <w:t>1</w:t>
      </w:r>
      <w:r w:rsidR="00316C44" w:rsidRPr="00944618">
        <w:rPr>
          <w:rFonts w:hint="eastAsia"/>
        </w:rPr>
        <w:t>1</w:t>
      </w:r>
      <w:r w:rsidR="001715B0">
        <w:rPr>
          <w:rFonts w:hint="eastAsia"/>
        </w:rPr>
        <w:t>3</w:t>
      </w:r>
      <w:proofErr w:type="gramEnd"/>
      <w:r w:rsidRPr="00944618">
        <w:rPr>
          <w:rFonts w:hint="eastAsia"/>
        </w:rPr>
        <w:t>年度</w:t>
      </w:r>
      <w:r w:rsidRPr="00944618">
        <w:tab/>
      </w:r>
      <w:r w:rsidRPr="00944618">
        <w:rPr>
          <w:rFonts w:hint="eastAsia"/>
          <w:spacing w:val="-20"/>
        </w:rPr>
        <w:t>單位：新臺幣元</w:t>
      </w:r>
    </w:p>
    <w:tbl>
      <w:tblPr>
        <w:tblW w:w="102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4"/>
        <w:gridCol w:w="1412"/>
        <w:gridCol w:w="1412"/>
        <w:gridCol w:w="1412"/>
        <w:gridCol w:w="1413"/>
        <w:gridCol w:w="1414"/>
        <w:gridCol w:w="728"/>
      </w:tblGrid>
      <w:tr w:rsidR="00944618" w:rsidRPr="00944618" w14:paraId="154B5E9D" w14:textId="77777777" w:rsidTr="00372402">
        <w:trPr>
          <w:cantSplit/>
          <w:trHeight w:val="397"/>
        </w:trPr>
        <w:tc>
          <w:tcPr>
            <w:tcW w:w="2414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25C0136" w14:textId="77777777" w:rsidR="0048157E" w:rsidRPr="00944618" w:rsidRDefault="0048157E" w:rsidP="009133EA">
            <w:pPr>
              <w:snapToGrid w:val="0"/>
              <w:ind w:left="113" w:right="57" w:firstLineChars="0" w:firstLine="0"/>
              <w:jc w:val="distribute"/>
            </w:pPr>
            <w:r w:rsidRPr="00944618">
              <w:rPr>
                <w:rFonts w:hint="eastAsia"/>
              </w:rPr>
              <w:t>科目</w:t>
            </w:r>
          </w:p>
        </w:tc>
        <w:tc>
          <w:tcPr>
            <w:tcW w:w="1412" w:type="dxa"/>
            <w:vMerge w:val="restart"/>
            <w:tcBorders>
              <w:top w:val="single" w:sz="8" w:space="0" w:color="auto"/>
            </w:tcBorders>
            <w:vAlign w:val="center"/>
          </w:tcPr>
          <w:p w14:paraId="3EA73D73" w14:textId="77777777" w:rsidR="0048157E" w:rsidRPr="00944618" w:rsidRDefault="0048157E" w:rsidP="009133EA">
            <w:pPr>
              <w:snapToGrid w:val="0"/>
              <w:ind w:leftChars="20" w:left="48" w:rightChars="20" w:right="48" w:firstLineChars="0" w:firstLine="0"/>
              <w:jc w:val="distribute"/>
            </w:pPr>
            <w:r w:rsidRPr="00944618">
              <w:rPr>
                <w:rFonts w:hint="eastAsia"/>
              </w:rPr>
              <w:t>預算數</w:t>
            </w:r>
          </w:p>
        </w:tc>
        <w:tc>
          <w:tcPr>
            <w:tcW w:w="1412" w:type="dxa"/>
            <w:vMerge w:val="restart"/>
            <w:tcBorders>
              <w:top w:val="single" w:sz="8" w:space="0" w:color="auto"/>
            </w:tcBorders>
            <w:vAlign w:val="center"/>
          </w:tcPr>
          <w:p w14:paraId="30ED2D89" w14:textId="77777777" w:rsidR="0048157E" w:rsidRPr="00944618" w:rsidRDefault="0048157E" w:rsidP="009133EA">
            <w:pPr>
              <w:snapToGrid w:val="0"/>
              <w:ind w:leftChars="20" w:left="48" w:rightChars="20" w:right="48" w:firstLineChars="0" w:firstLine="0"/>
              <w:jc w:val="distribute"/>
            </w:pPr>
            <w:r w:rsidRPr="00944618">
              <w:rPr>
                <w:rFonts w:hint="eastAsia"/>
              </w:rPr>
              <w:t>決算數</w:t>
            </w:r>
          </w:p>
        </w:tc>
        <w:tc>
          <w:tcPr>
            <w:tcW w:w="1412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15F8A28F" w14:textId="77777777" w:rsidR="0048157E" w:rsidRPr="00944618" w:rsidRDefault="0048157E" w:rsidP="009133EA">
            <w:pPr>
              <w:spacing w:line="240" w:lineRule="exact"/>
              <w:ind w:leftChars="20" w:left="48" w:rightChars="20" w:right="48" w:firstLineChars="0" w:firstLine="0"/>
              <w:jc w:val="distribute"/>
            </w:pPr>
            <w:r w:rsidRPr="00944618">
              <w:rPr>
                <w:rFonts w:hint="eastAsia"/>
              </w:rPr>
              <w:t>修正數</w:t>
            </w:r>
          </w:p>
        </w:tc>
        <w:tc>
          <w:tcPr>
            <w:tcW w:w="1413" w:type="dxa"/>
            <w:vMerge w:val="restart"/>
            <w:tcBorders>
              <w:top w:val="single" w:sz="8" w:space="0" w:color="auto"/>
            </w:tcBorders>
            <w:vAlign w:val="center"/>
          </w:tcPr>
          <w:p w14:paraId="7E810DDB" w14:textId="77777777" w:rsidR="0048157E" w:rsidRPr="00944618" w:rsidRDefault="0048157E" w:rsidP="009133EA">
            <w:pPr>
              <w:snapToGrid w:val="0"/>
              <w:ind w:leftChars="20" w:left="48" w:rightChars="20" w:right="48" w:firstLineChars="0" w:firstLine="0"/>
              <w:jc w:val="distribute"/>
            </w:pPr>
            <w:r w:rsidRPr="00944618">
              <w:rPr>
                <w:rFonts w:hint="eastAsia"/>
              </w:rPr>
              <w:t>決算審定數</w:t>
            </w:r>
          </w:p>
        </w:tc>
        <w:tc>
          <w:tcPr>
            <w:tcW w:w="2142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7FD7675" w14:textId="77777777" w:rsidR="0048157E" w:rsidRPr="00944618" w:rsidRDefault="0048157E" w:rsidP="009133EA">
            <w:pPr>
              <w:spacing w:line="240" w:lineRule="exact"/>
              <w:ind w:left="20" w:right="20" w:firstLineChars="0" w:firstLine="0"/>
              <w:jc w:val="distribute"/>
            </w:pPr>
            <w:r w:rsidRPr="00944618">
              <w:rPr>
                <w:rFonts w:hint="eastAsia"/>
              </w:rPr>
              <w:t>審定數與預算數</w:t>
            </w:r>
          </w:p>
          <w:p w14:paraId="11B62F90" w14:textId="77777777" w:rsidR="0048157E" w:rsidRPr="00944618" w:rsidRDefault="0048157E" w:rsidP="009133EA">
            <w:pPr>
              <w:spacing w:line="240" w:lineRule="exact"/>
              <w:ind w:left="20" w:right="20" w:firstLineChars="0" w:firstLine="0"/>
              <w:jc w:val="distribute"/>
            </w:pPr>
            <w:r w:rsidRPr="00944618">
              <w:rPr>
                <w:rFonts w:hint="eastAsia"/>
              </w:rPr>
              <w:t>比較增減</w:t>
            </w:r>
          </w:p>
        </w:tc>
      </w:tr>
      <w:tr w:rsidR="00944618" w:rsidRPr="00944618" w14:paraId="47C51527" w14:textId="77777777" w:rsidTr="00372402">
        <w:trPr>
          <w:cantSplit/>
          <w:trHeight w:val="397"/>
        </w:trPr>
        <w:tc>
          <w:tcPr>
            <w:tcW w:w="2414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7796276" w14:textId="77777777" w:rsidR="0048157E" w:rsidRPr="00944618" w:rsidRDefault="0048157E" w:rsidP="00427529">
            <w:pPr>
              <w:snapToGrid w:val="0"/>
              <w:ind w:firstLineChars="0" w:firstLine="0"/>
              <w:jc w:val="distribute"/>
            </w:pPr>
          </w:p>
        </w:tc>
        <w:tc>
          <w:tcPr>
            <w:tcW w:w="1412" w:type="dxa"/>
            <w:vMerge/>
            <w:tcBorders>
              <w:bottom w:val="single" w:sz="8" w:space="0" w:color="auto"/>
            </w:tcBorders>
            <w:vAlign w:val="center"/>
          </w:tcPr>
          <w:p w14:paraId="56C30FE6" w14:textId="77777777" w:rsidR="0048157E" w:rsidRPr="00944618" w:rsidRDefault="0048157E" w:rsidP="009133EA">
            <w:pPr>
              <w:snapToGrid w:val="0"/>
              <w:ind w:left="20" w:right="20" w:firstLineChars="0" w:firstLine="0"/>
              <w:jc w:val="distribute"/>
            </w:pPr>
          </w:p>
        </w:tc>
        <w:tc>
          <w:tcPr>
            <w:tcW w:w="1412" w:type="dxa"/>
            <w:vMerge/>
            <w:tcBorders>
              <w:bottom w:val="single" w:sz="8" w:space="0" w:color="auto"/>
            </w:tcBorders>
            <w:vAlign w:val="center"/>
          </w:tcPr>
          <w:p w14:paraId="1445CBE4" w14:textId="77777777" w:rsidR="0048157E" w:rsidRPr="00944618" w:rsidRDefault="0048157E" w:rsidP="009133EA">
            <w:pPr>
              <w:snapToGrid w:val="0"/>
              <w:ind w:left="20" w:right="20" w:firstLineChars="0" w:firstLine="0"/>
              <w:jc w:val="distribute"/>
            </w:pPr>
          </w:p>
        </w:tc>
        <w:tc>
          <w:tcPr>
            <w:tcW w:w="1412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54AB9B6E" w14:textId="77777777" w:rsidR="0048157E" w:rsidRPr="00944618" w:rsidRDefault="0048157E" w:rsidP="009133EA">
            <w:pPr>
              <w:snapToGrid w:val="0"/>
              <w:ind w:left="20" w:right="20" w:firstLineChars="0" w:firstLine="0"/>
              <w:jc w:val="distribute"/>
            </w:pPr>
          </w:p>
        </w:tc>
        <w:tc>
          <w:tcPr>
            <w:tcW w:w="1413" w:type="dxa"/>
            <w:vMerge/>
            <w:tcBorders>
              <w:bottom w:val="single" w:sz="8" w:space="0" w:color="auto"/>
            </w:tcBorders>
            <w:vAlign w:val="center"/>
          </w:tcPr>
          <w:p w14:paraId="5676AE3D" w14:textId="77777777" w:rsidR="0048157E" w:rsidRPr="00944618" w:rsidRDefault="0048157E" w:rsidP="009133EA">
            <w:pPr>
              <w:snapToGrid w:val="0"/>
              <w:ind w:left="20" w:right="20" w:firstLineChars="0" w:firstLine="0"/>
              <w:jc w:val="distribute"/>
            </w:pPr>
          </w:p>
        </w:tc>
        <w:tc>
          <w:tcPr>
            <w:tcW w:w="1414" w:type="dxa"/>
            <w:tcBorders>
              <w:bottom w:val="single" w:sz="8" w:space="0" w:color="auto"/>
            </w:tcBorders>
            <w:vAlign w:val="center"/>
          </w:tcPr>
          <w:p w14:paraId="22074DDA" w14:textId="77777777" w:rsidR="0048157E" w:rsidRPr="00944618" w:rsidRDefault="0048157E" w:rsidP="009133EA">
            <w:pPr>
              <w:snapToGrid w:val="0"/>
              <w:ind w:left="20" w:right="20" w:firstLineChars="0" w:firstLine="0"/>
              <w:jc w:val="distribute"/>
            </w:pPr>
            <w:r w:rsidRPr="00944618">
              <w:rPr>
                <w:rFonts w:hint="eastAsia"/>
              </w:rPr>
              <w:t>金額</w:t>
            </w:r>
          </w:p>
        </w:tc>
        <w:tc>
          <w:tcPr>
            <w:tcW w:w="728" w:type="dxa"/>
            <w:tcBorders>
              <w:bottom w:val="single" w:sz="8" w:space="0" w:color="auto"/>
              <w:right w:val="nil"/>
            </w:tcBorders>
            <w:vAlign w:val="center"/>
          </w:tcPr>
          <w:p w14:paraId="0D42690F" w14:textId="77777777" w:rsidR="0048157E" w:rsidRPr="00944618" w:rsidRDefault="0048157E" w:rsidP="009133EA">
            <w:pPr>
              <w:snapToGrid w:val="0"/>
              <w:ind w:leftChars="20" w:left="48" w:rightChars="20" w:right="48" w:firstLineChars="0" w:firstLine="0"/>
              <w:jc w:val="distribute"/>
            </w:pPr>
            <w:r w:rsidRPr="00944618">
              <w:rPr>
                <w:rFonts w:hint="eastAsia"/>
              </w:rPr>
              <w:t>％</w:t>
            </w:r>
          </w:p>
        </w:tc>
      </w:tr>
      <w:tr w:rsidR="00142088" w:rsidRPr="00944618" w14:paraId="5C2691F4" w14:textId="77777777" w:rsidTr="00372402">
        <w:trPr>
          <w:cantSplit/>
          <w:trHeight w:val="680"/>
        </w:trPr>
        <w:tc>
          <w:tcPr>
            <w:tcW w:w="24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EC9558D" w14:textId="77777777" w:rsidR="00142088" w:rsidRPr="00944618" w:rsidRDefault="00142088" w:rsidP="009133EA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業務收入</w:t>
            </w:r>
          </w:p>
        </w:tc>
        <w:tc>
          <w:tcPr>
            <w:tcW w:w="141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E40100" w14:textId="205B5980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50,712,065,000</w:t>
            </w:r>
          </w:p>
        </w:tc>
        <w:tc>
          <w:tcPr>
            <w:tcW w:w="141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743BB" w14:textId="73B722AB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54,597,531,451</w:t>
            </w:r>
          </w:p>
        </w:tc>
        <w:tc>
          <w:tcPr>
            <w:tcW w:w="141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BE1189" w14:textId="1C5E4699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B37BE1" w14:textId="5C3491A0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54,597,531,451</w:t>
            </w:r>
          </w:p>
        </w:tc>
        <w:tc>
          <w:tcPr>
            <w:tcW w:w="141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A428AD" w14:textId="55D20BE3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3,885,466,451</w:t>
            </w: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1B948B2" w14:textId="1C054984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7.66</w:t>
            </w:r>
          </w:p>
        </w:tc>
      </w:tr>
      <w:tr w:rsidR="00142088" w:rsidRPr="00944618" w14:paraId="0D325A95" w14:textId="77777777" w:rsidTr="00372402">
        <w:trPr>
          <w:cantSplit/>
          <w:trHeight w:val="652"/>
        </w:trPr>
        <w:tc>
          <w:tcPr>
            <w:tcW w:w="24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BA2DCF" w14:textId="77777777" w:rsidR="00142088" w:rsidRPr="00944618" w:rsidRDefault="00142088" w:rsidP="009133EA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醫療收入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7C34D1" w14:textId="45FD6F9B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49,574,180,000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030EDD" w14:textId="33A47C80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53,358,863,363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5E256D" w14:textId="36F17B87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CEAB14" w14:textId="0ED8AF2F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53,358,863,363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85E7FE" w14:textId="11AB41D6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3,784,683,363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C21F14A" w14:textId="707C484F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7.63</w:t>
            </w:r>
          </w:p>
        </w:tc>
      </w:tr>
      <w:tr w:rsidR="00142088" w:rsidRPr="00944618" w14:paraId="3D49385A" w14:textId="77777777" w:rsidTr="00372402">
        <w:trPr>
          <w:cantSplit/>
          <w:trHeight w:val="652"/>
        </w:trPr>
        <w:tc>
          <w:tcPr>
            <w:tcW w:w="24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C9D088" w14:textId="77777777" w:rsidR="00142088" w:rsidRPr="00944618" w:rsidRDefault="00142088" w:rsidP="009133EA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其他業務收入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51D968" w14:textId="6DC6F4E3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1,137,885,000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E491E" w14:textId="1274D92B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1,238,668,088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17D1AC" w14:textId="726AB7C2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D3A227" w14:textId="5F2E4779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1,238,668,088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0096F2" w14:textId="6E8BFBFA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100,783,088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DABA797" w14:textId="63F07E2A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8.86</w:t>
            </w:r>
          </w:p>
        </w:tc>
      </w:tr>
      <w:tr w:rsidR="00142088" w:rsidRPr="00944618" w14:paraId="0C172D08" w14:textId="77777777" w:rsidTr="00372402">
        <w:trPr>
          <w:cantSplit/>
          <w:trHeight w:val="680"/>
        </w:trPr>
        <w:tc>
          <w:tcPr>
            <w:tcW w:w="24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03AF22" w14:textId="77777777" w:rsidR="00142088" w:rsidRPr="00944618" w:rsidRDefault="00142088" w:rsidP="009133EA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業務成本與費用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628E68" w14:textId="2A0B5D50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50,760,924,000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FE0A91" w14:textId="69A2D436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54,885,216,992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82DE6" w14:textId="66235E64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35A680" w14:textId="08FEAE30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54,885,216,992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413D17" w14:textId="5082B417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4,124,292,992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D164DC" w14:textId="5C528544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8.12</w:t>
            </w:r>
          </w:p>
        </w:tc>
      </w:tr>
      <w:tr w:rsidR="00142088" w:rsidRPr="00944618" w14:paraId="1A40A444" w14:textId="77777777" w:rsidTr="00372402">
        <w:trPr>
          <w:cantSplit/>
          <w:trHeight w:val="652"/>
        </w:trPr>
        <w:tc>
          <w:tcPr>
            <w:tcW w:w="24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274EF7" w14:textId="77777777" w:rsidR="00142088" w:rsidRPr="00944618" w:rsidRDefault="00142088" w:rsidP="009133EA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教學成本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D4960" w14:textId="554370DE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4,185,084,000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C4B43A" w14:textId="1E5F09F0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4,403,838,949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42F26F" w14:textId="723E514B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5B4C3E" w14:textId="2CD210D6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4,403,838,949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8897AD" w14:textId="5BD8B784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218,754,949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72FA7AF" w14:textId="7495B940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5.23</w:t>
            </w:r>
          </w:p>
        </w:tc>
      </w:tr>
      <w:tr w:rsidR="00142088" w:rsidRPr="00944618" w14:paraId="63A0ADB8" w14:textId="77777777" w:rsidTr="00372402">
        <w:trPr>
          <w:cantSplit/>
          <w:trHeight w:val="652"/>
        </w:trPr>
        <w:tc>
          <w:tcPr>
            <w:tcW w:w="24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EA8751" w14:textId="77777777" w:rsidR="00142088" w:rsidRPr="00944618" w:rsidRDefault="00142088" w:rsidP="009133EA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醫療成本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55F443" w14:textId="64598D0F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43,651,946,000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86CE7" w14:textId="4AB23006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47,219,318,197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C6CD76" w14:textId="7EA74D2E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C4DECA" w14:textId="4E2B43AE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47,219,318,197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3CAB0" w14:textId="102DD19A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3,567,372,197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A3C3F0" w14:textId="3B93746D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8.17</w:t>
            </w:r>
          </w:p>
        </w:tc>
      </w:tr>
      <w:tr w:rsidR="00142088" w:rsidRPr="00944618" w14:paraId="22DD9177" w14:textId="77777777" w:rsidTr="00372402">
        <w:trPr>
          <w:cantSplit/>
          <w:trHeight w:val="652"/>
        </w:trPr>
        <w:tc>
          <w:tcPr>
            <w:tcW w:w="24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355C63" w14:textId="77777777" w:rsidR="00142088" w:rsidRPr="00944618" w:rsidRDefault="00142088" w:rsidP="009133EA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其他業務成本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26150F" w14:textId="78698960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312,281,000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02CB26" w14:textId="2EB0F04B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327,536,528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83D75" w14:textId="5D7FA962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9A8461" w14:textId="4B698BBB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327,536,528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52CAB" w14:textId="5FC8CD0A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15,255,528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51F7524" w14:textId="7C52E6A9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4.89</w:t>
            </w:r>
          </w:p>
        </w:tc>
      </w:tr>
      <w:tr w:rsidR="00142088" w:rsidRPr="00944618" w14:paraId="257184C5" w14:textId="77777777" w:rsidTr="00372402">
        <w:trPr>
          <w:cantSplit/>
          <w:trHeight w:val="652"/>
        </w:trPr>
        <w:tc>
          <w:tcPr>
            <w:tcW w:w="24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223C3A" w14:textId="77777777" w:rsidR="00142088" w:rsidRPr="00944618" w:rsidRDefault="00142088" w:rsidP="009133EA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管理及總務費用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6D472D" w14:textId="1532064B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2,611,613,000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505579" w14:textId="0D15920C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2,934,523,318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EBF1C7" w14:textId="36C28B64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A72BA5" w14:textId="6735E81D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2,934,523,318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42364E" w14:textId="6FA8B545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322,910,318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12A0E40" w14:textId="2DEBFCE1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12.36</w:t>
            </w:r>
          </w:p>
        </w:tc>
      </w:tr>
      <w:tr w:rsidR="00142088" w:rsidRPr="00944618" w14:paraId="17CC2587" w14:textId="77777777" w:rsidTr="00372402">
        <w:trPr>
          <w:cantSplit/>
          <w:trHeight w:val="680"/>
        </w:trPr>
        <w:tc>
          <w:tcPr>
            <w:tcW w:w="24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FF330A" w14:textId="77777777" w:rsidR="00142088" w:rsidRPr="00944618" w:rsidRDefault="00142088" w:rsidP="009133EA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業務賸餘（短</w:t>
            </w:r>
            <w:proofErr w:type="gramStart"/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55C652" w14:textId="1714C1B5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- 48,859,000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A620C3" w14:textId="53F26A3B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- 287,685,541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3C51D" w14:textId="257C0C13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EDAF11" w14:textId="363ABDDE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- 287,685,541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620E99" w14:textId="46D3C567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- 238,826,541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BD6BAE2" w14:textId="17378429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488.81</w:t>
            </w:r>
          </w:p>
        </w:tc>
      </w:tr>
      <w:tr w:rsidR="00142088" w:rsidRPr="00944618" w14:paraId="67583B1D" w14:textId="77777777" w:rsidTr="00372402">
        <w:trPr>
          <w:cantSplit/>
          <w:trHeight w:val="680"/>
        </w:trPr>
        <w:tc>
          <w:tcPr>
            <w:tcW w:w="24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C87314" w14:textId="77777777" w:rsidR="00142088" w:rsidRPr="00944618" w:rsidRDefault="00142088" w:rsidP="009133EA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業務外收入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3813C" w14:textId="708F845C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2,072,774,000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B1B2C3" w14:textId="3FBB8ABB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2,885,575,203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3C61E" w14:textId="7E788386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746096" w14:textId="5E0E567A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2,885,575,203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AA45B7" w14:textId="2CFFD8A3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812,801,203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A41549F" w14:textId="5DCD2128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39.21</w:t>
            </w:r>
          </w:p>
        </w:tc>
      </w:tr>
      <w:tr w:rsidR="00142088" w:rsidRPr="00944618" w14:paraId="57948714" w14:textId="77777777" w:rsidTr="00372402">
        <w:trPr>
          <w:cantSplit/>
          <w:trHeight w:val="652"/>
        </w:trPr>
        <w:tc>
          <w:tcPr>
            <w:tcW w:w="24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E0C231" w14:textId="77777777" w:rsidR="00142088" w:rsidRPr="00944618" w:rsidRDefault="00142088" w:rsidP="009133EA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財務收入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86B8E7" w14:textId="4F4158B9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424,333,000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704D5B" w14:textId="1F657737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687,814,846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49B4A" w14:textId="66E86BF5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D629D9" w14:textId="12EC41E8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687,814,846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013A4" w14:textId="4FC18ECD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263,481,846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BCE620E" w14:textId="68059B21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62.09</w:t>
            </w:r>
          </w:p>
        </w:tc>
      </w:tr>
      <w:tr w:rsidR="00142088" w:rsidRPr="00944618" w14:paraId="6D7D7384" w14:textId="77777777" w:rsidTr="00372402">
        <w:trPr>
          <w:cantSplit/>
          <w:trHeight w:val="652"/>
        </w:trPr>
        <w:tc>
          <w:tcPr>
            <w:tcW w:w="24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0EFBDB" w14:textId="77777777" w:rsidR="00142088" w:rsidRPr="00944618" w:rsidRDefault="00142088" w:rsidP="009133EA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其他業務外收入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E0E87B" w14:textId="0D49DE46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1,648,441,000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43B47D" w14:textId="7C37243F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2,197,760,357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6FF85A" w14:textId="5D1F34A8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975F79" w14:textId="11F6C578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2,197,760,357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36896F" w14:textId="489D217F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549,319,357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743576A" w14:textId="535F2035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33.32</w:t>
            </w:r>
          </w:p>
        </w:tc>
      </w:tr>
      <w:tr w:rsidR="00C2612C" w:rsidRPr="00944618" w14:paraId="353973FE" w14:textId="77777777" w:rsidTr="00372402">
        <w:trPr>
          <w:cantSplit/>
          <w:trHeight w:val="680"/>
        </w:trPr>
        <w:tc>
          <w:tcPr>
            <w:tcW w:w="24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C59275" w14:textId="77777777" w:rsidR="00C2612C" w:rsidRPr="00944618" w:rsidRDefault="00C2612C" w:rsidP="009133EA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業務外費用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03D97" w14:textId="767F7445" w:rsidR="00C2612C" w:rsidRPr="009133EA" w:rsidRDefault="00C2612C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154,124,000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978E57" w14:textId="15DED283" w:rsidR="00C2612C" w:rsidRPr="009133EA" w:rsidRDefault="00C2612C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288,167,318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C85A9" w14:textId="1EB3B1FA" w:rsidR="00C2612C" w:rsidRPr="009133EA" w:rsidRDefault="00C2612C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E06702" w14:textId="45F6A640" w:rsidR="00C2612C" w:rsidRPr="009133EA" w:rsidRDefault="00C2612C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288,167,318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C7D8E" w14:textId="28A6A1DB" w:rsidR="00C2612C" w:rsidRPr="009133EA" w:rsidRDefault="00C2612C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134,043,318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BC9BBE0" w14:textId="4F007729" w:rsidR="00C2612C" w:rsidRPr="009133EA" w:rsidRDefault="00C2612C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86.97</w:t>
            </w:r>
          </w:p>
        </w:tc>
      </w:tr>
      <w:tr w:rsidR="00142088" w:rsidRPr="00944618" w14:paraId="70A3869B" w14:textId="77777777" w:rsidTr="00372402">
        <w:trPr>
          <w:cantSplit/>
          <w:trHeight w:val="652"/>
        </w:trPr>
        <w:tc>
          <w:tcPr>
            <w:tcW w:w="24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23953C" w14:textId="77777777" w:rsidR="00142088" w:rsidRPr="00944618" w:rsidRDefault="00142088" w:rsidP="009133EA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財務費用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212752" w14:textId="27DA59C9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E2677" w14:textId="278C89EA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3,169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68D7B" w14:textId="1D7A8D42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E710A" w14:textId="1FA71CF6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3,169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335FCD" w14:textId="7721941C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3,169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6EF2D24" w14:textId="681986E0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--</w:t>
            </w:r>
          </w:p>
        </w:tc>
      </w:tr>
      <w:tr w:rsidR="00142088" w:rsidRPr="00944618" w14:paraId="1F51AAD0" w14:textId="77777777" w:rsidTr="00372402">
        <w:trPr>
          <w:cantSplit/>
          <w:trHeight w:val="652"/>
        </w:trPr>
        <w:tc>
          <w:tcPr>
            <w:tcW w:w="24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6FE1EB" w14:textId="77777777" w:rsidR="00142088" w:rsidRPr="00944618" w:rsidRDefault="00142088" w:rsidP="009133EA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其他業務外費用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3AC6B7" w14:textId="03668A8E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154,124,000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E64C39" w14:textId="540B6325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288,164,149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06F65B" w14:textId="6C845692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5DE1E" w14:textId="312691F8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sz w:val="18"/>
                <w:szCs w:val="18"/>
              </w:rPr>
              <w:t>288,164,149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C715AB" w14:textId="23FDE238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134,040,149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F9702C2" w14:textId="670ACD72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86.97</w:t>
            </w:r>
          </w:p>
        </w:tc>
      </w:tr>
      <w:tr w:rsidR="00142088" w:rsidRPr="00944618" w14:paraId="5BA7913C" w14:textId="77777777" w:rsidTr="00372402">
        <w:trPr>
          <w:cantSplit/>
          <w:trHeight w:val="680"/>
        </w:trPr>
        <w:tc>
          <w:tcPr>
            <w:tcW w:w="24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12BB57" w14:textId="77777777" w:rsidR="00142088" w:rsidRPr="00944618" w:rsidRDefault="00142088" w:rsidP="009133EA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業務外賸餘（短</w:t>
            </w:r>
            <w:proofErr w:type="gramStart"/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A9C0E9" w14:textId="01776D2A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1,918,650,000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A8F59" w14:textId="67FB193A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2,597,407,885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A27F8" w14:textId="53FD3E14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C1861" w14:textId="76D4E742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2,597,407,885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01F6C" w14:textId="2D2D46AB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678,757,885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722586F" w14:textId="4BD1CBC2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35.38</w:t>
            </w:r>
          </w:p>
        </w:tc>
      </w:tr>
      <w:tr w:rsidR="00142088" w:rsidRPr="00944618" w14:paraId="41C48C65" w14:textId="77777777" w:rsidTr="00372402">
        <w:trPr>
          <w:cantSplit/>
          <w:trHeight w:val="680"/>
        </w:trPr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67B8EC0" w14:textId="77777777" w:rsidR="00142088" w:rsidRPr="00944618" w:rsidRDefault="00142088" w:rsidP="009133EA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本期賸餘（短</w:t>
            </w:r>
            <w:proofErr w:type="gramStart"/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20416E" w14:textId="104107A1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1,869,791,000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7ADF18" w14:textId="6E518D90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2,309,722,344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CD7628" w14:textId="1BE0941F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3ABF97" w14:textId="24C73AAA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2,309,722,344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D4BC48" w14:textId="61397770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439,931,344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E47C105" w14:textId="6A00D226" w:rsidR="00142088" w:rsidRPr="009133EA" w:rsidRDefault="00142088" w:rsidP="009133E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133EA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23.53</w:t>
            </w:r>
          </w:p>
        </w:tc>
      </w:tr>
    </w:tbl>
    <w:p w14:paraId="66F3A9CC" w14:textId="5C75BFE9" w:rsidR="005E3713" w:rsidRPr="00944618" w:rsidRDefault="005E3713" w:rsidP="00CE06EA">
      <w:pPr>
        <w:pStyle w:val="3T0301110P"/>
        <w:spacing w:line="20" w:lineRule="exact"/>
        <w:ind w:right="-6" w:hangingChars="222"/>
        <w:rPr>
          <w:color w:val="auto"/>
          <w:sz w:val="18"/>
          <w:szCs w:val="18"/>
        </w:rPr>
      </w:pPr>
    </w:p>
    <w:p w14:paraId="4A623D0C" w14:textId="52581B89" w:rsidR="007E6970" w:rsidRPr="00944618" w:rsidRDefault="007E6970" w:rsidP="00727167">
      <w:pPr>
        <w:pStyle w:val="3T0301110P"/>
        <w:ind w:left="360" w:right="45" w:hanging="360"/>
        <w:rPr>
          <w:color w:val="auto"/>
          <w:sz w:val="18"/>
        </w:rPr>
      </w:pPr>
      <w:proofErr w:type="gramStart"/>
      <w:r w:rsidRPr="00944618">
        <w:rPr>
          <w:rFonts w:hint="eastAsia"/>
          <w:color w:val="auto"/>
          <w:sz w:val="18"/>
        </w:rPr>
        <w:t>註</w:t>
      </w:r>
      <w:proofErr w:type="gramEnd"/>
      <w:r w:rsidRPr="00944618">
        <w:rPr>
          <w:rFonts w:hint="eastAsia"/>
          <w:color w:val="auto"/>
          <w:sz w:val="18"/>
        </w:rPr>
        <w:t>：本表</w:t>
      </w:r>
      <w:r>
        <w:rPr>
          <w:rFonts w:hint="eastAsia"/>
          <w:color w:val="auto"/>
          <w:sz w:val="18"/>
        </w:rPr>
        <w:t>「其他業務收入」、「其他業務成本」、「其他業務外收入」及「其他業務外費用」科目，配合國立大學校</w:t>
      </w:r>
      <w:r w:rsidR="00570F40">
        <w:rPr>
          <w:rFonts w:hint="eastAsia"/>
          <w:color w:val="auto"/>
          <w:sz w:val="18"/>
        </w:rPr>
        <w:t>院附設醫院會計制度之一致規定</w:t>
      </w:r>
      <w:proofErr w:type="gramStart"/>
      <w:r w:rsidR="00570F40">
        <w:rPr>
          <w:rFonts w:hint="eastAsia"/>
          <w:color w:val="auto"/>
          <w:sz w:val="18"/>
        </w:rPr>
        <w:t>分錄釋例修正</w:t>
      </w:r>
      <w:proofErr w:type="gramEnd"/>
      <w:r w:rsidR="00570F40">
        <w:rPr>
          <w:rFonts w:hint="eastAsia"/>
          <w:color w:val="auto"/>
          <w:sz w:val="18"/>
        </w:rPr>
        <w:t>部分交易事項列帳四</w:t>
      </w:r>
      <w:r w:rsidR="00D3466E">
        <w:rPr>
          <w:rFonts w:hint="eastAsia"/>
          <w:color w:val="auto"/>
          <w:sz w:val="18"/>
        </w:rPr>
        <w:t>級</w:t>
      </w:r>
      <w:r w:rsidR="00570F40">
        <w:rPr>
          <w:rFonts w:hint="eastAsia"/>
          <w:color w:val="auto"/>
          <w:sz w:val="18"/>
        </w:rPr>
        <w:t>科目，</w:t>
      </w:r>
      <w:proofErr w:type="gramStart"/>
      <w:r w:rsidR="00570F40">
        <w:rPr>
          <w:rFonts w:hint="eastAsia"/>
          <w:color w:val="auto"/>
          <w:sz w:val="18"/>
        </w:rPr>
        <w:t>爰</w:t>
      </w:r>
      <w:proofErr w:type="gramEnd"/>
      <w:r w:rsidR="00570F40">
        <w:rPr>
          <w:rFonts w:hint="eastAsia"/>
          <w:color w:val="auto"/>
          <w:sz w:val="18"/>
        </w:rPr>
        <w:t>其法定預算數隨同重分類調整</w:t>
      </w:r>
      <w:r w:rsidRPr="00944618">
        <w:rPr>
          <w:rFonts w:hint="eastAsia"/>
          <w:color w:val="auto"/>
          <w:sz w:val="18"/>
        </w:rPr>
        <w:t>。</w:t>
      </w:r>
    </w:p>
    <w:p w14:paraId="5058B472" w14:textId="39C9B277" w:rsidR="0048157E" w:rsidRPr="00372402" w:rsidRDefault="0048157E" w:rsidP="0037115F">
      <w:pPr>
        <w:pStyle w:val="3T010116P"/>
        <w:tabs>
          <w:tab w:val="clear" w:pos="4800"/>
        </w:tabs>
        <w:ind w:left="198" w:hanging="198"/>
        <w:rPr>
          <w:b w:val="0"/>
          <w:color w:val="auto"/>
          <w:spacing w:val="0"/>
          <w:u w:color="000000"/>
        </w:rPr>
      </w:pPr>
      <w:r w:rsidRPr="00372402">
        <w:rPr>
          <w:rFonts w:hint="eastAsia"/>
          <w:color w:val="auto"/>
          <w:spacing w:val="0"/>
          <w:u w:color="000000"/>
        </w:rPr>
        <w:lastRenderedPageBreak/>
        <w:t xml:space="preserve">　國立臺灣大學附設醫院作業基金餘</w:t>
      </w:r>
      <w:proofErr w:type="gramStart"/>
      <w:r w:rsidRPr="00372402">
        <w:rPr>
          <w:rFonts w:hint="eastAsia"/>
          <w:color w:val="auto"/>
          <w:spacing w:val="0"/>
          <w:u w:color="000000"/>
        </w:rPr>
        <w:t>絀</w:t>
      </w:r>
      <w:proofErr w:type="gramEnd"/>
      <w:r w:rsidRPr="00372402">
        <w:rPr>
          <w:rFonts w:hint="eastAsia"/>
          <w:color w:val="auto"/>
          <w:spacing w:val="0"/>
          <w:u w:color="000000"/>
        </w:rPr>
        <w:t xml:space="preserve">撥補審定表　</w:t>
      </w:r>
    </w:p>
    <w:p w14:paraId="760F5A85" w14:textId="13D58CA7" w:rsidR="0048157E" w:rsidRPr="00944618" w:rsidRDefault="0048157E" w:rsidP="00727167">
      <w:pPr>
        <w:pStyle w:val="3T0201"/>
        <w:tabs>
          <w:tab w:val="clear" w:pos="4560"/>
          <w:tab w:val="center" w:pos="5334"/>
        </w:tabs>
        <w:spacing w:beforeLines="0" w:before="0" w:afterLines="0" w:after="0"/>
        <w:ind w:rightChars="17" w:right="41"/>
        <w:rPr>
          <w:color w:val="auto"/>
        </w:rPr>
      </w:pPr>
      <w:r w:rsidRPr="00944618">
        <w:rPr>
          <w:rFonts w:hint="eastAsia"/>
          <w:color w:val="auto"/>
        </w:rPr>
        <w:t>中華民國</w:t>
      </w:r>
      <w:proofErr w:type="gramStart"/>
      <w:r w:rsidRPr="00944618">
        <w:rPr>
          <w:rFonts w:hint="eastAsia"/>
          <w:color w:val="auto"/>
        </w:rPr>
        <w:t>1</w:t>
      </w:r>
      <w:r w:rsidR="00653699" w:rsidRPr="00944618">
        <w:rPr>
          <w:rFonts w:hint="eastAsia"/>
          <w:color w:val="auto"/>
        </w:rPr>
        <w:t>1</w:t>
      </w:r>
      <w:r w:rsidR="001715B0">
        <w:rPr>
          <w:rFonts w:hint="eastAsia"/>
          <w:color w:val="auto"/>
        </w:rPr>
        <w:t>3</w:t>
      </w:r>
      <w:proofErr w:type="gramEnd"/>
      <w:r w:rsidRPr="00944618">
        <w:rPr>
          <w:rFonts w:hint="eastAsia"/>
          <w:color w:val="auto"/>
        </w:rPr>
        <w:t>年度</w:t>
      </w:r>
      <w:r w:rsidRPr="00944618">
        <w:rPr>
          <w:color w:val="auto"/>
        </w:rPr>
        <w:tab/>
      </w:r>
      <w:r w:rsidRPr="00944618">
        <w:rPr>
          <w:rFonts w:hint="eastAsia"/>
          <w:color w:val="auto"/>
          <w:spacing w:val="-20"/>
          <w:kern w:val="0"/>
        </w:rPr>
        <w:t>單位：新臺幣元</w:t>
      </w:r>
    </w:p>
    <w:tbl>
      <w:tblPr>
        <w:tblW w:w="102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92"/>
        <w:gridCol w:w="1378"/>
        <w:gridCol w:w="1379"/>
        <w:gridCol w:w="1379"/>
        <w:gridCol w:w="1379"/>
        <w:gridCol w:w="1470"/>
        <w:gridCol w:w="728"/>
      </w:tblGrid>
      <w:tr w:rsidR="00944618" w:rsidRPr="00944618" w14:paraId="06B9D944" w14:textId="77777777" w:rsidTr="00377A4A">
        <w:trPr>
          <w:cantSplit/>
          <w:trHeight w:val="397"/>
        </w:trPr>
        <w:tc>
          <w:tcPr>
            <w:tcW w:w="2492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61089BE" w14:textId="77777777" w:rsidR="0048157E" w:rsidRPr="00944618" w:rsidRDefault="0048157E" w:rsidP="009133EA">
            <w:pPr>
              <w:snapToGrid w:val="0"/>
              <w:ind w:left="113" w:right="57" w:firstLineChars="0" w:firstLine="0"/>
              <w:jc w:val="distribute"/>
            </w:pPr>
            <w:r w:rsidRPr="00944618">
              <w:rPr>
                <w:rFonts w:hint="eastAsia"/>
              </w:rPr>
              <w:t>項目</w:t>
            </w:r>
          </w:p>
        </w:tc>
        <w:tc>
          <w:tcPr>
            <w:tcW w:w="1378" w:type="dxa"/>
            <w:vMerge w:val="restart"/>
            <w:tcBorders>
              <w:top w:val="single" w:sz="8" w:space="0" w:color="auto"/>
            </w:tcBorders>
            <w:vAlign w:val="center"/>
          </w:tcPr>
          <w:p w14:paraId="03810762" w14:textId="77777777" w:rsidR="0048157E" w:rsidRPr="00944618" w:rsidRDefault="0048157E" w:rsidP="009133EA">
            <w:pPr>
              <w:snapToGrid w:val="0"/>
              <w:ind w:leftChars="20" w:left="48" w:rightChars="20" w:right="48" w:firstLineChars="0" w:firstLine="0"/>
              <w:jc w:val="distribute"/>
            </w:pPr>
            <w:r w:rsidRPr="00944618">
              <w:rPr>
                <w:rFonts w:hint="eastAsia"/>
              </w:rPr>
              <w:t>預算數</w:t>
            </w:r>
          </w:p>
        </w:tc>
        <w:tc>
          <w:tcPr>
            <w:tcW w:w="1379" w:type="dxa"/>
            <w:vMerge w:val="restart"/>
            <w:tcBorders>
              <w:top w:val="single" w:sz="8" w:space="0" w:color="auto"/>
            </w:tcBorders>
            <w:vAlign w:val="center"/>
          </w:tcPr>
          <w:p w14:paraId="0804E76A" w14:textId="77777777" w:rsidR="0048157E" w:rsidRPr="00944618" w:rsidRDefault="0048157E" w:rsidP="009133EA">
            <w:pPr>
              <w:snapToGrid w:val="0"/>
              <w:ind w:leftChars="20" w:left="48" w:rightChars="20" w:right="48" w:firstLineChars="0" w:firstLine="0"/>
              <w:jc w:val="distribute"/>
              <w:rPr>
                <w:spacing w:val="-20"/>
              </w:rPr>
            </w:pPr>
            <w:r w:rsidRPr="00944618">
              <w:rPr>
                <w:rFonts w:hint="eastAsia"/>
                <w:spacing w:val="-20"/>
              </w:rPr>
              <w:t>決算數</w:t>
            </w:r>
          </w:p>
        </w:tc>
        <w:tc>
          <w:tcPr>
            <w:tcW w:w="1379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3F2E7273" w14:textId="77777777" w:rsidR="0048157E" w:rsidRPr="00944618" w:rsidRDefault="0048157E" w:rsidP="009133EA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spacing w:val="-12"/>
              </w:rPr>
            </w:pPr>
            <w:r w:rsidRPr="00944618">
              <w:rPr>
                <w:rFonts w:hint="eastAsia"/>
                <w:spacing w:val="-12"/>
              </w:rPr>
              <w:t>修正數</w:t>
            </w:r>
          </w:p>
        </w:tc>
        <w:tc>
          <w:tcPr>
            <w:tcW w:w="1379" w:type="dxa"/>
            <w:vMerge w:val="restart"/>
            <w:tcBorders>
              <w:top w:val="single" w:sz="8" w:space="0" w:color="auto"/>
            </w:tcBorders>
            <w:vAlign w:val="center"/>
          </w:tcPr>
          <w:p w14:paraId="73E96E4E" w14:textId="77777777" w:rsidR="0048157E" w:rsidRPr="00944618" w:rsidRDefault="0048157E" w:rsidP="009133EA">
            <w:pPr>
              <w:snapToGrid w:val="0"/>
              <w:ind w:leftChars="20" w:left="48" w:rightChars="20" w:right="48" w:firstLineChars="0" w:firstLine="0"/>
              <w:jc w:val="distribute"/>
            </w:pPr>
            <w:r w:rsidRPr="00944618">
              <w:rPr>
                <w:rFonts w:hint="eastAsia"/>
              </w:rPr>
              <w:t>決算審定數</w:t>
            </w:r>
          </w:p>
        </w:tc>
        <w:tc>
          <w:tcPr>
            <w:tcW w:w="2198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42BC21A" w14:textId="0CBE131C" w:rsidR="00D3466E" w:rsidRDefault="0048157E" w:rsidP="009133EA">
            <w:pPr>
              <w:spacing w:line="240" w:lineRule="exact"/>
              <w:ind w:left="20" w:right="20" w:firstLineChars="0" w:firstLine="0"/>
              <w:jc w:val="distribute"/>
            </w:pPr>
            <w:r w:rsidRPr="00944618">
              <w:rPr>
                <w:rFonts w:hint="eastAsia"/>
              </w:rPr>
              <w:t>審定數與預算數</w:t>
            </w:r>
          </w:p>
          <w:p w14:paraId="5D399FF1" w14:textId="1412113B" w:rsidR="0048157E" w:rsidRPr="00944618" w:rsidRDefault="0048157E" w:rsidP="009133EA">
            <w:pPr>
              <w:spacing w:line="240" w:lineRule="exact"/>
              <w:ind w:left="20" w:right="20" w:firstLineChars="0" w:firstLine="0"/>
              <w:jc w:val="distribute"/>
            </w:pPr>
            <w:r w:rsidRPr="00944618">
              <w:rPr>
                <w:rFonts w:hint="eastAsia"/>
              </w:rPr>
              <w:t>比較增減</w:t>
            </w:r>
          </w:p>
        </w:tc>
      </w:tr>
      <w:tr w:rsidR="00944618" w:rsidRPr="00944618" w14:paraId="7C633204" w14:textId="77777777" w:rsidTr="00377A4A">
        <w:trPr>
          <w:cantSplit/>
          <w:trHeight w:val="397"/>
        </w:trPr>
        <w:tc>
          <w:tcPr>
            <w:tcW w:w="2492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2D0AAB8" w14:textId="77777777" w:rsidR="0048157E" w:rsidRPr="00944618" w:rsidRDefault="0048157E" w:rsidP="00427529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378" w:type="dxa"/>
            <w:vMerge/>
            <w:tcBorders>
              <w:bottom w:val="single" w:sz="8" w:space="0" w:color="auto"/>
            </w:tcBorders>
            <w:vAlign w:val="center"/>
          </w:tcPr>
          <w:p w14:paraId="3A322458" w14:textId="77777777" w:rsidR="0048157E" w:rsidRPr="00944618" w:rsidRDefault="0048157E" w:rsidP="009133EA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379" w:type="dxa"/>
            <w:vMerge/>
            <w:tcBorders>
              <w:bottom w:val="single" w:sz="8" w:space="0" w:color="auto"/>
            </w:tcBorders>
            <w:vAlign w:val="center"/>
          </w:tcPr>
          <w:p w14:paraId="30A91318" w14:textId="77777777" w:rsidR="0048157E" w:rsidRPr="00944618" w:rsidRDefault="0048157E" w:rsidP="009133EA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379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614E525D" w14:textId="77777777" w:rsidR="0048157E" w:rsidRPr="00944618" w:rsidRDefault="0048157E" w:rsidP="009133EA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379" w:type="dxa"/>
            <w:vMerge/>
            <w:tcBorders>
              <w:bottom w:val="single" w:sz="8" w:space="0" w:color="auto"/>
            </w:tcBorders>
            <w:vAlign w:val="center"/>
          </w:tcPr>
          <w:p w14:paraId="14BAA10A" w14:textId="77777777" w:rsidR="0048157E" w:rsidRPr="00944618" w:rsidRDefault="0048157E" w:rsidP="009133EA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470" w:type="dxa"/>
            <w:tcBorders>
              <w:bottom w:val="single" w:sz="8" w:space="0" w:color="auto"/>
            </w:tcBorders>
            <w:vAlign w:val="center"/>
          </w:tcPr>
          <w:p w14:paraId="56C0BBA5" w14:textId="77777777" w:rsidR="0048157E" w:rsidRPr="00944618" w:rsidRDefault="0048157E" w:rsidP="009133EA">
            <w:pPr>
              <w:snapToGrid w:val="0"/>
              <w:ind w:left="20" w:right="20" w:firstLineChars="0" w:firstLine="0"/>
              <w:jc w:val="distribute"/>
            </w:pPr>
            <w:r w:rsidRPr="00944618">
              <w:rPr>
                <w:rFonts w:hint="eastAsia"/>
              </w:rPr>
              <w:t>金額</w:t>
            </w:r>
          </w:p>
        </w:tc>
        <w:tc>
          <w:tcPr>
            <w:tcW w:w="728" w:type="dxa"/>
            <w:tcBorders>
              <w:bottom w:val="single" w:sz="8" w:space="0" w:color="auto"/>
              <w:right w:val="nil"/>
            </w:tcBorders>
            <w:vAlign w:val="center"/>
          </w:tcPr>
          <w:p w14:paraId="3AEB9FEE" w14:textId="77777777" w:rsidR="0048157E" w:rsidRPr="00944618" w:rsidRDefault="0048157E" w:rsidP="009133EA">
            <w:pPr>
              <w:snapToGrid w:val="0"/>
              <w:ind w:leftChars="20" w:left="48" w:rightChars="20" w:right="48" w:firstLineChars="0" w:firstLine="0"/>
              <w:jc w:val="center"/>
            </w:pPr>
            <w:r w:rsidRPr="00944618">
              <w:rPr>
                <w:rFonts w:hint="eastAsia"/>
              </w:rPr>
              <w:t>％</w:t>
            </w:r>
          </w:p>
        </w:tc>
      </w:tr>
      <w:tr w:rsidR="00024585" w:rsidRPr="00944618" w14:paraId="78832593" w14:textId="77777777" w:rsidTr="00377A4A">
        <w:trPr>
          <w:cantSplit/>
          <w:trHeight w:val="397"/>
        </w:trPr>
        <w:tc>
          <w:tcPr>
            <w:tcW w:w="24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482CB61" w14:textId="77777777" w:rsidR="00024585" w:rsidRPr="00944618" w:rsidRDefault="00024585" w:rsidP="00024585">
            <w:pPr>
              <w:snapToGrid w:val="0"/>
              <w:spacing w:line="32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賸餘之部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C0E889" w14:textId="2D1AA714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7,113,103,000</w:t>
            </w:r>
          </w:p>
        </w:tc>
        <w:tc>
          <w:tcPr>
            <w:tcW w:w="137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A58E43" w14:textId="796EFAEB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7,966,218,235</w:t>
            </w:r>
          </w:p>
        </w:tc>
        <w:tc>
          <w:tcPr>
            <w:tcW w:w="137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4F668C" w14:textId="6F8DE945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1DEA45" w14:textId="1885BBED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7,966,218,235</w:t>
            </w:r>
          </w:p>
        </w:tc>
        <w:tc>
          <w:tcPr>
            <w:tcW w:w="147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B111A3" w14:textId="27F62383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853,115,235</w:t>
            </w: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FE795F" w14:textId="7A16FC3B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11.99</w:t>
            </w:r>
          </w:p>
        </w:tc>
      </w:tr>
      <w:tr w:rsidR="00024585" w:rsidRPr="00944618" w14:paraId="37797258" w14:textId="77777777" w:rsidTr="00377A4A">
        <w:trPr>
          <w:cantSplit/>
          <w:trHeight w:val="397"/>
        </w:trPr>
        <w:tc>
          <w:tcPr>
            <w:tcW w:w="24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45602D" w14:textId="77777777" w:rsidR="00024585" w:rsidRPr="00944618" w:rsidRDefault="00024585" w:rsidP="00024585">
            <w:pPr>
              <w:snapToGrid w:val="0"/>
              <w:spacing w:line="32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本期賸餘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878E37" w14:textId="5AE4AD98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1,961,946,000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67B517" w14:textId="04AA08F2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2,321,936,809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9AF66B" w14:textId="68F23CC4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EC3027" w14:textId="42BC361A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2,321,936,809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00145F" w14:textId="10176C1A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359,990,809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71A4FF0" w14:textId="6668E49B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18.35</w:t>
            </w:r>
          </w:p>
        </w:tc>
      </w:tr>
      <w:tr w:rsidR="00024585" w:rsidRPr="00944618" w14:paraId="25F42CBE" w14:textId="77777777" w:rsidTr="00377A4A">
        <w:trPr>
          <w:cantSplit/>
          <w:trHeight w:val="397"/>
        </w:trPr>
        <w:tc>
          <w:tcPr>
            <w:tcW w:w="24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2470BC" w14:textId="77777777" w:rsidR="00024585" w:rsidRPr="00944618" w:rsidRDefault="00024585" w:rsidP="00024585">
            <w:pPr>
              <w:snapToGrid w:val="0"/>
              <w:spacing w:line="32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前期未分配賸餘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5C32D" w14:textId="486CF91D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5,151,157,000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1D57E2" w14:textId="14A3F123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5,644,281,426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15E54" w14:textId="2A99E4E7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4CA5A4" w14:textId="2E26DD9B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5,644,281,426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7B585A" w14:textId="20376A7B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493,124,426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4F92B05" w14:textId="646E0E4C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9.57</w:t>
            </w:r>
          </w:p>
        </w:tc>
      </w:tr>
      <w:tr w:rsidR="00024585" w:rsidRPr="00944618" w14:paraId="274B61BD" w14:textId="77777777" w:rsidTr="00377A4A">
        <w:trPr>
          <w:cantSplit/>
          <w:trHeight w:val="397"/>
        </w:trPr>
        <w:tc>
          <w:tcPr>
            <w:tcW w:w="24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654B45" w14:textId="77777777" w:rsidR="00024585" w:rsidRPr="00944618" w:rsidRDefault="00024585" w:rsidP="00024585">
            <w:pPr>
              <w:snapToGrid w:val="0"/>
              <w:spacing w:line="32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分配之部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054C2B" w14:textId="56F3EE39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2,892,191,000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47C6A4" w14:textId="10A41460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2,832,234,000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9C642F" w14:textId="189F0270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C4847" w14:textId="1094631F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2,832,234,000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D802B" w14:textId="71588041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- 59,957,000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29ACA30" w14:textId="2406D44D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- 2.07</w:t>
            </w:r>
          </w:p>
        </w:tc>
      </w:tr>
      <w:tr w:rsidR="00024585" w:rsidRPr="00944618" w14:paraId="7EED2E40" w14:textId="77777777" w:rsidTr="00377A4A">
        <w:trPr>
          <w:cantSplit/>
          <w:trHeight w:val="369"/>
        </w:trPr>
        <w:tc>
          <w:tcPr>
            <w:tcW w:w="24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2ADFFA" w14:textId="7A04F97D" w:rsidR="00024585" w:rsidRPr="00944618" w:rsidRDefault="00024585" w:rsidP="00024585">
            <w:pPr>
              <w:snapToGrid w:val="0"/>
              <w:spacing w:line="320" w:lineRule="exact"/>
              <w:ind w:leftChars="100" w:left="240" w:rightChars="20" w:right="48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944618">
              <w:rPr>
                <w:kern w:val="0"/>
                <w:sz w:val="22"/>
              </w:rPr>
              <w:t>填補累積短</w:t>
            </w:r>
            <w:proofErr w:type="gramStart"/>
            <w:r w:rsidRPr="00944618">
              <w:rPr>
                <w:kern w:val="0"/>
                <w:sz w:val="22"/>
              </w:rPr>
              <w:t>絀</w:t>
            </w:r>
            <w:proofErr w:type="gramEnd"/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F53E2" w14:textId="028F0F43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59,957,000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A1EBAE" w14:textId="2397EDF6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DB3F3C" w14:textId="48CD5E40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5D683" w14:textId="307CC0B6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D320D9" w14:textId="5588146A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- 59,957,000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FA02D0D" w14:textId="420E5384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- 100.00</w:t>
            </w:r>
          </w:p>
        </w:tc>
      </w:tr>
      <w:tr w:rsidR="00024585" w:rsidRPr="00944618" w14:paraId="67317BC6" w14:textId="77777777" w:rsidTr="00377A4A">
        <w:trPr>
          <w:cantSplit/>
          <w:trHeight w:val="369"/>
        </w:trPr>
        <w:tc>
          <w:tcPr>
            <w:tcW w:w="24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473F2E" w14:textId="033997FD" w:rsidR="00024585" w:rsidRPr="00944618" w:rsidRDefault="00024585" w:rsidP="00024585">
            <w:pPr>
              <w:snapToGrid w:val="0"/>
              <w:spacing w:line="32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kern w:val="0"/>
                <w:sz w:val="22"/>
              </w:rPr>
              <w:t>賸餘撥充基金數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4FBE66" w14:textId="28D9E34B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2,832,234,000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481E1A" w14:textId="51C260BA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2,832,234,000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B7BD7C" w14:textId="55EC8D8D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D2993" w14:textId="4EF041D2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2,832,234,000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6092B2" w14:textId="696D45D8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E8632C" w14:textId="2474699B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</w:tr>
      <w:tr w:rsidR="00024585" w:rsidRPr="00944618" w14:paraId="699F1D36" w14:textId="77777777" w:rsidTr="00377A4A">
        <w:trPr>
          <w:cantSplit/>
          <w:trHeight w:val="397"/>
        </w:trPr>
        <w:tc>
          <w:tcPr>
            <w:tcW w:w="24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59142F" w14:textId="77777777" w:rsidR="00024585" w:rsidRPr="00944618" w:rsidRDefault="00024585" w:rsidP="00024585">
            <w:pPr>
              <w:snapToGrid w:val="0"/>
              <w:spacing w:line="32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未分配賸餘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8241E" w14:textId="03827BD6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4,220,912,000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3E72F6" w14:textId="7B28D664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5,133,984,235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CF599" w14:textId="1EA50673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F6CB32" w14:textId="46D7681F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5,133,984,235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DE041F" w14:textId="45A7BF37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913,072,235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150F3A1" w14:textId="1DE0717D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21.63</w:t>
            </w:r>
          </w:p>
        </w:tc>
      </w:tr>
      <w:tr w:rsidR="00024585" w:rsidRPr="00944618" w14:paraId="3D9D0FB3" w14:textId="77777777" w:rsidTr="00377A4A">
        <w:trPr>
          <w:cantSplit/>
          <w:trHeight w:val="397"/>
        </w:trPr>
        <w:tc>
          <w:tcPr>
            <w:tcW w:w="24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308386" w14:textId="77777777" w:rsidR="00024585" w:rsidRPr="00944618" w:rsidRDefault="00024585" w:rsidP="00024585">
            <w:pPr>
              <w:snapToGrid w:val="0"/>
              <w:spacing w:line="32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短</w:t>
            </w:r>
            <w:proofErr w:type="gramStart"/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之部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327C88" w14:textId="193A1221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223,247,000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02081" w14:textId="2C0A0CD8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137,838,139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BF06C" w14:textId="1EA1C568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326DF" w14:textId="1FBBAFBA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137,838,139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06DF01" w14:textId="0AD70468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- 85,408,861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3A5E05C" w14:textId="61F9B5AB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- 38.26</w:t>
            </w:r>
          </w:p>
        </w:tc>
      </w:tr>
      <w:tr w:rsidR="00024585" w:rsidRPr="00944618" w14:paraId="42B41A1B" w14:textId="77777777" w:rsidTr="00377A4A">
        <w:trPr>
          <w:cantSplit/>
          <w:trHeight w:val="369"/>
        </w:trPr>
        <w:tc>
          <w:tcPr>
            <w:tcW w:w="24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C20180" w14:textId="0DC47CBE" w:rsidR="00024585" w:rsidRPr="00024585" w:rsidRDefault="00024585" w:rsidP="00024585">
            <w:pPr>
              <w:snapToGrid w:val="0"/>
              <w:spacing w:line="320" w:lineRule="exact"/>
              <w:ind w:leftChars="100" w:left="240" w:rightChars="20" w:right="48" w:firstLineChars="0" w:firstLine="0"/>
              <w:jc w:val="distribute"/>
              <w:rPr>
                <w:bCs/>
                <w:kern w:val="0"/>
                <w:sz w:val="22"/>
                <w:szCs w:val="20"/>
              </w:rPr>
            </w:pPr>
            <w:r>
              <w:rPr>
                <w:rFonts w:hint="eastAsia"/>
                <w:bCs/>
                <w:kern w:val="0"/>
                <w:sz w:val="22"/>
                <w:szCs w:val="20"/>
              </w:rPr>
              <w:t>本期短</w:t>
            </w:r>
            <w:proofErr w:type="gramStart"/>
            <w:r>
              <w:rPr>
                <w:rFonts w:hint="eastAsia"/>
                <w:bCs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C08136" w14:textId="080DC6A8" w:rsidR="00024585" w:rsidRPr="00024585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92,155,000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29DC3E" w14:textId="138ABD47" w:rsidR="00024585" w:rsidRPr="00024585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12,214,465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F31862" w14:textId="4C8C00A5" w:rsidR="00024585" w:rsidRPr="00024585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B239E" w14:textId="32018818" w:rsidR="00024585" w:rsidRPr="00024585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12,214,465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25132" w14:textId="7FCEC580" w:rsidR="00024585" w:rsidRPr="00024585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- 79,940,535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641BB1D" w14:textId="3A7BB5F6" w:rsidR="00024585" w:rsidRPr="00024585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- 86.75</w:t>
            </w:r>
          </w:p>
        </w:tc>
      </w:tr>
      <w:tr w:rsidR="00024585" w:rsidRPr="00944618" w14:paraId="75CE4650" w14:textId="77777777" w:rsidTr="00377A4A">
        <w:trPr>
          <w:cantSplit/>
          <w:trHeight w:val="369"/>
        </w:trPr>
        <w:tc>
          <w:tcPr>
            <w:tcW w:w="24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C010FA" w14:textId="77777777" w:rsidR="00024585" w:rsidRPr="00944618" w:rsidRDefault="00024585" w:rsidP="00024585">
            <w:pPr>
              <w:snapToGrid w:val="0"/>
              <w:spacing w:line="32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前期待填補之短</w:t>
            </w:r>
            <w:proofErr w:type="gramStart"/>
            <w:r w:rsidRPr="00944618">
              <w:rPr>
                <w:rFonts w:hint="eastAsia"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827D9" w14:textId="29130F4A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131,092,000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FDB8A7" w14:textId="7F9C2EE1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125,623,674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A1AC39" w14:textId="3E0BAFBA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58BA1C" w14:textId="6B5B99B9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125,623,674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E88EE0" w14:textId="11A638DD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- 5,468,326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5BE04E2" w14:textId="24557C81" w:rsidR="00024585" w:rsidRPr="00F653B4" w:rsidRDefault="00024585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- 4.17</w:t>
            </w:r>
          </w:p>
        </w:tc>
      </w:tr>
      <w:tr w:rsidR="00244302" w:rsidRPr="00944618" w14:paraId="3CA026E9" w14:textId="77777777" w:rsidTr="00377A4A">
        <w:trPr>
          <w:cantSplit/>
          <w:trHeight w:val="397"/>
        </w:trPr>
        <w:tc>
          <w:tcPr>
            <w:tcW w:w="24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3819C2" w14:textId="5FAAC329" w:rsidR="00244302" w:rsidRPr="00944618" w:rsidRDefault="00244302" w:rsidP="00244302">
            <w:pPr>
              <w:snapToGrid w:val="0"/>
              <w:spacing w:line="320" w:lineRule="exact"/>
              <w:ind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b/>
                <w:kern w:val="0"/>
                <w:sz w:val="22"/>
                <w:szCs w:val="20"/>
              </w:rPr>
              <w:t>填補之部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410330" w14:textId="6B26494E" w:rsidR="00244302" w:rsidRPr="00F653B4" w:rsidRDefault="00244302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59,957,000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242EDE" w14:textId="775C15D4" w:rsidR="00244302" w:rsidRPr="00F653B4" w:rsidRDefault="00244302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26B9BC" w14:textId="7AEEC056" w:rsidR="00244302" w:rsidRPr="00F653B4" w:rsidRDefault="00244302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B05F41" w14:textId="51A05E70" w:rsidR="00244302" w:rsidRPr="00F653B4" w:rsidRDefault="00244302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430120" w14:textId="79D34E1E" w:rsidR="00244302" w:rsidRPr="00F653B4" w:rsidRDefault="00244302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- 59,957,000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58F1186" w14:textId="294B48E6" w:rsidR="00244302" w:rsidRPr="00F653B4" w:rsidRDefault="00244302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 xml:space="preserve">- </w:t>
            </w:r>
            <w:r>
              <w:rPr>
                <w:rFonts w:ascii="新細明體" w:hAnsi="新細明體" w:hint="eastAsia"/>
                <w:b/>
                <w:sz w:val="18"/>
                <w:szCs w:val="18"/>
              </w:rPr>
              <w:t>100</w:t>
            </w:r>
            <w:r w:rsidRPr="00E4572B">
              <w:rPr>
                <w:rFonts w:ascii="新細明體" w:hAnsi="新細明體"/>
                <w:b/>
                <w:sz w:val="18"/>
                <w:szCs w:val="18"/>
              </w:rPr>
              <w:t>.</w:t>
            </w:r>
            <w:r>
              <w:rPr>
                <w:rFonts w:ascii="新細明體" w:hAnsi="新細明體" w:hint="eastAsia"/>
                <w:b/>
                <w:sz w:val="18"/>
                <w:szCs w:val="18"/>
              </w:rPr>
              <w:t>00</w:t>
            </w:r>
          </w:p>
        </w:tc>
      </w:tr>
      <w:tr w:rsidR="00244302" w:rsidRPr="00944618" w14:paraId="496CDA33" w14:textId="77777777" w:rsidTr="00377A4A">
        <w:trPr>
          <w:cantSplit/>
          <w:trHeight w:val="369"/>
        </w:trPr>
        <w:tc>
          <w:tcPr>
            <w:tcW w:w="24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C87BCF" w14:textId="4B5CE36D" w:rsidR="00244302" w:rsidRPr="00944618" w:rsidRDefault="00244302" w:rsidP="00244302">
            <w:pPr>
              <w:snapToGrid w:val="0"/>
              <w:spacing w:line="32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kern w:val="0"/>
                <w:sz w:val="22"/>
              </w:rPr>
              <w:t>撥用賸餘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42AE8F" w14:textId="5FF29894" w:rsidR="00244302" w:rsidRPr="00F653B4" w:rsidRDefault="00244302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59,957,000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2F6F2C" w14:textId="01511238" w:rsidR="00244302" w:rsidRPr="00F653B4" w:rsidRDefault="00244302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8F947" w14:textId="62539C6E" w:rsidR="00244302" w:rsidRPr="00F653B4" w:rsidRDefault="00244302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0FC9DE" w14:textId="21F3AF3B" w:rsidR="00244302" w:rsidRPr="00F653B4" w:rsidRDefault="00244302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C048E1" w14:textId="48BDE605" w:rsidR="00244302" w:rsidRPr="00F653B4" w:rsidRDefault="00244302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- 59,957,000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FB8A3B2" w14:textId="435C3182" w:rsidR="00244302" w:rsidRPr="00F653B4" w:rsidRDefault="00244302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 xml:space="preserve">- </w:t>
            </w:r>
            <w:r>
              <w:rPr>
                <w:rFonts w:ascii="新細明體" w:hAnsi="新細明體" w:hint="eastAsia"/>
                <w:sz w:val="18"/>
                <w:szCs w:val="18"/>
              </w:rPr>
              <w:t>100</w:t>
            </w:r>
            <w:r w:rsidRPr="00E4572B">
              <w:rPr>
                <w:rFonts w:ascii="新細明體" w:hAnsi="新細明體"/>
                <w:sz w:val="18"/>
                <w:szCs w:val="18"/>
              </w:rPr>
              <w:t>.</w:t>
            </w:r>
            <w:r>
              <w:rPr>
                <w:rFonts w:ascii="新細明體" w:hAnsi="新細明體" w:hint="eastAsia"/>
                <w:sz w:val="18"/>
                <w:szCs w:val="18"/>
              </w:rPr>
              <w:t>00</w:t>
            </w:r>
          </w:p>
        </w:tc>
      </w:tr>
      <w:tr w:rsidR="00244302" w:rsidRPr="00944618" w14:paraId="36B8B1C6" w14:textId="77777777" w:rsidTr="00377A4A">
        <w:trPr>
          <w:cantSplit/>
          <w:trHeight w:val="397"/>
        </w:trPr>
        <w:tc>
          <w:tcPr>
            <w:tcW w:w="24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AB62699" w14:textId="77777777" w:rsidR="00244302" w:rsidRPr="00944618" w:rsidRDefault="00244302" w:rsidP="00244302">
            <w:pPr>
              <w:snapToGrid w:val="0"/>
              <w:spacing w:line="32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待填補之短</w:t>
            </w:r>
            <w:proofErr w:type="gramStart"/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F380F7" w14:textId="4BDA2D47" w:rsidR="00244302" w:rsidRPr="00F653B4" w:rsidRDefault="00244302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163,290,000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A76537" w14:textId="2382995F" w:rsidR="00244302" w:rsidRPr="00F653B4" w:rsidRDefault="00244302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137,838,139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E2AE86" w14:textId="68FA184D" w:rsidR="00244302" w:rsidRPr="00F653B4" w:rsidRDefault="00244302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4DFF5B" w14:textId="0D8EE10B" w:rsidR="00244302" w:rsidRPr="00F653B4" w:rsidRDefault="00244302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137,838,139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4A1423" w14:textId="1177EA64" w:rsidR="00244302" w:rsidRPr="00F653B4" w:rsidRDefault="00244302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- 25,451,861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EF34C08" w14:textId="64F4BF51" w:rsidR="00244302" w:rsidRPr="00F653B4" w:rsidRDefault="00244302" w:rsidP="009133EA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- 15.59</w:t>
            </w:r>
          </w:p>
        </w:tc>
      </w:tr>
    </w:tbl>
    <w:p w14:paraId="15C6B0C6" w14:textId="77777777" w:rsidR="009E2FE0" w:rsidRPr="00944618" w:rsidRDefault="009E2FE0" w:rsidP="009E2FE0">
      <w:pPr>
        <w:pStyle w:val="3T010216P"/>
        <w:spacing w:beforeLines="0" w:before="0"/>
        <w:ind w:left="0" w:right="45"/>
        <w:rPr>
          <w:color w:val="auto"/>
          <w:spacing w:val="0"/>
        </w:rPr>
      </w:pPr>
    </w:p>
    <w:p w14:paraId="6688D96F" w14:textId="77777777" w:rsidR="0048157E" w:rsidRPr="00944618" w:rsidRDefault="0048157E" w:rsidP="009E2FE0">
      <w:pPr>
        <w:pStyle w:val="3T010216P"/>
        <w:spacing w:beforeLines="0" w:before="0"/>
        <w:ind w:left="0" w:right="45"/>
        <w:rPr>
          <w:color w:val="auto"/>
          <w:spacing w:val="0"/>
        </w:rPr>
      </w:pPr>
      <w:r w:rsidRPr="00944618">
        <w:rPr>
          <w:rFonts w:hint="eastAsia"/>
          <w:color w:val="auto"/>
          <w:spacing w:val="0"/>
        </w:rPr>
        <w:t xml:space="preserve">　</w:t>
      </w:r>
      <w:r w:rsidRPr="002F6CDC">
        <w:rPr>
          <w:rFonts w:hint="eastAsia"/>
          <w:color w:val="auto"/>
          <w:spacing w:val="0"/>
        </w:rPr>
        <w:t>國立臺灣大學附設醫院作業基金所屬分預算收支餘</w:t>
      </w:r>
      <w:proofErr w:type="gramStart"/>
      <w:r w:rsidRPr="002F6CDC">
        <w:rPr>
          <w:rFonts w:hint="eastAsia"/>
          <w:color w:val="auto"/>
          <w:spacing w:val="0"/>
        </w:rPr>
        <w:t>絀</w:t>
      </w:r>
      <w:proofErr w:type="gramEnd"/>
      <w:r w:rsidRPr="002F6CDC">
        <w:rPr>
          <w:rFonts w:hint="eastAsia"/>
          <w:color w:val="auto"/>
          <w:spacing w:val="0"/>
        </w:rPr>
        <w:t>概況表</w:t>
      </w:r>
      <w:r w:rsidRPr="00944618">
        <w:rPr>
          <w:rFonts w:hint="eastAsia"/>
          <w:color w:val="auto"/>
          <w:spacing w:val="0"/>
        </w:rPr>
        <w:t xml:space="preserve">　</w:t>
      </w:r>
    </w:p>
    <w:p w14:paraId="2B0A75BB" w14:textId="42EADE46" w:rsidR="0048157E" w:rsidRPr="00944618" w:rsidRDefault="0048157E" w:rsidP="00372402">
      <w:pPr>
        <w:pStyle w:val="3T0201"/>
        <w:tabs>
          <w:tab w:val="clear" w:pos="4560"/>
          <w:tab w:val="center" w:pos="5250"/>
        </w:tabs>
        <w:spacing w:beforeLines="0" w:before="0" w:afterLines="0" w:after="0"/>
        <w:ind w:rightChars="9" w:right="22"/>
        <w:rPr>
          <w:color w:val="auto"/>
          <w:spacing w:val="-20"/>
        </w:rPr>
      </w:pPr>
      <w:r w:rsidRPr="00944618">
        <w:rPr>
          <w:rFonts w:hint="eastAsia"/>
          <w:color w:val="auto"/>
        </w:rPr>
        <w:t>中華民國</w:t>
      </w:r>
      <w:proofErr w:type="gramStart"/>
      <w:r w:rsidR="00653699" w:rsidRPr="00944618">
        <w:rPr>
          <w:rFonts w:hint="eastAsia"/>
          <w:color w:val="auto"/>
        </w:rPr>
        <w:t>11</w:t>
      </w:r>
      <w:r w:rsidR="001715B0">
        <w:rPr>
          <w:rFonts w:hint="eastAsia"/>
          <w:color w:val="auto"/>
        </w:rPr>
        <w:t>3</w:t>
      </w:r>
      <w:proofErr w:type="gramEnd"/>
      <w:r w:rsidRPr="00944618">
        <w:rPr>
          <w:rFonts w:hint="eastAsia"/>
          <w:color w:val="auto"/>
        </w:rPr>
        <w:t>年度</w:t>
      </w:r>
      <w:r w:rsidRPr="00944618">
        <w:rPr>
          <w:color w:val="auto"/>
        </w:rPr>
        <w:tab/>
      </w:r>
      <w:r w:rsidRPr="00944618">
        <w:rPr>
          <w:rFonts w:hint="eastAsia"/>
          <w:color w:val="auto"/>
          <w:spacing w:val="-20"/>
        </w:rPr>
        <w:t>單位：新臺幣千元</w:t>
      </w:r>
    </w:p>
    <w:tbl>
      <w:tblPr>
        <w:tblW w:w="102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6"/>
        <w:gridCol w:w="896"/>
        <w:gridCol w:w="896"/>
        <w:gridCol w:w="896"/>
        <w:gridCol w:w="896"/>
        <w:gridCol w:w="896"/>
        <w:gridCol w:w="896"/>
        <w:gridCol w:w="878"/>
        <w:gridCol w:w="879"/>
        <w:gridCol w:w="882"/>
        <w:gridCol w:w="574"/>
      </w:tblGrid>
      <w:tr w:rsidR="00944618" w:rsidRPr="00944618" w14:paraId="76C65902" w14:textId="77777777" w:rsidTr="00D3466E">
        <w:trPr>
          <w:trHeight w:hRule="exact" w:val="380"/>
        </w:trPr>
        <w:tc>
          <w:tcPr>
            <w:tcW w:w="1616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4B534AD1" w14:textId="77777777" w:rsidR="0048157E" w:rsidRPr="00944618" w:rsidRDefault="0048157E" w:rsidP="00427529">
            <w:pPr>
              <w:snapToGrid w:val="0"/>
              <w:ind w:rightChars="20" w:right="48" w:firstLineChars="0" w:firstLine="0"/>
              <w:jc w:val="distribute"/>
              <w:rPr>
                <w:sz w:val="22"/>
              </w:rPr>
            </w:pPr>
            <w:r w:rsidRPr="00944618">
              <w:rPr>
                <w:rFonts w:hint="eastAsia"/>
                <w:sz w:val="22"/>
              </w:rPr>
              <w:t>分預算名稱</w:t>
            </w:r>
          </w:p>
        </w:tc>
        <w:tc>
          <w:tcPr>
            <w:tcW w:w="896" w:type="dxa"/>
            <w:vMerge w:val="restart"/>
            <w:tcBorders>
              <w:top w:val="single" w:sz="8" w:space="0" w:color="auto"/>
            </w:tcBorders>
            <w:vAlign w:val="center"/>
          </w:tcPr>
          <w:p w14:paraId="556A237E" w14:textId="77777777" w:rsidR="0048157E" w:rsidRPr="00944618" w:rsidRDefault="0048157E" w:rsidP="008D3ED7">
            <w:pPr>
              <w:snapToGrid w:val="0"/>
              <w:ind w:firstLineChars="0" w:firstLine="0"/>
              <w:jc w:val="distribute"/>
              <w:rPr>
                <w:spacing w:val="-6"/>
                <w:sz w:val="22"/>
              </w:rPr>
            </w:pPr>
            <w:r w:rsidRPr="00944618">
              <w:rPr>
                <w:rFonts w:hint="eastAsia"/>
                <w:spacing w:val="-6"/>
                <w:sz w:val="22"/>
              </w:rPr>
              <w:t>業務收入</w:t>
            </w:r>
          </w:p>
        </w:tc>
        <w:tc>
          <w:tcPr>
            <w:tcW w:w="896" w:type="dxa"/>
            <w:vMerge w:val="restart"/>
            <w:tcBorders>
              <w:top w:val="single" w:sz="8" w:space="0" w:color="auto"/>
            </w:tcBorders>
            <w:vAlign w:val="center"/>
          </w:tcPr>
          <w:p w14:paraId="63E0845E" w14:textId="77777777" w:rsidR="0048157E" w:rsidRPr="00944618" w:rsidRDefault="0048157E" w:rsidP="00427529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spacing w:val="-20"/>
                <w:sz w:val="22"/>
              </w:rPr>
            </w:pPr>
            <w:r w:rsidRPr="00944618">
              <w:rPr>
                <w:rFonts w:hint="eastAsia"/>
                <w:spacing w:val="-20"/>
                <w:sz w:val="22"/>
              </w:rPr>
              <w:t>業務成本與費用</w:t>
            </w:r>
          </w:p>
        </w:tc>
        <w:tc>
          <w:tcPr>
            <w:tcW w:w="896" w:type="dxa"/>
            <w:vMerge w:val="restart"/>
            <w:tcBorders>
              <w:top w:val="single" w:sz="8" w:space="0" w:color="auto"/>
            </w:tcBorders>
            <w:vAlign w:val="center"/>
          </w:tcPr>
          <w:p w14:paraId="3743040F" w14:textId="77777777" w:rsidR="0048157E" w:rsidRPr="00944618" w:rsidRDefault="0048157E" w:rsidP="00427529">
            <w:pPr>
              <w:spacing w:line="240" w:lineRule="exact"/>
              <w:ind w:rightChars="20" w:right="48" w:firstLineChars="0" w:firstLine="0"/>
              <w:jc w:val="distribute"/>
              <w:rPr>
                <w:spacing w:val="-10"/>
                <w:sz w:val="22"/>
              </w:rPr>
            </w:pPr>
            <w:r w:rsidRPr="00944618">
              <w:rPr>
                <w:rFonts w:hint="eastAsia"/>
                <w:spacing w:val="-10"/>
                <w:sz w:val="22"/>
              </w:rPr>
              <w:t>業務賸餘</w:t>
            </w:r>
          </w:p>
          <w:p w14:paraId="20FF7B3C" w14:textId="77777777" w:rsidR="0048157E" w:rsidRPr="00944618" w:rsidRDefault="0048157E" w:rsidP="00427529">
            <w:pPr>
              <w:spacing w:line="240" w:lineRule="exact"/>
              <w:ind w:firstLineChars="0" w:firstLine="0"/>
              <w:jc w:val="distribute"/>
              <w:rPr>
                <w:spacing w:val="-20"/>
                <w:sz w:val="22"/>
              </w:rPr>
            </w:pPr>
            <w:r w:rsidRPr="00944618">
              <w:rPr>
                <w:rFonts w:hint="eastAsia"/>
                <w:sz w:val="22"/>
              </w:rPr>
              <w:t>（短</w:t>
            </w:r>
            <w:proofErr w:type="gramStart"/>
            <w:r w:rsidRPr="00944618">
              <w:rPr>
                <w:rFonts w:hint="eastAsia"/>
                <w:sz w:val="22"/>
              </w:rPr>
              <w:t>絀</w:t>
            </w:r>
            <w:proofErr w:type="gramEnd"/>
            <w:r w:rsidRPr="00944618">
              <w:rPr>
                <w:rFonts w:hint="eastAsia"/>
                <w:sz w:val="22"/>
              </w:rPr>
              <w:t>）</w:t>
            </w:r>
          </w:p>
        </w:tc>
        <w:tc>
          <w:tcPr>
            <w:tcW w:w="896" w:type="dxa"/>
            <w:vMerge w:val="restart"/>
            <w:tcBorders>
              <w:top w:val="single" w:sz="8" w:space="0" w:color="auto"/>
            </w:tcBorders>
            <w:vAlign w:val="center"/>
          </w:tcPr>
          <w:p w14:paraId="042760BA" w14:textId="77777777" w:rsidR="0048157E" w:rsidRPr="00944618" w:rsidRDefault="0048157E" w:rsidP="00B33032">
            <w:pPr>
              <w:snapToGrid w:val="0"/>
              <w:ind w:leftChars="-10" w:left="-24" w:rightChars="20" w:right="48" w:firstLineChars="0" w:firstLine="0"/>
              <w:jc w:val="distribute"/>
              <w:rPr>
                <w:spacing w:val="-24"/>
                <w:sz w:val="22"/>
              </w:rPr>
            </w:pPr>
            <w:r w:rsidRPr="00944618">
              <w:rPr>
                <w:rFonts w:hint="eastAsia"/>
                <w:spacing w:val="-24"/>
                <w:sz w:val="22"/>
              </w:rPr>
              <w:t>業務外收入</w:t>
            </w:r>
          </w:p>
        </w:tc>
        <w:tc>
          <w:tcPr>
            <w:tcW w:w="896" w:type="dxa"/>
            <w:vMerge w:val="restart"/>
            <w:tcBorders>
              <w:top w:val="single" w:sz="8" w:space="0" w:color="auto"/>
            </w:tcBorders>
            <w:vAlign w:val="center"/>
          </w:tcPr>
          <w:p w14:paraId="75B66E53" w14:textId="77777777" w:rsidR="0048157E" w:rsidRPr="00944618" w:rsidRDefault="0048157E" w:rsidP="00427529">
            <w:pPr>
              <w:snapToGrid w:val="0"/>
              <w:ind w:rightChars="10" w:right="24" w:firstLineChars="0" w:firstLine="0"/>
              <w:jc w:val="distribute"/>
              <w:rPr>
                <w:spacing w:val="-24"/>
                <w:sz w:val="22"/>
              </w:rPr>
            </w:pPr>
            <w:r w:rsidRPr="00944618">
              <w:rPr>
                <w:rFonts w:hint="eastAsia"/>
                <w:spacing w:val="-24"/>
                <w:sz w:val="22"/>
              </w:rPr>
              <w:t>業務外費用</w:t>
            </w:r>
          </w:p>
        </w:tc>
        <w:tc>
          <w:tcPr>
            <w:tcW w:w="896" w:type="dxa"/>
            <w:vMerge w:val="restart"/>
            <w:tcBorders>
              <w:top w:val="single" w:sz="8" w:space="0" w:color="auto"/>
            </w:tcBorders>
            <w:vAlign w:val="center"/>
          </w:tcPr>
          <w:p w14:paraId="72B34D2D" w14:textId="77777777" w:rsidR="0048157E" w:rsidRPr="00944618" w:rsidRDefault="0048157E" w:rsidP="0045673E">
            <w:pPr>
              <w:spacing w:line="240" w:lineRule="exact"/>
              <w:ind w:leftChars="-10" w:left="-24" w:rightChars="30" w:right="72" w:firstLineChars="0" w:firstLine="0"/>
              <w:jc w:val="distribute"/>
              <w:rPr>
                <w:spacing w:val="-30"/>
                <w:sz w:val="22"/>
              </w:rPr>
            </w:pPr>
            <w:r w:rsidRPr="00944618">
              <w:rPr>
                <w:rFonts w:hint="eastAsia"/>
                <w:spacing w:val="-30"/>
                <w:sz w:val="22"/>
              </w:rPr>
              <w:t>業務外賸餘</w:t>
            </w:r>
          </w:p>
          <w:p w14:paraId="63A4AE42" w14:textId="77777777" w:rsidR="0048157E" w:rsidRPr="00944618" w:rsidRDefault="0048157E" w:rsidP="00427529">
            <w:pPr>
              <w:spacing w:line="240" w:lineRule="exact"/>
              <w:ind w:firstLineChars="0" w:firstLine="0"/>
              <w:jc w:val="distribute"/>
              <w:rPr>
                <w:spacing w:val="-12"/>
                <w:sz w:val="22"/>
              </w:rPr>
            </w:pPr>
            <w:r w:rsidRPr="00944618">
              <w:rPr>
                <w:rFonts w:hint="eastAsia"/>
                <w:sz w:val="22"/>
              </w:rPr>
              <w:t>（短</w:t>
            </w:r>
            <w:proofErr w:type="gramStart"/>
            <w:r w:rsidRPr="00944618">
              <w:rPr>
                <w:rFonts w:hint="eastAsia"/>
                <w:sz w:val="22"/>
              </w:rPr>
              <w:t>絀</w:t>
            </w:r>
            <w:proofErr w:type="gramEnd"/>
            <w:r w:rsidRPr="00944618">
              <w:rPr>
                <w:rFonts w:hint="eastAsia"/>
                <w:sz w:val="22"/>
              </w:rPr>
              <w:t>）</w:t>
            </w:r>
          </w:p>
        </w:tc>
        <w:tc>
          <w:tcPr>
            <w:tcW w:w="3213" w:type="dxa"/>
            <w:gridSpan w:val="4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FBDFE02" w14:textId="77777777" w:rsidR="0048157E" w:rsidRPr="00944618" w:rsidRDefault="0048157E" w:rsidP="00372402">
            <w:pPr>
              <w:snapToGrid w:val="0"/>
              <w:ind w:firstLineChars="0" w:firstLine="0"/>
              <w:jc w:val="distribute"/>
              <w:rPr>
                <w:sz w:val="22"/>
              </w:rPr>
            </w:pPr>
            <w:r w:rsidRPr="00944618">
              <w:rPr>
                <w:rFonts w:hint="eastAsia"/>
                <w:sz w:val="22"/>
              </w:rPr>
              <w:t>本期賸餘（短</w:t>
            </w:r>
            <w:proofErr w:type="gramStart"/>
            <w:r w:rsidRPr="00944618">
              <w:rPr>
                <w:rFonts w:hint="eastAsia"/>
                <w:sz w:val="22"/>
              </w:rPr>
              <w:t>絀</w:t>
            </w:r>
            <w:proofErr w:type="gramEnd"/>
            <w:r w:rsidRPr="00944618">
              <w:rPr>
                <w:rFonts w:hint="eastAsia"/>
                <w:sz w:val="22"/>
              </w:rPr>
              <w:t>）</w:t>
            </w:r>
          </w:p>
        </w:tc>
      </w:tr>
      <w:tr w:rsidR="00944618" w:rsidRPr="00944618" w14:paraId="363C9BB8" w14:textId="77777777" w:rsidTr="009133EA">
        <w:trPr>
          <w:trHeight w:hRule="exact" w:val="340"/>
        </w:trPr>
        <w:tc>
          <w:tcPr>
            <w:tcW w:w="1616" w:type="dxa"/>
            <w:vMerge/>
            <w:tcBorders>
              <w:left w:val="nil"/>
            </w:tcBorders>
            <w:vAlign w:val="center"/>
          </w:tcPr>
          <w:p w14:paraId="32518A1A" w14:textId="77777777" w:rsidR="0048157E" w:rsidRPr="00944618" w:rsidRDefault="0048157E" w:rsidP="00427529">
            <w:pPr>
              <w:snapToGrid w:val="0"/>
              <w:ind w:firstLineChars="0" w:firstLine="0"/>
              <w:jc w:val="center"/>
              <w:rPr>
                <w:sz w:val="22"/>
              </w:rPr>
            </w:pPr>
          </w:p>
        </w:tc>
        <w:tc>
          <w:tcPr>
            <w:tcW w:w="896" w:type="dxa"/>
            <w:vMerge/>
            <w:vAlign w:val="center"/>
          </w:tcPr>
          <w:p w14:paraId="7D2BE254" w14:textId="77777777" w:rsidR="0048157E" w:rsidRPr="00944618" w:rsidRDefault="0048157E" w:rsidP="00427529">
            <w:pPr>
              <w:snapToGrid w:val="0"/>
              <w:ind w:firstLineChars="0" w:firstLine="0"/>
              <w:jc w:val="center"/>
              <w:rPr>
                <w:sz w:val="22"/>
              </w:rPr>
            </w:pPr>
          </w:p>
        </w:tc>
        <w:tc>
          <w:tcPr>
            <w:tcW w:w="896" w:type="dxa"/>
            <w:vMerge/>
            <w:vAlign w:val="center"/>
          </w:tcPr>
          <w:p w14:paraId="1796BD62" w14:textId="77777777" w:rsidR="0048157E" w:rsidRPr="00944618" w:rsidRDefault="0048157E" w:rsidP="00427529">
            <w:pPr>
              <w:snapToGrid w:val="0"/>
              <w:ind w:leftChars="20" w:left="48" w:rightChars="20" w:right="48" w:firstLineChars="0" w:firstLine="0"/>
              <w:jc w:val="center"/>
              <w:rPr>
                <w:sz w:val="22"/>
              </w:rPr>
            </w:pPr>
          </w:p>
        </w:tc>
        <w:tc>
          <w:tcPr>
            <w:tcW w:w="896" w:type="dxa"/>
            <w:vMerge/>
            <w:vAlign w:val="center"/>
          </w:tcPr>
          <w:p w14:paraId="0CEC1EAA" w14:textId="77777777" w:rsidR="0048157E" w:rsidRPr="00944618" w:rsidRDefault="0048157E" w:rsidP="00427529">
            <w:pPr>
              <w:snapToGrid w:val="0"/>
              <w:ind w:firstLineChars="0" w:firstLine="0"/>
              <w:jc w:val="center"/>
              <w:rPr>
                <w:sz w:val="22"/>
              </w:rPr>
            </w:pPr>
          </w:p>
        </w:tc>
        <w:tc>
          <w:tcPr>
            <w:tcW w:w="896" w:type="dxa"/>
            <w:vMerge/>
            <w:vAlign w:val="center"/>
          </w:tcPr>
          <w:p w14:paraId="59610CDD" w14:textId="77777777" w:rsidR="0048157E" w:rsidRPr="00944618" w:rsidRDefault="0048157E" w:rsidP="00427529">
            <w:pPr>
              <w:snapToGrid w:val="0"/>
              <w:ind w:firstLineChars="0" w:firstLine="0"/>
              <w:jc w:val="center"/>
              <w:rPr>
                <w:spacing w:val="-20"/>
                <w:sz w:val="22"/>
              </w:rPr>
            </w:pPr>
          </w:p>
        </w:tc>
        <w:tc>
          <w:tcPr>
            <w:tcW w:w="896" w:type="dxa"/>
            <w:vMerge/>
            <w:vAlign w:val="center"/>
          </w:tcPr>
          <w:p w14:paraId="7B376175" w14:textId="77777777" w:rsidR="0048157E" w:rsidRPr="00944618" w:rsidRDefault="0048157E" w:rsidP="00427529">
            <w:pPr>
              <w:snapToGrid w:val="0"/>
              <w:ind w:firstLineChars="0" w:firstLine="0"/>
              <w:jc w:val="center"/>
              <w:rPr>
                <w:spacing w:val="-20"/>
                <w:sz w:val="22"/>
              </w:rPr>
            </w:pPr>
          </w:p>
        </w:tc>
        <w:tc>
          <w:tcPr>
            <w:tcW w:w="896" w:type="dxa"/>
            <w:vMerge/>
            <w:vAlign w:val="center"/>
          </w:tcPr>
          <w:p w14:paraId="16A2CA48" w14:textId="77777777" w:rsidR="0048157E" w:rsidRPr="00944618" w:rsidRDefault="0048157E" w:rsidP="00427529">
            <w:pPr>
              <w:snapToGrid w:val="0"/>
              <w:ind w:rightChars="20" w:right="48" w:firstLineChars="0" w:firstLine="0"/>
              <w:jc w:val="center"/>
              <w:rPr>
                <w:spacing w:val="-20"/>
                <w:sz w:val="22"/>
              </w:rPr>
            </w:pPr>
          </w:p>
        </w:tc>
        <w:tc>
          <w:tcPr>
            <w:tcW w:w="878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36DA89" w14:textId="77777777" w:rsidR="0048157E" w:rsidRPr="00944618" w:rsidRDefault="0048157E" w:rsidP="00427529">
            <w:pPr>
              <w:snapToGrid w:val="0"/>
              <w:ind w:firstLineChars="0" w:firstLine="0"/>
              <w:jc w:val="distribute"/>
              <w:rPr>
                <w:sz w:val="22"/>
              </w:rPr>
            </w:pPr>
            <w:r w:rsidRPr="00944618">
              <w:rPr>
                <w:rFonts w:hint="eastAsia"/>
                <w:sz w:val="22"/>
              </w:rPr>
              <w:t>預算數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6AA452" w14:textId="77777777" w:rsidR="0048157E" w:rsidRPr="00944618" w:rsidRDefault="0048157E" w:rsidP="00427529">
            <w:pPr>
              <w:snapToGrid w:val="0"/>
              <w:ind w:firstLineChars="0" w:firstLine="0"/>
              <w:jc w:val="distribute"/>
              <w:rPr>
                <w:sz w:val="22"/>
              </w:rPr>
            </w:pPr>
            <w:r w:rsidRPr="00944618">
              <w:rPr>
                <w:rFonts w:hint="eastAsia"/>
                <w:sz w:val="22"/>
              </w:rPr>
              <w:t>審定數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2E9CA8" w14:textId="77777777" w:rsidR="0048157E" w:rsidRPr="00944618" w:rsidRDefault="0048157E" w:rsidP="00427529">
            <w:pPr>
              <w:snapToGrid w:val="0"/>
              <w:ind w:leftChars="20" w:left="48" w:rightChars="20" w:right="48" w:firstLineChars="0" w:firstLine="0"/>
              <w:jc w:val="distribute"/>
              <w:rPr>
                <w:sz w:val="22"/>
              </w:rPr>
            </w:pPr>
            <w:r w:rsidRPr="00944618">
              <w:rPr>
                <w:rFonts w:hint="eastAsia"/>
                <w:sz w:val="22"/>
              </w:rPr>
              <w:t>比較增減</w:t>
            </w:r>
          </w:p>
        </w:tc>
      </w:tr>
      <w:tr w:rsidR="009133EA" w:rsidRPr="00944618" w14:paraId="54476424" w14:textId="77777777" w:rsidTr="009133EA">
        <w:trPr>
          <w:trHeight w:hRule="exact" w:val="340"/>
        </w:trPr>
        <w:tc>
          <w:tcPr>
            <w:tcW w:w="1616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4E2EAEA5" w14:textId="77777777" w:rsidR="0048157E" w:rsidRPr="00944618" w:rsidRDefault="0048157E" w:rsidP="00427529">
            <w:pPr>
              <w:snapToGrid w:val="0"/>
              <w:ind w:firstLineChars="0" w:firstLine="0"/>
              <w:jc w:val="center"/>
              <w:rPr>
                <w:sz w:val="22"/>
              </w:rPr>
            </w:pPr>
          </w:p>
        </w:tc>
        <w:tc>
          <w:tcPr>
            <w:tcW w:w="896" w:type="dxa"/>
            <w:vMerge/>
            <w:tcBorders>
              <w:bottom w:val="single" w:sz="8" w:space="0" w:color="auto"/>
            </w:tcBorders>
            <w:vAlign w:val="center"/>
          </w:tcPr>
          <w:p w14:paraId="6FEED0BF" w14:textId="77777777" w:rsidR="0048157E" w:rsidRPr="00944618" w:rsidRDefault="0048157E" w:rsidP="00427529">
            <w:pPr>
              <w:snapToGrid w:val="0"/>
              <w:ind w:firstLineChars="0" w:firstLine="0"/>
              <w:jc w:val="center"/>
              <w:rPr>
                <w:sz w:val="22"/>
              </w:rPr>
            </w:pPr>
          </w:p>
        </w:tc>
        <w:tc>
          <w:tcPr>
            <w:tcW w:w="896" w:type="dxa"/>
            <w:vMerge/>
            <w:tcBorders>
              <w:bottom w:val="single" w:sz="8" w:space="0" w:color="auto"/>
            </w:tcBorders>
            <w:vAlign w:val="center"/>
          </w:tcPr>
          <w:p w14:paraId="37CB234D" w14:textId="77777777" w:rsidR="0048157E" w:rsidRPr="00944618" w:rsidRDefault="0048157E" w:rsidP="00427529">
            <w:pPr>
              <w:snapToGrid w:val="0"/>
              <w:ind w:leftChars="20" w:left="48" w:rightChars="20" w:right="48" w:firstLineChars="0" w:firstLine="0"/>
              <w:jc w:val="center"/>
              <w:rPr>
                <w:sz w:val="22"/>
              </w:rPr>
            </w:pPr>
          </w:p>
        </w:tc>
        <w:tc>
          <w:tcPr>
            <w:tcW w:w="896" w:type="dxa"/>
            <w:vMerge/>
            <w:tcBorders>
              <w:bottom w:val="single" w:sz="8" w:space="0" w:color="auto"/>
            </w:tcBorders>
            <w:vAlign w:val="center"/>
          </w:tcPr>
          <w:p w14:paraId="07161AD1" w14:textId="77777777" w:rsidR="0048157E" w:rsidRPr="00944618" w:rsidRDefault="0048157E" w:rsidP="00427529">
            <w:pPr>
              <w:snapToGrid w:val="0"/>
              <w:ind w:firstLineChars="0" w:firstLine="0"/>
              <w:jc w:val="center"/>
              <w:rPr>
                <w:sz w:val="22"/>
              </w:rPr>
            </w:pPr>
          </w:p>
        </w:tc>
        <w:tc>
          <w:tcPr>
            <w:tcW w:w="896" w:type="dxa"/>
            <w:vMerge/>
            <w:tcBorders>
              <w:bottom w:val="single" w:sz="8" w:space="0" w:color="auto"/>
            </w:tcBorders>
            <w:vAlign w:val="center"/>
          </w:tcPr>
          <w:p w14:paraId="760F6F3B" w14:textId="77777777" w:rsidR="0048157E" w:rsidRPr="00944618" w:rsidRDefault="0048157E" w:rsidP="00427529">
            <w:pPr>
              <w:snapToGrid w:val="0"/>
              <w:ind w:firstLineChars="0" w:firstLine="0"/>
              <w:jc w:val="center"/>
              <w:rPr>
                <w:spacing w:val="-20"/>
                <w:sz w:val="22"/>
              </w:rPr>
            </w:pPr>
          </w:p>
        </w:tc>
        <w:tc>
          <w:tcPr>
            <w:tcW w:w="896" w:type="dxa"/>
            <w:vMerge/>
            <w:tcBorders>
              <w:bottom w:val="single" w:sz="8" w:space="0" w:color="auto"/>
            </w:tcBorders>
            <w:vAlign w:val="center"/>
          </w:tcPr>
          <w:p w14:paraId="492B2A30" w14:textId="77777777" w:rsidR="0048157E" w:rsidRPr="00944618" w:rsidRDefault="0048157E" w:rsidP="00427529">
            <w:pPr>
              <w:snapToGrid w:val="0"/>
              <w:ind w:firstLineChars="0" w:firstLine="0"/>
              <w:jc w:val="center"/>
              <w:rPr>
                <w:spacing w:val="-20"/>
                <w:sz w:val="22"/>
              </w:rPr>
            </w:pPr>
          </w:p>
        </w:tc>
        <w:tc>
          <w:tcPr>
            <w:tcW w:w="896" w:type="dxa"/>
            <w:vMerge/>
            <w:tcBorders>
              <w:bottom w:val="single" w:sz="8" w:space="0" w:color="auto"/>
            </w:tcBorders>
            <w:vAlign w:val="center"/>
          </w:tcPr>
          <w:p w14:paraId="17FE41BE" w14:textId="77777777" w:rsidR="0048157E" w:rsidRPr="00944618" w:rsidRDefault="0048157E" w:rsidP="00427529">
            <w:pPr>
              <w:snapToGrid w:val="0"/>
              <w:ind w:rightChars="20" w:right="48" w:firstLineChars="0" w:firstLine="0"/>
              <w:jc w:val="center"/>
              <w:rPr>
                <w:spacing w:val="-20"/>
                <w:sz w:val="22"/>
              </w:rPr>
            </w:pPr>
          </w:p>
        </w:tc>
        <w:tc>
          <w:tcPr>
            <w:tcW w:w="878" w:type="dxa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02CC262" w14:textId="77777777" w:rsidR="0048157E" w:rsidRPr="00944618" w:rsidRDefault="0048157E" w:rsidP="00427529">
            <w:pPr>
              <w:snapToGrid w:val="0"/>
              <w:ind w:firstLineChars="0" w:firstLine="0"/>
              <w:jc w:val="center"/>
              <w:rPr>
                <w:sz w:val="22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029F176" w14:textId="77777777" w:rsidR="0048157E" w:rsidRPr="00944618" w:rsidRDefault="0048157E" w:rsidP="00427529">
            <w:pPr>
              <w:snapToGrid w:val="0"/>
              <w:ind w:firstLineChars="0" w:firstLine="0"/>
              <w:jc w:val="center"/>
              <w:rPr>
                <w:sz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420F6C4" w14:textId="77777777" w:rsidR="0048157E" w:rsidRPr="00944618" w:rsidRDefault="0048157E" w:rsidP="00427529">
            <w:pPr>
              <w:snapToGrid w:val="0"/>
              <w:ind w:leftChars="20" w:left="48" w:rightChars="20" w:right="48" w:firstLineChars="0" w:firstLine="0"/>
              <w:jc w:val="distribute"/>
              <w:rPr>
                <w:sz w:val="22"/>
              </w:rPr>
            </w:pPr>
            <w:r w:rsidRPr="00944618">
              <w:rPr>
                <w:rFonts w:hint="eastAsia"/>
                <w:sz w:val="22"/>
              </w:rPr>
              <w:t>金額</w:t>
            </w:r>
          </w:p>
        </w:tc>
        <w:tc>
          <w:tcPr>
            <w:tcW w:w="574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FA767D5" w14:textId="77777777" w:rsidR="0048157E" w:rsidRPr="00944618" w:rsidRDefault="0048157E" w:rsidP="00427529">
            <w:pPr>
              <w:snapToGrid w:val="0"/>
              <w:ind w:firstLineChars="0" w:firstLine="0"/>
              <w:jc w:val="distribute"/>
              <w:rPr>
                <w:sz w:val="22"/>
              </w:rPr>
            </w:pPr>
            <w:r w:rsidRPr="00944618">
              <w:rPr>
                <w:rFonts w:hint="eastAsia"/>
                <w:sz w:val="22"/>
              </w:rPr>
              <w:t>％</w:t>
            </w:r>
          </w:p>
        </w:tc>
      </w:tr>
      <w:tr w:rsidR="009133EA" w:rsidRPr="00944618" w14:paraId="06533714" w14:textId="77777777" w:rsidTr="009133EA">
        <w:trPr>
          <w:trHeight w:val="964"/>
        </w:trPr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D9AC64" w14:textId="77777777" w:rsidR="002F6CDC" w:rsidRPr="00944618" w:rsidRDefault="002F6CDC" w:rsidP="002F6CDC">
            <w:pPr>
              <w:spacing w:line="240" w:lineRule="exact"/>
              <w:ind w:rightChars="20" w:right="48" w:firstLineChars="0" w:firstLine="0"/>
              <w:jc w:val="distribute"/>
              <w:rPr>
                <w:sz w:val="22"/>
              </w:rPr>
            </w:pPr>
            <w:r w:rsidRPr="00944618">
              <w:rPr>
                <w:rFonts w:hint="eastAsia"/>
                <w:sz w:val="22"/>
              </w:rPr>
              <w:t>國立臺灣大學</w:t>
            </w:r>
          </w:p>
          <w:p w14:paraId="26B76713" w14:textId="77777777" w:rsidR="002F6CDC" w:rsidRPr="00944618" w:rsidRDefault="002F6CDC" w:rsidP="002F6CDC">
            <w:pPr>
              <w:spacing w:line="240" w:lineRule="exact"/>
              <w:ind w:rightChars="20" w:right="48" w:firstLineChars="0" w:firstLine="0"/>
              <w:jc w:val="distribute"/>
              <w:rPr>
                <w:sz w:val="22"/>
              </w:rPr>
            </w:pPr>
            <w:r w:rsidRPr="00944618">
              <w:rPr>
                <w:rFonts w:hint="eastAsia"/>
                <w:sz w:val="22"/>
              </w:rPr>
              <w:t>附設醫院雲林</w:t>
            </w:r>
          </w:p>
          <w:p w14:paraId="64FA0936" w14:textId="77777777" w:rsidR="002F6CDC" w:rsidRPr="00944618" w:rsidRDefault="002F6CDC" w:rsidP="002F6CDC">
            <w:pPr>
              <w:spacing w:line="240" w:lineRule="exact"/>
              <w:ind w:rightChars="20" w:right="48" w:firstLineChars="0" w:firstLine="0"/>
              <w:jc w:val="distribute"/>
              <w:rPr>
                <w:sz w:val="22"/>
              </w:rPr>
            </w:pPr>
            <w:r w:rsidRPr="00944618">
              <w:rPr>
                <w:rFonts w:hint="eastAsia"/>
                <w:sz w:val="22"/>
              </w:rPr>
              <w:t>分院作業基金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403721" w14:textId="01406AB8" w:rsidR="002F6CDC" w:rsidRPr="00C43F43" w:rsidRDefault="002F6CDC" w:rsidP="00727167">
            <w:pPr>
              <w:spacing w:afterLines="10" w:after="36" w:line="240" w:lineRule="exact"/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2F6CDC">
              <w:rPr>
                <w:rFonts w:ascii="新細明體" w:hAnsi="新細明體" w:hint="eastAsia"/>
                <w:noProof/>
                <w:sz w:val="18"/>
                <w:szCs w:val="18"/>
              </w:rPr>
              <w:t>6,686,346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FD704" w14:textId="111978CE" w:rsidR="002F6CDC" w:rsidRPr="00C43F43" w:rsidRDefault="002F6CDC" w:rsidP="00727167">
            <w:pPr>
              <w:spacing w:afterLines="10" w:after="36" w:line="240" w:lineRule="exact"/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2F6CDC">
              <w:rPr>
                <w:rFonts w:ascii="新細明體" w:hAnsi="新細明體" w:hint="eastAsia"/>
                <w:noProof/>
                <w:sz w:val="18"/>
                <w:szCs w:val="18"/>
              </w:rPr>
              <w:t>6,667,158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3868C1" w14:textId="3442BFE5" w:rsidR="002F6CDC" w:rsidRPr="00C43F43" w:rsidRDefault="002F6CDC" w:rsidP="00727167">
            <w:pPr>
              <w:spacing w:afterLines="10" w:after="36" w:line="240" w:lineRule="exact"/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2F6CDC">
              <w:rPr>
                <w:rFonts w:ascii="新細明體" w:hAnsi="新細明體" w:hint="eastAsia"/>
                <w:noProof/>
                <w:sz w:val="18"/>
                <w:szCs w:val="18"/>
              </w:rPr>
              <w:t>19,187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1785B7" w14:textId="4AC8987B" w:rsidR="002F6CDC" w:rsidRPr="00C43F43" w:rsidRDefault="002F6CDC" w:rsidP="00727167">
            <w:pPr>
              <w:spacing w:afterLines="10" w:after="36" w:line="240" w:lineRule="exact"/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2F6CDC">
              <w:rPr>
                <w:rFonts w:ascii="新細明體" w:hAnsi="新細明體" w:hint="eastAsia"/>
                <w:noProof/>
                <w:sz w:val="18"/>
                <w:szCs w:val="18"/>
              </w:rPr>
              <w:t>273,015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716989" w14:textId="521EE3C4" w:rsidR="002F6CDC" w:rsidRPr="00C43F43" w:rsidRDefault="002F6CDC" w:rsidP="00727167">
            <w:pPr>
              <w:spacing w:afterLines="10" w:after="36" w:line="240" w:lineRule="exact"/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2F6CDC">
              <w:rPr>
                <w:rFonts w:ascii="新細明體" w:hAnsi="新細明體" w:hint="eastAsia"/>
                <w:noProof/>
                <w:sz w:val="18"/>
                <w:szCs w:val="18"/>
              </w:rPr>
              <w:t>28,664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AA57B" w14:textId="61C6B245" w:rsidR="002F6CDC" w:rsidRPr="00C43F43" w:rsidRDefault="002F6CDC" w:rsidP="00727167">
            <w:pPr>
              <w:spacing w:afterLines="10" w:after="36" w:line="240" w:lineRule="exact"/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2F6CDC">
              <w:rPr>
                <w:rFonts w:ascii="新細明體" w:hAnsi="新細明體" w:hint="eastAsia"/>
                <w:noProof/>
                <w:sz w:val="18"/>
                <w:szCs w:val="18"/>
              </w:rPr>
              <w:t>244,351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DB36AD" w14:textId="2CBC9331" w:rsidR="002F6CDC" w:rsidRPr="00C43F43" w:rsidRDefault="002F6CDC" w:rsidP="00727167">
            <w:pPr>
              <w:spacing w:afterLines="10" w:after="36" w:line="240" w:lineRule="exact"/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2F6CDC">
              <w:rPr>
                <w:rFonts w:ascii="新細明體" w:hAnsi="新細明體" w:hint="eastAsia"/>
                <w:noProof/>
                <w:sz w:val="18"/>
                <w:szCs w:val="18"/>
              </w:rPr>
              <w:t>219,033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FCD6044" w14:textId="718394DB" w:rsidR="002F6CDC" w:rsidRPr="00C43F43" w:rsidRDefault="002F6CDC" w:rsidP="00727167">
            <w:pPr>
              <w:spacing w:afterLines="10" w:after="36" w:line="240" w:lineRule="exact"/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2F6CDC">
              <w:rPr>
                <w:rFonts w:ascii="新細明體" w:hAnsi="新細明體" w:hint="eastAsia"/>
                <w:noProof/>
                <w:sz w:val="18"/>
                <w:szCs w:val="18"/>
              </w:rPr>
              <w:t>263,538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4F2ED3D" w14:textId="79709FAF" w:rsidR="002F6CDC" w:rsidRPr="00C43F43" w:rsidRDefault="002F6CDC" w:rsidP="00727167">
            <w:pPr>
              <w:spacing w:afterLines="10" w:after="36" w:line="240" w:lineRule="exact"/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2F6CDC">
              <w:rPr>
                <w:rFonts w:ascii="新細明體" w:hAnsi="新細明體" w:hint="eastAsia"/>
                <w:noProof/>
                <w:sz w:val="18"/>
                <w:szCs w:val="18"/>
              </w:rPr>
              <w:t>44,505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6842383" w14:textId="6C56BD1A" w:rsidR="002F6CDC" w:rsidRPr="00C43F43" w:rsidRDefault="002F6CDC" w:rsidP="00727167">
            <w:pPr>
              <w:spacing w:afterLines="10" w:after="36" w:line="240" w:lineRule="exact"/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2F6CDC">
              <w:rPr>
                <w:rFonts w:ascii="新細明體" w:hAnsi="新細明體" w:hint="eastAsia"/>
                <w:noProof/>
                <w:sz w:val="18"/>
                <w:szCs w:val="18"/>
              </w:rPr>
              <w:t>20.32</w:t>
            </w:r>
          </w:p>
        </w:tc>
      </w:tr>
      <w:tr w:rsidR="009133EA" w:rsidRPr="00944618" w14:paraId="528A02FA" w14:textId="77777777" w:rsidTr="009133EA">
        <w:trPr>
          <w:trHeight w:val="964"/>
        </w:trPr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74AF9D" w14:textId="77777777" w:rsidR="002F6CDC" w:rsidRPr="00944618" w:rsidRDefault="002F6CDC" w:rsidP="002F6CDC">
            <w:pPr>
              <w:spacing w:line="240" w:lineRule="exact"/>
              <w:ind w:rightChars="20" w:right="48" w:firstLineChars="0" w:firstLine="0"/>
              <w:jc w:val="distribute"/>
              <w:rPr>
                <w:sz w:val="22"/>
              </w:rPr>
            </w:pPr>
            <w:r w:rsidRPr="00944618">
              <w:rPr>
                <w:rFonts w:hint="eastAsia"/>
                <w:sz w:val="22"/>
              </w:rPr>
              <w:t>國立臺灣大學</w:t>
            </w:r>
          </w:p>
          <w:p w14:paraId="34820077" w14:textId="77777777" w:rsidR="002F6CDC" w:rsidRPr="00944618" w:rsidRDefault="002F6CDC" w:rsidP="002F6CDC">
            <w:pPr>
              <w:spacing w:line="240" w:lineRule="exact"/>
              <w:ind w:rightChars="20" w:right="48" w:firstLineChars="0" w:firstLine="0"/>
              <w:jc w:val="distribute"/>
              <w:rPr>
                <w:sz w:val="22"/>
              </w:rPr>
            </w:pPr>
            <w:r w:rsidRPr="00944618">
              <w:rPr>
                <w:rFonts w:hint="eastAsia"/>
                <w:sz w:val="22"/>
              </w:rPr>
              <w:t>附設醫院北護</w:t>
            </w:r>
          </w:p>
          <w:p w14:paraId="7A589451" w14:textId="77777777" w:rsidR="002F6CDC" w:rsidRPr="00944618" w:rsidRDefault="002F6CDC" w:rsidP="002F6CDC">
            <w:pPr>
              <w:spacing w:line="240" w:lineRule="exact"/>
              <w:ind w:rightChars="20" w:right="48" w:firstLineChars="0" w:firstLine="0"/>
              <w:jc w:val="distribute"/>
              <w:rPr>
                <w:sz w:val="22"/>
              </w:rPr>
            </w:pPr>
            <w:r w:rsidRPr="00944618">
              <w:rPr>
                <w:rFonts w:hint="eastAsia"/>
                <w:sz w:val="22"/>
              </w:rPr>
              <w:t>分院作業基金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3EE562" w14:textId="0C666506" w:rsidR="002F6CDC" w:rsidRPr="00C43F43" w:rsidRDefault="002F6CDC" w:rsidP="00727167">
            <w:pPr>
              <w:spacing w:afterLines="10" w:after="36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2F6CDC">
              <w:rPr>
                <w:rFonts w:ascii="新細明體" w:hAnsi="新細明體" w:hint="eastAsia"/>
                <w:noProof/>
                <w:sz w:val="18"/>
                <w:szCs w:val="18"/>
              </w:rPr>
              <w:t>842,228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2A11E" w14:textId="2518F151" w:rsidR="002F6CDC" w:rsidRPr="00C43F43" w:rsidRDefault="002F6CDC" w:rsidP="00727167">
            <w:pPr>
              <w:spacing w:afterLines="10" w:after="36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2F6CDC">
              <w:rPr>
                <w:rFonts w:ascii="新細明體" w:hAnsi="新細明體" w:hint="eastAsia"/>
                <w:noProof/>
                <w:sz w:val="18"/>
                <w:szCs w:val="18"/>
              </w:rPr>
              <w:t>777,290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BBE70" w14:textId="7DA93902" w:rsidR="002F6CDC" w:rsidRPr="00C43F43" w:rsidRDefault="002F6CDC" w:rsidP="00727167">
            <w:pPr>
              <w:spacing w:afterLines="10" w:after="36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2F6CDC">
              <w:rPr>
                <w:rFonts w:ascii="新細明體" w:hAnsi="新細明體" w:hint="eastAsia"/>
                <w:noProof/>
                <w:sz w:val="18"/>
                <w:szCs w:val="18"/>
              </w:rPr>
              <w:t>64,938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658D8D" w14:textId="06938C8E" w:rsidR="002F6CDC" w:rsidRPr="00C43F43" w:rsidRDefault="002F6CDC" w:rsidP="00727167">
            <w:pPr>
              <w:spacing w:afterLines="10" w:after="36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2F6CDC">
              <w:rPr>
                <w:rFonts w:ascii="新細明體" w:hAnsi="新細明體" w:hint="eastAsia"/>
                <w:noProof/>
                <w:sz w:val="18"/>
                <w:szCs w:val="18"/>
              </w:rPr>
              <w:t>31,304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F44345" w14:textId="0FEC5AD2" w:rsidR="002F6CDC" w:rsidRPr="00C43F43" w:rsidRDefault="002F6CDC" w:rsidP="00727167">
            <w:pPr>
              <w:spacing w:afterLines="10" w:after="36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2F6CDC">
              <w:rPr>
                <w:rFonts w:ascii="新細明體" w:hAnsi="新細明體" w:hint="eastAsia"/>
                <w:noProof/>
                <w:sz w:val="18"/>
                <w:szCs w:val="18"/>
              </w:rPr>
              <w:t>5,970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5A161" w14:textId="2F824405" w:rsidR="002F6CDC" w:rsidRPr="00C43F43" w:rsidRDefault="002F6CDC" w:rsidP="00727167">
            <w:pPr>
              <w:spacing w:afterLines="10" w:after="36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2F6CDC">
              <w:rPr>
                <w:rFonts w:ascii="新細明體" w:hAnsi="新細明體" w:hint="eastAsia"/>
                <w:noProof/>
                <w:sz w:val="18"/>
                <w:szCs w:val="18"/>
              </w:rPr>
              <w:t>25,333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CCF4FB" w14:textId="28568291" w:rsidR="002F6CDC" w:rsidRPr="00C43F43" w:rsidRDefault="002F6CDC" w:rsidP="00727167">
            <w:pPr>
              <w:spacing w:afterLines="10" w:after="36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2F6CDC">
              <w:rPr>
                <w:rFonts w:ascii="新細明體" w:hAnsi="新細明體" w:hint="eastAsia"/>
                <w:noProof/>
                <w:sz w:val="18"/>
                <w:szCs w:val="18"/>
              </w:rPr>
              <w:t>34,502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CDF2CDC" w14:textId="209FAEDA" w:rsidR="002F6CDC" w:rsidRPr="00C43F43" w:rsidRDefault="002F6CDC" w:rsidP="00727167">
            <w:pPr>
              <w:spacing w:afterLines="10" w:after="36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2F6CDC">
              <w:rPr>
                <w:rFonts w:ascii="新細明體" w:hAnsi="新細明體" w:hint="eastAsia"/>
                <w:noProof/>
                <w:sz w:val="18"/>
                <w:szCs w:val="18"/>
              </w:rPr>
              <w:t>90,271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8C8A813" w14:textId="0B654566" w:rsidR="002F6CDC" w:rsidRPr="00C43F43" w:rsidRDefault="002F6CDC" w:rsidP="00727167">
            <w:pPr>
              <w:spacing w:afterLines="10" w:after="36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2F6CDC">
              <w:rPr>
                <w:rFonts w:ascii="新細明體" w:hAnsi="新細明體" w:hint="eastAsia"/>
                <w:noProof/>
                <w:sz w:val="18"/>
                <w:szCs w:val="18"/>
              </w:rPr>
              <w:t>55,769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4E4A491" w14:textId="4DA0A6A5" w:rsidR="002F6CDC" w:rsidRPr="00C43F43" w:rsidRDefault="002F6CDC" w:rsidP="00727167">
            <w:pPr>
              <w:spacing w:afterLines="10" w:after="36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2F6CDC">
              <w:rPr>
                <w:rFonts w:ascii="新細明體" w:hAnsi="新細明體" w:hint="eastAsia"/>
                <w:noProof/>
                <w:sz w:val="18"/>
                <w:szCs w:val="18"/>
              </w:rPr>
              <w:t>161.64</w:t>
            </w:r>
          </w:p>
        </w:tc>
      </w:tr>
      <w:tr w:rsidR="009133EA" w:rsidRPr="00944618" w14:paraId="122BCCF4" w14:textId="77777777" w:rsidTr="009133EA">
        <w:trPr>
          <w:trHeight w:val="964"/>
        </w:trPr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A1026C" w14:textId="77777777" w:rsidR="002F6CDC" w:rsidRPr="00944618" w:rsidRDefault="002F6CDC" w:rsidP="002F6CDC">
            <w:pPr>
              <w:spacing w:line="240" w:lineRule="exact"/>
              <w:ind w:rightChars="20" w:right="48" w:firstLineChars="0" w:firstLine="0"/>
              <w:jc w:val="distribute"/>
              <w:rPr>
                <w:sz w:val="22"/>
              </w:rPr>
            </w:pPr>
            <w:r w:rsidRPr="00944618">
              <w:rPr>
                <w:rFonts w:hint="eastAsia"/>
                <w:sz w:val="22"/>
              </w:rPr>
              <w:t>國立臺灣大學</w:t>
            </w:r>
          </w:p>
          <w:p w14:paraId="22E6954B" w14:textId="77777777" w:rsidR="002F6CDC" w:rsidRPr="00944618" w:rsidRDefault="002F6CDC" w:rsidP="002F6CDC">
            <w:pPr>
              <w:spacing w:line="240" w:lineRule="exact"/>
              <w:ind w:rightChars="20" w:right="48" w:firstLineChars="0" w:firstLine="0"/>
              <w:jc w:val="distribute"/>
              <w:rPr>
                <w:sz w:val="22"/>
              </w:rPr>
            </w:pPr>
            <w:r w:rsidRPr="00944618">
              <w:rPr>
                <w:rFonts w:hint="eastAsia"/>
                <w:sz w:val="22"/>
              </w:rPr>
              <w:t>附設醫院金山</w:t>
            </w:r>
          </w:p>
          <w:p w14:paraId="02FA3099" w14:textId="77777777" w:rsidR="002F6CDC" w:rsidRPr="00944618" w:rsidRDefault="002F6CDC" w:rsidP="002F6CDC">
            <w:pPr>
              <w:spacing w:line="240" w:lineRule="exact"/>
              <w:ind w:rightChars="20" w:right="48" w:firstLineChars="0" w:firstLine="0"/>
              <w:jc w:val="distribute"/>
              <w:rPr>
                <w:sz w:val="22"/>
              </w:rPr>
            </w:pPr>
            <w:r w:rsidRPr="00944618">
              <w:rPr>
                <w:rFonts w:hint="eastAsia"/>
                <w:sz w:val="22"/>
              </w:rPr>
              <w:t>分院作業基金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70299" w14:textId="7610E7C5" w:rsidR="002F6CDC" w:rsidRPr="00C43F43" w:rsidRDefault="002F6CDC" w:rsidP="00727167">
            <w:pPr>
              <w:spacing w:afterLines="10" w:after="36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2F6CDC">
              <w:rPr>
                <w:rFonts w:ascii="新細明體" w:hAnsi="新細明體" w:hint="eastAsia"/>
                <w:noProof/>
                <w:sz w:val="18"/>
                <w:szCs w:val="18"/>
              </w:rPr>
              <w:t>398,353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B7716" w14:textId="4EE3560E" w:rsidR="002F6CDC" w:rsidRPr="00C43F43" w:rsidRDefault="002F6CDC" w:rsidP="00727167">
            <w:pPr>
              <w:spacing w:afterLines="10" w:after="36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2F6CDC">
              <w:rPr>
                <w:rFonts w:ascii="新細明體" w:hAnsi="新細明體" w:hint="eastAsia"/>
                <w:noProof/>
                <w:sz w:val="18"/>
                <w:szCs w:val="18"/>
              </w:rPr>
              <w:t>421,557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446C1" w14:textId="1AEB15B1" w:rsidR="002F6CDC" w:rsidRPr="00C43F43" w:rsidRDefault="002F6CDC" w:rsidP="00727167">
            <w:pPr>
              <w:spacing w:afterLines="10" w:after="36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2F6CDC">
              <w:rPr>
                <w:rFonts w:ascii="新細明體" w:hAnsi="新細明體" w:hint="eastAsia"/>
                <w:noProof/>
                <w:sz w:val="18"/>
                <w:szCs w:val="18"/>
              </w:rPr>
              <w:t>- 23,204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8B4A0E" w14:textId="265F73B2" w:rsidR="002F6CDC" w:rsidRPr="00C43F43" w:rsidRDefault="002F6CDC" w:rsidP="00727167">
            <w:pPr>
              <w:spacing w:afterLines="10" w:after="36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2F6CDC">
              <w:rPr>
                <w:rFonts w:ascii="新細明體" w:hAnsi="新細明體" w:hint="eastAsia"/>
                <w:noProof/>
                <w:sz w:val="18"/>
                <w:szCs w:val="18"/>
              </w:rPr>
              <w:t>12,433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A4E32A" w14:textId="3869AB61" w:rsidR="002F6CDC" w:rsidRPr="00C43F43" w:rsidRDefault="002F6CDC" w:rsidP="00727167">
            <w:pPr>
              <w:spacing w:afterLines="10" w:after="36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2F6CDC">
              <w:rPr>
                <w:rFonts w:ascii="新細明體" w:hAnsi="新細明體" w:hint="eastAsia"/>
                <w:noProof/>
                <w:sz w:val="18"/>
                <w:szCs w:val="18"/>
              </w:rPr>
              <w:t>1,444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B8132" w14:textId="647E5261" w:rsidR="002F6CDC" w:rsidRPr="00C43F43" w:rsidRDefault="002F6CDC" w:rsidP="00727167">
            <w:pPr>
              <w:spacing w:afterLines="10" w:after="36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2F6CDC">
              <w:rPr>
                <w:rFonts w:ascii="新細明體" w:hAnsi="新細明體" w:hint="eastAsia"/>
                <w:noProof/>
                <w:sz w:val="18"/>
                <w:szCs w:val="18"/>
              </w:rPr>
              <w:t>10,989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1884B30" w14:textId="60BFD825" w:rsidR="002F6CDC" w:rsidRPr="00C43F43" w:rsidRDefault="002F6CDC" w:rsidP="00727167">
            <w:pPr>
              <w:spacing w:afterLines="10" w:after="36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2F6CDC">
              <w:rPr>
                <w:rFonts w:ascii="新細明體" w:hAnsi="新細明體" w:hint="eastAsia"/>
                <w:noProof/>
                <w:sz w:val="18"/>
                <w:szCs w:val="18"/>
              </w:rPr>
              <w:t>- 32,198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4B912C1" w14:textId="707D5B0E" w:rsidR="002F6CDC" w:rsidRPr="00C43F43" w:rsidRDefault="002F6CDC" w:rsidP="00727167">
            <w:pPr>
              <w:spacing w:afterLines="10" w:after="36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2F6CDC">
              <w:rPr>
                <w:rFonts w:ascii="新細明體" w:hAnsi="新細明體" w:hint="eastAsia"/>
                <w:noProof/>
                <w:sz w:val="18"/>
                <w:szCs w:val="18"/>
              </w:rPr>
              <w:t>- 12,214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B11574C" w14:textId="6CD1FF7F" w:rsidR="002F6CDC" w:rsidRPr="00C43F43" w:rsidRDefault="002F6CDC" w:rsidP="00727167">
            <w:pPr>
              <w:spacing w:afterLines="10" w:after="36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2F6CDC">
              <w:rPr>
                <w:rFonts w:ascii="新細明體" w:hAnsi="新細明體" w:hint="eastAsia"/>
                <w:noProof/>
                <w:sz w:val="18"/>
                <w:szCs w:val="18"/>
              </w:rPr>
              <w:t>19,983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34ED41A" w14:textId="71F71B97" w:rsidR="002F6CDC" w:rsidRPr="00C43F43" w:rsidRDefault="002F6CDC" w:rsidP="00727167">
            <w:pPr>
              <w:spacing w:afterLines="10" w:after="36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2F6CDC">
              <w:rPr>
                <w:rFonts w:ascii="新細明體" w:hAnsi="新細明體" w:hint="eastAsia"/>
                <w:noProof/>
                <w:sz w:val="18"/>
                <w:szCs w:val="18"/>
              </w:rPr>
              <w:t>- 62.06</w:t>
            </w:r>
          </w:p>
        </w:tc>
      </w:tr>
      <w:tr w:rsidR="009133EA" w:rsidRPr="00944618" w14:paraId="1749B2DE" w14:textId="77777777" w:rsidTr="009133EA">
        <w:trPr>
          <w:trHeight w:val="964"/>
        </w:trPr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E43729" w14:textId="77777777" w:rsidR="002F6CDC" w:rsidRPr="00944618" w:rsidRDefault="002F6CDC" w:rsidP="002F6CDC">
            <w:pPr>
              <w:spacing w:line="240" w:lineRule="exact"/>
              <w:ind w:rightChars="20" w:right="48" w:firstLineChars="0" w:firstLine="0"/>
              <w:jc w:val="distribute"/>
              <w:rPr>
                <w:sz w:val="22"/>
              </w:rPr>
            </w:pPr>
            <w:r w:rsidRPr="00944618">
              <w:rPr>
                <w:rFonts w:hint="eastAsia"/>
                <w:sz w:val="22"/>
              </w:rPr>
              <w:t>國立臺灣大學</w:t>
            </w:r>
          </w:p>
          <w:p w14:paraId="72251F0C" w14:textId="77777777" w:rsidR="002F6CDC" w:rsidRPr="00944618" w:rsidRDefault="002F6CDC" w:rsidP="002F6CDC">
            <w:pPr>
              <w:spacing w:line="240" w:lineRule="exact"/>
              <w:ind w:rightChars="20" w:right="48" w:firstLineChars="0" w:firstLine="0"/>
              <w:jc w:val="distribute"/>
              <w:rPr>
                <w:sz w:val="22"/>
              </w:rPr>
            </w:pPr>
            <w:r w:rsidRPr="00944618">
              <w:rPr>
                <w:rFonts w:hint="eastAsia"/>
                <w:sz w:val="22"/>
              </w:rPr>
              <w:t>附設醫院新竹</w:t>
            </w:r>
          </w:p>
          <w:p w14:paraId="1524F2A4" w14:textId="77777777" w:rsidR="002F6CDC" w:rsidRPr="00944618" w:rsidRDefault="002F6CDC" w:rsidP="002F6CDC">
            <w:pPr>
              <w:spacing w:line="240" w:lineRule="exact"/>
              <w:ind w:rightChars="20" w:right="48" w:firstLineChars="0" w:firstLine="0"/>
              <w:jc w:val="distribute"/>
              <w:rPr>
                <w:sz w:val="22"/>
              </w:rPr>
            </w:pPr>
            <w:r w:rsidRPr="00944618">
              <w:rPr>
                <w:rFonts w:hint="eastAsia"/>
                <w:sz w:val="22"/>
              </w:rPr>
              <w:t>臺大分院</w:t>
            </w:r>
          </w:p>
          <w:p w14:paraId="6D43F617" w14:textId="457D4AFB" w:rsidR="002F6CDC" w:rsidRPr="00944618" w:rsidRDefault="002F6CDC" w:rsidP="002F6CDC">
            <w:pPr>
              <w:spacing w:line="240" w:lineRule="exact"/>
              <w:ind w:rightChars="20" w:right="48" w:firstLineChars="0" w:firstLine="0"/>
              <w:jc w:val="distribute"/>
              <w:rPr>
                <w:sz w:val="22"/>
              </w:rPr>
            </w:pPr>
            <w:r w:rsidRPr="00944618">
              <w:rPr>
                <w:rFonts w:hint="eastAsia"/>
                <w:sz w:val="22"/>
              </w:rPr>
              <w:t>作業基金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4B6A1" w14:textId="58C6B542" w:rsidR="002F6CDC" w:rsidRPr="00C43F43" w:rsidRDefault="002F6CDC" w:rsidP="00727167">
            <w:pPr>
              <w:spacing w:afterLines="30" w:after="108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2F6CDC">
              <w:rPr>
                <w:rFonts w:ascii="新細明體" w:hAnsi="新細明體" w:hint="eastAsia"/>
                <w:noProof/>
                <w:sz w:val="18"/>
                <w:szCs w:val="18"/>
              </w:rPr>
              <w:t>9,478,299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F3C71" w14:textId="453328D2" w:rsidR="002F6CDC" w:rsidRPr="00C43F43" w:rsidRDefault="002F6CDC" w:rsidP="00727167">
            <w:pPr>
              <w:spacing w:afterLines="30" w:after="108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2F6CDC">
              <w:rPr>
                <w:rFonts w:ascii="新細明體" w:hAnsi="新細明體" w:hint="eastAsia"/>
                <w:noProof/>
                <w:sz w:val="18"/>
                <w:szCs w:val="18"/>
              </w:rPr>
              <w:t>9,787,742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5EA1DA" w14:textId="0203DEE7" w:rsidR="002F6CDC" w:rsidRPr="00C43F43" w:rsidRDefault="002F6CDC" w:rsidP="00727167">
            <w:pPr>
              <w:spacing w:afterLines="30" w:after="108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2F6CDC">
              <w:rPr>
                <w:rFonts w:ascii="新細明體" w:hAnsi="新細明體" w:hint="eastAsia"/>
                <w:noProof/>
                <w:sz w:val="18"/>
                <w:szCs w:val="18"/>
              </w:rPr>
              <w:t>- 309,442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740A21" w14:textId="13BA69F0" w:rsidR="002F6CDC" w:rsidRPr="00C43F43" w:rsidRDefault="002F6CDC" w:rsidP="00727167">
            <w:pPr>
              <w:spacing w:afterLines="30" w:after="108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2F6CDC">
              <w:rPr>
                <w:rFonts w:ascii="新細明體" w:hAnsi="新細明體" w:hint="eastAsia"/>
                <w:noProof/>
                <w:sz w:val="18"/>
                <w:szCs w:val="18"/>
              </w:rPr>
              <w:t>454,410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B5570D" w14:textId="29619963" w:rsidR="002F6CDC" w:rsidRPr="00C43F43" w:rsidRDefault="002F6CDC" w:rsidP="00727167">
            <w:pPr>
              <w:spacing w:afterLines="30" w:after="108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2F6CDC">
              <w:rPr>
                <w:rFonts w:ascii="新細明體" w:hAnsi="新細明體" w:hint="eastAsia"/>
                <w:noProof/>
                <w:sz w:val="18"/>
                <w:szCs w:val="18"/>
              </w:rPr>
              <w:t>25,908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D95702" w14:textId="41A531B3" w:rsidR="002F6CDC" w:rsidRPr="00C43F43" w:rsidRDefault="002F6CDC" w:rsidP="00727167">
            <w:pPr>
              <w:spacing w:afterLines="30" w:after="108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2F6CDC">
              <w:rPr>
                <w:rFonts w:ascii="新細明體" w:hAnsi="新細明體" w:hint="eastAsia"/>
                <w:noProof/>
                <w:sz w:val="18"/>
                <w:szCs w:val="18"/>
              </w:rPr>
              <w:t>428,502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EB8D90" w14:textId="6AAF8EF0" w:rsidR="002F6CDC" w:rsidRPr="00C43F43" w:rsidRDefault="002F6CDC" w:rsidP="00727167">
            <w:pPr>
              <w:spacing w:afterLines="30" w:after="108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2F6CDC">
              <w:rPr>
                <w:rFonts w:ascii="新細明體" w:hAnsi="新細明體" w:hint="eastAsia"/>
                <w:noProof/>
                <w:sz w:val="18"/>
                <w:szCs w:val="18"/>
              </w:rPr>
              <w:t>- 59,957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4A2C319" w14:textId="123C0701" w:rsidR="002F6CDC" w:rsidRPr="00C43F43" w:rsidRDefault="002F6CDC" w:rsidP="00727167">
            <w:pPr>
              <w:spacing w:afterLines="30" w:after="108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2F6CDC">
              <w:rPr>
                <w:rFonts w:ascii="新細明體" w:hAnsi="新細明體" w:hint="eastAsia"/>
                <w:noProof/>
                <w:sz w:val="18"/>
                <w:szCs w:val="18"/>
              </w:rPr>
              <w:t>119,059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23849A" w14:textId="324EDE4C" w:rsidR="002F6CDC" w:rsidRPr="00C43F43" w:rsidRDefault="002F6CDC" w:rsidP="00727167">
            <w:pPr>
              <w:spacing w:afterLines="30" w:after="108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2F6CDC">
              <w:rPr>
                <w:rFonts w:ascii="新細明體" w:hAnsi="新細明體" w:hint="eastAsia"/>
                <w:noProof/>
                <w:sz w:val="18"/>
                <w:szCs w:val="18"/>
              </w:rPr>
              <w:t>179,016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4A2DECA" w14:textId="6473EAFD" w:rsidR="002F6CDC" w:rsidRPr="00C43F43" w:rsidRDefault="002F6CDC" w:rsidP="00727167">
            <w:pPr>
              <w:spacing w:afterLines="30" w:after="108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2F6CDC">
              <w:rPr>
                <w:rFonts w:ascii="新細明體" w:hAnsi="新細明體" w:hint="eastAsia"/>
                <w:noProof/>
                <w:sz w:val="18"/>
                <w:szCs w:val="18"/>
              </w:rPr>
              <w:t>--</w:t>
            </w:r>
          </w:p>
        </w:tc>
      </w:tr>
      <w:tr w:rsidR="009133EA" w:rsidRPr="00944618" w14:paraId="3BC5E21E" w14:textId="77777777" w:rsidTr="009133EA">
        <w:trPr>
          <w:trHeight w:val="964"/>
        </w:trPr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5CE174A" w14:textId="1FBBFB31" w:rsidR="002F6CDC" w:rsidRPr="00944618" w:rsidRDefault="002F6CDC" w:rsidP="002F6CDC">
            <w:pPr>
              <w:spacing w:line="240" w:lineRule="exact"/>
              <w:ind w:rightChars="20" w:right="48" w:firstLineChars="0" w:firstLine="0"/>
              <w:jc w:val="distribute"/>
              <w:rPr>
                <w:sz w:val="22"/>
              </w:rPr>
            </w:pPr>
            <w:r w:rsidRPr="00944618">
              <w:rPr>
                <w:rFonts w:hint="eastAsia"/>
                <w:noProof/>
                <w:spacing w:val="-10"/>
                <w:sz w:val="22"/>
              </w:rPr>
              <w:t>國立臺灣大學附設醫院癌醫中心分院作業基金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605B02" w14:textId="0E51286D" w:rsidR="002F6CDC" w:rsidRPr="00C43F43" w:rsidRDefault="002F6CDC" w:rsidP="00727167">
            <w:pPr>
              <w:spacing w:afterLines="5" w:after="18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2F6CDC">
              <w:rPr>
                <w:rFonts w:ascii="新細明體" w:hAnsi="新細明體" w:hint="eastAsia"/>
                <w:noProof/>
                <w:sz w:val="18"/>
                <w:szCs w:val="18"/>
              </w:rPr>
              <w:t>4,853,380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902F7F" w14:textId="4421185A" w:rsidR="002F6CDC" w:rsidRPr="00C43F43" w:rsidRDefault="002F6CDC" w:rsidP="00727167">
            <w:pPr>
              <w:spacing w:afterLines="5" w:after="18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2F6CDC">
              <w:rPr>
                <w:rFonts w:ascii="新細明體" w:hAnsi="新細明體" w:hint="eastAsia"/>
                <w:noProof/>
                <w:sz w:val="18"/>
                <w:szCs w:val="18"/>
              </w:rPr>
              <w:t>5,216,511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7AF7D2" w14:textId="2F0E07C2" w:rsidR="002F6CDC" w:rsidRPr="00C43F43" w:rsidRDefault="002F6CDC" w:rsidP="00727167">
            <w:pPr>
              <w:spacing w:afterLines="5" w:after="18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2F6CDC">
              <w:rPr>
                <w:rFonts w:ascii="新細明體" w:hAnsi="新細明體" w:hint="eastAsia"/>
                <w:noProof/>
                <w:sz w:val="18"/>
                <w:szCs w:val="18"/>
              </w:rPr>
              <w:t>- 363,130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822794" w14:textId="33D8A628" w:rsidR="002F6CDC" w:rsidRPr="00C43F43" w:rsidRDefault="002F6CDC" w:rsidP="00727167">
            <w:pPr>
              <w:spacing w:afterLines="5" w:after="18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2F6CDC">
              <w:rPr>
                <w:rFonts w:ascii="新細明體" w:hAnsi="新細明體" w:hint="eastAsia"/>
                <w:noProof/>
                <w:sz w:val="18"/>
                <w:szCs w:val="18"/>
              </w:rPr>
              <w:t>625,168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352F02" w14:textId="3E0AE36D" w:rsidR="002F6CDC" w:rsidRPr="00C43F43" w:rsidRDefault="002F6CDC" w:rsidP="00727167">
            <w:pPr>
              <w:spacing w:afterLines="5" w:after="18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2F6CDC">
              <w:rPr>
                <w:rFonts w:ascii="新細明體" w:hAnsi="新細明體" w:hint="eastAsia"/>
                <w:noProof/>
                <w:sz w:val="18"/>
                <w:szCs w:val="18"/>
              </w:rPr>
              <w:t>25,359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593C31" w14:textId="66DAA819" w:rsidR="002F6CDC" w:rsidRPr="00C43F43" w:rsidRDefault="002F6CDC" w:rsidP="00727167">
            <w:pPr>
              <w:spacing w:afterLines="5" w:after="18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2F6CDC">
              <w:rPr>
                <w:rFonts w:ascii="新細明體" w:hAnsi="新細明體" w:hint="eastAsia"/>
                <w:noProof/>
                <w:sz w:val="18"/>
                <w:szCs w:val="18"/>
              </w:rPr>
              <w:t>599,808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866DCD2" w14:textId="72EF9C31" w:rsidR="002F6CDC" w:rsidRPr="00C43F43" w:rsidRDefault="002F6CDC" w:rsidP="00727167">
            <w:pPr>
              <w:spacing w:afterLines="5" w:after="18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2F6CDC">
              <w:rPr>
                <w:rFonts w:ascii="新細明體" w:hAnsi="新細明體" w:hint="eastAsia"/>
                <w:noProof/>
                <w:sz w:val="18"/>
                <w:szCs w:val="18"/>
              </w:rPr>
              <w:t>361,377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D3246E5" w14:textId="7BA99051" w:rsidR="002F6CDC" w:rsidRPr="00C43F43" w:rsidRDefault="002F6CDC" w:rsidP="00727167">
            <w:pPr>
              <w:spacing w:afterLines="5" w:after="18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2F6CDC">
              <w:rPr>
                <w:rFonts w:ascii="新細明體" w:hAnsi="新細明體" w:hint="eastAsia"/>
                <w:noProof/>
                <w:sz w:val="18"/>
                <w:szCs w:val="18"/>
              </w:rPr>
              <w:t>236,677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CD69A87" w14:textId="675AA8AE" w:rsidR="002F6CDC" w:rsidRPr="00C43F43" w:rsidRDefault="002F6CDC" w:rsidP="00727167">
            <w:pPr>
              <w:spacing w:afterLines="5" w:after="18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2F6CDC">
              <w:rPr>
                <w:rFonts w:ascii="新細明體" w:hAnsi="新細明體" w:hint="eastAsia"/>
                <w:noProof/>
                <w:sz w:val="18"/>
                <w:szCs w:val="18"/>
              </w:rPr>
              <w:t>- 124,699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FF316FE" w14:textId="2E00C997" w:rsidR="002F6CDC" w:rsidRPr="00C43F43" w:rsidRDefault="002F6CDC" w:rsidP="00727167">
            <w:pPr>
              <w:spacing w:afterLines="5" w:after="18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2F6CDC">
              <w:rPr>
                <w:rFonts w:ascii="新細明體" w:hAnsi="新細明體" w:hint="eastAsia"/>
                <w:noProof/>
                <w:sz w:val="18"/>
                <w:szCs w:val="18"/>
              </w:rPr>
              <w:t>- 34.51</w:t>
            </w:r>
          </w:p>
        </w:tc>
      </w:tr>
    </w:tbl>
    <w:p w14:paraId="31807C8E" w14:textId="49E67EA5" w:rsidR="00D249DD" w:rsidRPr="00944618" w:rsidRDefault="0048157E" w:rsidP="009C0F13">
      <w:pPr>
        <w:pStyle w:val="3T0301110P"/>
        <w:ind w:left="360" w:right="48" w:hanging="360"/>
        <w:rPr>
          <w:color w:val="auto"/>
          <w:sz w:val="18"/>
        </w:rPr>
      </w:pPr>
      <w:proofErr w:type="gramStart"/>
      <w:r w:rsidRPr="00944618">
        <w:rPr>
          <w:rFonts w:hint="eastAsia"/>
          <w:color w:val="auto"/>
          <w:sz w:val="18"/>
        </w:rPr>
        <w:t>註</w:t>
      </w:r>
      <w:proofErr w:type="gramEnd"/>
      <w:r w:rsidRPr="00944618">
        <w:rPr>
          <w:rFonts w:hint="eastAsia"/>
          <w:color w:val="auto"/>
          <w:sz w:val="18"/>
        </w:rPr>
        <w:t>：本表係依本部審定該基金決算數額編列。</w:t>
      </w:r>
    </w:p>
    <w:p w14:paraId="29371D64" w14:textId="77777777" w:rsidR="0048157E" w:rsidRPr="00944618" w:rsidRDefault="0048157E" w:rsidP="001F71E1">
      <w:pPr>
        <w:pStyle w:val="3T010116P"/>
        <w:ind w:left="198" w:hanging="198"/>
        <w:rPr>
          <w:color w:val="auto"/>
          <w:spacing w:val="0"/>
        </w:rPr>
      </w:pPr>
      <w:r w:rsidRPr="00944618">
        <w:rPr>
          <w:rFonts w:hint="eastAsia"/>
          <w:color w:val="auto"/>
          <w:spacing w:val="0"/>
        </w:rPr>
        <w:lastRenderedPageBreak/>
        <w:t xml:space="preserve">　國立臺灣大學附設醫院作業基金餘</w:t>
      </w:r>
      <w:proofErr w:type="gramStart"/>
      <w:r w:rsidRPr="00944618">
        <w:rPr>
          <w:rFonts w:hint="eastAsia"/>
          <w:color w:val="auto"/>
          <w:spacing w:val="0"/>
        </w:rPr>
        <w:t>絀</w:t>
      </w:r>
      <w:proofErr w:type="gramEnd"/>
      <w:r w:rsidRPr="00944618">
        <w:rPr>
          <w:rFonts w:hint="eastAsia"/>
          <w:color w:val="auto"/>
          <w:spacing w:val="0"/>
        </w:rPr>
        <w:t xml:space="preserve">審定後現金流量表　</w:t>
      </w:r>
    </w:p>
    <w:p w14:paraId="426F5BF2" w14:textId="7BFB068A" w:rsidR="0048157E" w:rsidRPr="00944618" w:rsidRDefault="0048157E" w:rsidP="00372402">
      <w:pPr>
        <w:pStyle w:val="3T0201"/>
        <w:tabs>
          <w:tab w:val="clear" w:pos="4560"/>
          <w:tab w:val="left" w:pos="4634"/>
        </w:tabs>
        <w:spacing w:beforeLines="0" w:before="0" w:afterLines="0" w:after="0"/>
        <w:ind w:rightChars="17" w:right="41"/>
        <w:rPr>
          <w:color w:val="auto"/>
        </w:rPr>
      </w:pPr>
      <w:r w:rsidRPr="00944618">
        <w:rPr>
          <w:rFonts w:hint="eastAsia"/>
          <w:color w:val="auto"/>
        </w:rPr>
        <w:t>中華民國</w:t>
      </w:r>
      <w:proofErr w:type="gramStart"/>
      <w:r w:rsidRPr="00944618">
        <w:rPr>
          <w:rFonts w:hint="eastAsia"/>
          <w:color w:val="auto"/>
        </w:rPr>
        <w:t>1</w:t>
      </w:r>
      <w:r w:rsidR="00653699" w:rsidRPr="00944618">
        <w:rPr>
          <w:rFonts w:hint="eastAsia"/>
          <w:color w:val="auto"/>
        </w:rPr>
        <w:t>1</w:t>
      </w:r>
      <w:r w:rsidR="001715B0">
        <w:rPr>
          <w:rFonts w:hint="eastAsia"/>
          <w:color w:val="auto"/>
        </w:rPr>
        <w:t>3</w:t>
      </w:r>
      <w:proofErr w:type="gramEnd"/>
      <w:r w:rsidRPr="00944618">
        <w:rPr>
          <w:rFonts w:hint="eastAsia"/>
          <w:color w:val="auto"/>
        </w:rPr>
        <w:t>年度</w:t>
      </w:r>
      <w:r w:rsidRPr="00944618">
        <w:rPr>
          <w:color w:val="auto"/>
        </w:rPr>
        <w:tab/>
      </w:r>
      <w:r w:rsidRPr="00944618">
        <w:rPr>
          <w:rFonts w:hint="eastAsia"/>
          <w:color w:val="auto"/>
          <w:spacing w:val="-20"/>
        </w:rPr>
        <w:t>單位：新臺幣元</w:t>
      </w:r>
    </w:p>
    <w:tbl>
      <w:tblPr>
        <w:tblW w:w="10178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7"/>
        <w:gridCol w:w="1692"/>
        <w:gridCol w:w="1692"/>
        <w:gridCol w:w="1470"/>
        <w:gridCol w:w="1107"/>
      </w:tblGrid>
      <w:tr w:rsidR="00944618" w:rsidRPr="00944618" w14:paraId="196766D7" w14:textId="77777777" w:rsidTr="00D3466E">
        <w:trPr>
          <w:cantSplit/>
          <w:trHeight w:val="380"/>
        </w:trPr>
        <w:tc>
          <w:tcPr>
            <w:tcW w:w="4217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5272BDB" w14:textId="77777777" w:rsidR="0048157E" w:rsidRPr="00944618" w:rsidRDefault="0048157E" w:rsidP="008D3ED7">
            <w:pPr>
              <w:snapToGrid w:val="0"/>
              <w:ind w:left="113" w:right="57" w:firstLineChars="0" w:firstLine="0"/>
              <w:jc w:val="distribute"/>
            </w:pPr>
            <w:r w:rsidRPr="00944618">
              <w:rPr>
                <w:rFonts w:hint="eastAsia"/>
              </w:rPr>
              <w:t>項目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0ACA3B57" w14:textId="77777777" w:rsidR="0048157E" w:rsidRPr="00944618" w:rsidRDefault="0048157E" w:rsidP="008D3ED7">
            <w:pPr>
              <w:snapToGrid w:val="0"/>
              <w:ind w:leftChars="20" w:left="48" w:rightChars="20" w:right="48" w:firstLineChars="0" w:firstLine="0"/>
              <w:jc w:val="distribute"/>
            </w:pPr>
            <w:r w:rsidRPr="00944618">
              <w:rPr>
                <w:rFonts w:hint="eastAsia"/>
              </w:rPr>
              <w:t>預算數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</w:tcBorders>
            <w:vAlign w:val="center"/>
          </w:tcPr>
          <w:p w14:paraId="0B5336B9" w14:textId="77777777" w:rsidR="0048157E" w:rsidRPr="00944618" w:rsidRDefault="0048157E" w:rsidP="008D3ED7">
            <w:pPr>
              <w:snapToGrid w:val="0"/>
              <w:ind w:leftChars="20" w:left="48" w:rightChars="20" w:right="48" w:firstLineChars="0" w:firstLine="0"/>
              <w:jc w:val="distribute"/>
            </w:pPr>
            <w:r w:rsidRPr="00944618">
              <w:rPr>
                <w:rFonts w:hint="eastAsia"/>
              </w:rPr>
              <w:t>決算數</w:t>
            </w:r>
          </w:p>
        </w:tc>
        <w:tc>
          <w:tcPr>
            <w:tcW w:w="2577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26720F1" w14:textId="77777777" w:rsidR="0048157E" w:rsidRPr="00944618" w:rsidRDefault="0048157E" w:rsidP="008D3ED7">
            <w:pPr>
              <w:snapToGrid w:val="0"/>
              <w:ind w:leftChars="20" w:left="48" w:rightChars="20" w:right="48" w:firstLineChars="0" w:firstLine="0"/>
              <w:jc w:val="distribute"/>
            </w:pPr>
            <w:r w:rsidRPr="00944618">
              <w:rPr>
                <w:rFonts w:hint="eastAsia"/>
              </w:rPr>
              <w:t>比較增減</w:t>
            </w:r>
          </w:p>
        </w:tc>
      </w:tr>
      <w:tr w:rsidR="00944618" w:rsidRPr="00944618" w14:paraId="1C5FACED" w14:textId="77777777" w:rsidTr="00D3466E">
        <w:trPr>
          <w:cantSplit/>
          <w:trHeight w:val="459"/>
        </w:trPr>
        <w:tc>
          <w:tcPr>
            <w:tcW w:w="4217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EE0FCCE" w14:textId="77777777" w:rsidR="0048157E" w:rsidRPr="00944618" w:rsidRDefault="0048157E" w:rsidP="00427529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692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084F353E" w14:textId="77777777" w:rsidR="0048157E" w:rsidRPr="00944618" w:rsidRDefault="0048157E" w:rsidP="008D3ED7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692" w:type="dxa"/>
            <w:vMerge/>
            <w:tcBorders>
              <w:bottom w:val="single" w:sz="8" w:space="0" w:color="auto"/>
            </w:tcBorders>
            <w:vAlign w:val="center"/>
          </w:tcPr>
          <w:p w14:paraId="61BA4D29" w14:textId="77777777" w:rsidR="0048157E" w:rsidRPr="00944618" w:rsidRDefault="0048157E" w:rsidP="008D3ED7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32EFC3B" w14:textId="77777777" w:rsidR="0048157E" w:rsidRPr="00944618" w:rsidRDefault="0048157E" w:rsidP="008D3ED7">
            <w:pPr>
              <w:snapToGrid w:val="0"/>
              <w:ind w:leftChars="20" w:left="48" w:rightChars="20" w:right="48" w:firstLineChars="0" w:firstLine="0"/>
              <w:jc w:val="distribute"/>
            </w:pPr>
            <w:r w:rsidRPr="00944618">
              <w:rPr>
                <w:rFonts w:hint="eastAsia"/>
              </w:rPr>
              <w:t>金額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C8F3135" w14:textId="77777777" w:rsidR="0048157E" w:rsidRPr="00944618" w:rsidRDefault="0048157E" w:rsidP="008D3ED7">
            <w:pPr>
              <w:snapToGrid w:val="0"/>
              <w:ind w:left="20" w:right="20" w:firstLineChars="0" w:firstLine="0"/>
              <w:jc w:val="distribute"/>
            </w:pPr>
            <w:r w:rsidRPr="00944618">
              <w:rPr>
                <w:rFonts w:hint="eastAsia"/>
              </w:rPr>
              <w:t>％</w:t>
            </w:r>
          </w:p>
        </w:tc>
      </w:tr>
      <w:tr w:rsidR="00944618" w:rsidRPr="00944618" w14:paraId="32235070" w14:textId="77777777" w:rsidTr="008D3ED7">
        <w:trPr>
          <w:cantSplit/>
          <w:trHeight w:val="415"/>
        </w:trPr>
        <w:tc>
          <w:tcPr>
            <w:tcW w:w="42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D79BE84" w14:textId="77777777" w:rsidR="00EA2E03" w:rsidRPr="00944618" w:rsidRDefault="00EA2E03" w:rsidP="00C838E1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業務活動之現金流量</w:t>
            </w:r>
          </w:p>
        </w:tc>
        <w:tc>
          <w:tcPr>
            <w:tcW w:w="169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8E8D31" w14:textId="77777777" w:rsidR="00EA2E03" w:rsidRPr="00944618" w:rsidRDefault="00EA2E03" w:rsidP="00C838E1">
            <w:pPr>
              <w:autoSpaceDE w:val="0"/>
              <w:autoSpaceDN w:val="0"/>
              <w:adjustRightInd w:val="0"/>
              <w:snapToGrid w:val="0"/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</w:pPr>
          </w:p>
        </w:tc>
        <w:tc>
          <w:tcPr>
            <w:tcW w:w="169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CB7655" w14:textId="77777777" w:rsidR="00EA2E03" w:rsidRPr="00944618" w:rsidRDefault="00EA2E03" w:rsidP="00C838E1">
            <w:pPr>
              <w:autoSpaceDE w:val="0"/>
              <w:autoSpaceDN w:val="0"/>
              <w:adjustRightInd w:val="0"/>
              <w:snapToGrid w:val="0"/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875313" w14:textId="77777777" w:rsidR="00EA2E03" w:rsidRPr="00944618" w:rsidRDefault="00EA2E03" w:rsidP="00C838E1">
            <w:pPr>
              <w:autoSpaceDE w:val="0"/>
              <w:autoSpaceDN w:val="0"/>
              <w:adjustRightInd w:val="0"/>
              <w:snapToGrid w:val="0"/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38AE295" w14:textId="77777777" w:rsidR="00EA2E03" w:rsidRPr="00944618" w:rsidRDefault="00EA2E03" w:rsidP="00C838E1">
            <w:pPr>
              <w:autoSpaceDE w:val="0"/>
              <w:autoSpaceDN w:val="0"/>
              <w:adjustRightInd w:val="0"/>
              <w:snapToGrid w:val="0"/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</w:pPr>
          </w:p>
        </w:tc>
      </w:tr>
      <w:tr w:rsidR="00244302" w:rsidRPr="00944618" w14:paraId="0205CAD0" w14:textId="77777777" w:rsidTr="008D3ED7">
        <w:trPr>
          <w:cantSplit/>
          <w:trHeight w:val="415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D19828" w14:textId="77777777" w:rsidR="00244302" w:rsidRPr="00944618" w:rsidRDefault="00244302" w:rsidP="00CF52BC">
            <w:pPr>
              <w:snapToGrid w:val="0"/>
              <w:spacing w:line="240" w:lineRule="exact"/>
              <w:ind w:leftChars="200" w:left="480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本期賸餘（短</w:t>
            </w:r>
            <w:proofErr w:type="gramStart"/>
            <w:r w:rsidRPr="00944618">
              <w:rPr>
                <w:rFonts w:hint="eastAsia"/>
                <w:kern w:val="0"/>
                <w:sz w:val="22"/>
                <w:szCs w:val="20"/>
              </w:rPr>
              <w:t>絀</w:t>
            </w:r>
            <w:proofErr w:type="gramEnd"/>
            <w:r w:rsidRPr="00944618">
              <w:rPr>
                <w:rFonts w:hint="eastAsia"/>
                <w:kern w:val="0"/>
                <w:sz w:val="22"/>
                <w:szCs w:val="20"/>
              </w:rPr>
              <w:t>）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C6E43C" w14:textId="7E91517B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1,869,791,000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2ECA5B" w14:textId="3546E27F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2,309,722,344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15E8F0" w14:textId="7513C101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439,931,344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8961DE7" w14:textId="6084C657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23.53</w:t>
            </w:r>
          </w:p>
        </w:tc>
      </w:tr>
      <w:tr w:rsidR="00244302" w:rsidRPr="00944618" w14:paraId="05F8913D" w14:textId="77777777" w:rsidTr="008D3ED7">
        <w:trPr>
          <w:cantSplit/>
          <w:trHeight w:val="415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424144" w14:textId="77777777" w:rsidR="00244302" w:rsidRPr="00944618" w:rsidRDefault="00244302" w:rsidP="00244302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利息股利之調整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CE8DEC" w14:textId="54A4A893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- 424,333,000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275468" w14:textId="03ED44E0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- 687,766,477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DB9B4" w14:textId="583BD637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- 263,433,477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29F069" w14:textId="3443A7EA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62.08</w:t>
            </w:r>
          </w:p>
        </w:tc>
      </w:tr>
      <w:tr w:rsidR="00244302" w:rsidRPr="00944618" w14:paraId="14D6B11F" w14:textId="77777777" w:rsidTr="008D3ED7">
        <w:trPr>
          <w:cantSplit/>
          <w:trHeight w:val="415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E88144" w14:textId="77777777" w:rsidR="00244302" w:rsidRPr="00944618" w:rsidRDefault="00244302" w:rsidP="00CF52BC">
            <w:pPr>
              <w:snapToGrid w:val="0"/>
              <w:spacing w:line="240" w:lineRule="exact"/>
              <w:ind w:leftChars="200" w:left="480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未計利息股利之本期賸餘（短</w:t>
            </w:r>
            <w:proofErr w:type="gramStart"/>
            <w:r w:rsidRPr="00944618">
              <w:rPr>
                <w:rFonts w:hint="eastAsia"/>
                <w:kern w:val="0"/>
                <w:sz w:val="22"/>
                <w:szCs w:val="20"/>
              </w:rPr>
              <w:t>絀</w:t>
            </w:r>
            <w:proofErr w:type="gramEnd"/>
            <w:r w:rsidRPr="00944618">
              <w:rPr>
                <w:rFonts w:hint="eastAsia"/>
                <w:kern w:val="0"/>
                <w:sz w:val="22"/>
                <w:szCs w:val="20"/>
              </w:rPr>
              <w:t>）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3D8B6" w14:textId="2C055FA7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1,445,458,000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D6AC6" w14:textId="7E15F410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1,621,955,867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4611A9" w14:textId="75CE93CA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176,497,867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20512C" w14:textId="156FE134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12.21</w:t>
            </w:r>
          </w:p>
        </w:tc>
      </w:tr>
      <w:tr w:rsidR="00244302" w:rsidRPr="00944618" w14:paraId="4694306A" w14:textId="77777777" w:rsidTr="008D3ED7">
        <w:trPr>
          <w:cantSplit/>
          <w:trHeight w:val="415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55A537" w14:textId="77777777" w:rsidR="00244302" w:rsidRPr="00944618" w:rsidRDefault="00244302" w:rsidP="00244302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調整項目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AFF63C" w14:textId="4BC1D977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3,168,410,000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865209" w14:textId="005000DB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2,338,785,394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05EF05" w14:textId="093FB1CD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- 829,624,606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6AF8527" w14:textId="468119B6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- 26.18</w:t>
            </w:r>
          </w:p>
        </w:tc>
      </w:tr>
      <w:tr w:rsidR="00244302" w:rsidRPr="00944618" w14:paraId="1E4813F3" w14:textId="77777777" w:rsidTr="008D3ED7">
        <w:trPr>
          <w:cantSplit/>
          <w:trHeight w:val="415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12271A" w14:textId="77777777" w:rsidR="00244302" w:rsidRPr="00944618" w:rsidRDefault="00244302" w:rsidP="00CF52BC">
            <w:pPr>
              <w:snapToGrid w:val="0"/>
              <w:spacing w:line="240" w:lineRule="exact"/>
              <w:ind w:leftChars="200" w:left="480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未計利息股利之現金流入（流出）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2ED0E" w14:textId="3E0B39DE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4,613,868,000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FD1F68" w14:textId="59E8B7B4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3,960,741,261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AAB326" w14:textId="51AC3F5D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- 653,126,739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CA76E87" w14:textId="3AA13A59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- 14.16</w:t>
            </w:r>
          </w:p>
        </w:tc>
      </w:tr>
      <w:tr w:rsidR="00244302" w:rsidRPr="00944618" w14:paraId="0432F4E6" w14:textId="77777777" w:rsidTr="008D3ED7">
        <w:trPr>
          <w:cantSplit/>
          <w:trHeight w:val="415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322220" w14:textId="77777777" w:rsidR="00244302" w:rsidRPr="00944618" w:rsidRDefault="00244302" w:rsidP="00244302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收取利息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3FF16" w14:textId="2C112FD0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424,913,000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6DEA8C" w14:textId="5D877366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666,322,620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CBEAED" w14:textId="5F34F688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241,409,620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E007FC8" w14:textId="4C87B03E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56.81</w:t>
            </w:r>
          </w:p>
        </w:tc>
      </w:tr>
      <w:tr w:rsidR="00244302" w:rsidRPr="00944618" w14:paraId="381E0334" w14:textId="77777777" w:rsidTr="008D3ED7">
        <w:trPr>
          <w:cantSplit/>
          <w:trHeight w:val="415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13766A" w14:textId="6DD550D2" w:rsidR="00244302" w:rsidRPr="00944618" w:rsidRDefault="00244302" w:rsidP="00244302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>
              <w:rPr>
                <w:rFonts w:hint="eastAsia"/>
                <w:kern w:val="0"/>
                <w:sz w:val="22"/>
                <w:szCs w:val="20"/>
              </w:rPr>
              <w:t>支付利息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B26706" w14:textId="0C81211B" w:rsidR="00244302" w:rsidRPr="00412AFD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271298" w14:textId="50DFAF79" w:rsidR="00244302" w:rsidRPr="00412AFD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- 53,604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1284D" w14:textId="305B844F" w:rsidR="00244302" w:rsidRPr="00412AFD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- 53,604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D740CDC" w14:textId="41EF8BE3" w:rsidR="00244302" w:rsidRPr="00412AFD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244302" w:rsidRPr="00944618" w14:paraId="629C1048" w14:textId="77777777" w:rsidTr="008D3ED7">
        <w:trPr>
          <w:cantSplit/>
          <w:trHeight w:val="415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E9DBD8" w14:textId="77777777" w:rsidR="00244302" w:rsidRPr="00944618" w:rsidRDefault="00244302" w:rsidP="00CF52BC">
            <w:pPr>
              <w:snapToGrid w:val="0"/>
              <w:spacing w:line="240" w:lineRule="exact"/>
              <w:ind w:leftChars="100" w:left="240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業務活動之淨現金流入（流出）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A3C176" w14:textId="5AE82C11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5,038,781,000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41BD75" w14:textId="54C6CE2D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4,627,010,277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0E196E" w14:textId="64DB577C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- 411,770,723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4F26868" w14:textId="28B65742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- 8.17</w:t>
            </w:r>
          </w:p>
        </w:tc>
      </w:tr>
      <w:tr w:rsidR="00944618" w:rsidRPr="00944618" w14:paraId="6A5295AE" w14:textId="77777777" w:rsidTr="008D3ED7">
        <w:trPr>
          <w:cantSplit/>
          <w:trHeight w:val="415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298455" w14:textId="77777777" w:rsidR="00880CD5" w:rsidRPr="00944618" w:rsidRDefault="00880CD5" w:rsidP="008D3ED7">
            <w:pPr>
              <w:snapToGrid w:val="0"/>
              <w:spacing w:line="240" w:lineRule="exact"/>
              <w:ind w:rightChars="30" w:right="72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投資活動之現金流量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C6731E" w14:textId="77777777" w:rsidR="00880CD5" w:rsidRPr="00944618" w:rsidRDefault="00880CD5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3B0F41" w14:textId="77777777" w:rsidR="00880CD5" w:rsidRPr="00944618" w:rsidRDefault="00880CD5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C503C9" w14:textId="77777777" w:rsidR="00880CD5" w:rsidRPr="00944618" w:rsidRDefault="00880CD5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42F0153" w14:textId="77777777" w:rsidR="00880CD5" w:rsidRPr="00944618" w:rsidRDefault="00880CD5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</w:p>
        </w:tc>
      </w:tr>
      <w:tr w:rsidR="00244302" w:rsidRPr="00944618" w14:paraId="5668F3C6" w14:textId="77777777" w:rsidTr="008D3ED7">
        <w:trPr>
          <w:cantSplit/>
          <w:trHeight w:val="415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452DD1" w14:textId="77777777" w:rsidR="00244302" w:rsidRPr="00944618" w:rsidRDefault="00244302" w:rsidP="008D3ED7">
            <w:pPr>
              <w:snapToGrid w:val="0"/>
              <w:spacing w:line="240" w:lineRule="exact"/>
              <w:ind w:leftChars="200" w:left="480" w:rightChars="30" w:right="72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減少流動金融資產及短</w:t>
            </w:r>
            <w:proofErr w:type="gramStart"/>
            <w:r w:rsidRPr="00944618">
              <w:rPr>
                <w:rFonts w:hint="eastAsia"/>
                <w:kern w:val="0"/>
                <w:sz w:val="22"/>
                <w:szCs w:val="20"/>
              </w:rPr>
              <w:t>期貸</w:t>
            </w:r>
            <w:proofErr w:type="gramEnd"/>
            <w:r w:rsidRPr="00944618">
              <w:rPr>
                <w:rFonts w:hint="eastAsia"/>
                <w:kern w:val="0"/>
                <w:sz w:val="22"/>
                <w:szCs w:val="20"/>
              </w:rPr>
              <w:t>墊款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BA38F" w14:textId="4E29B746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863,700,000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E8FE0" w14:textId="2011F350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668,617,340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A23F91" w14:textId="5DCE6038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- 195,082,660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56D8A8D" w14:textId="3ECBAD05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- 22.59</w:t>
            </w:r>
          </w:p>
        </w:tc>
      </w:tr>
      <w:tr w:rsidR="00244302" w:rsidRPr="00944618" w14:paraId="61A0B397" w14:textId="77777777" w:rsidTr="008D3ED7">
        <w:trPr>
          <w:cantSplit/>
          <w:trHeight w:val="415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5CE7BF" w14:textId="77777777" w:rsidR="00244302" w:rsidRPr="008D3ED7" w:rsidRDefault="00244302" w:rsidP="008D3ED7">
            <w:pPr>
              <w:snapToGrid w:val="0"/>
              <w:spacing w:line="240" w:lineRule="exact"/>
              <w:ind w:leftChars="200" w:left="480" w:rightChars="35" w:right="84" w:firstLineChars="0" w:firstLine="0"/>
              <w:jc w:val="distribute"/>
              <w:rPr>
                <w:spacing w:val="-12"/>
                <w:kern w:val="0"/>
                <w:sz w:val="22"/>
                <w:szCs w:val="20"/>
              </w:rPr>
            </w:pPr>
            <w:r w:rsidRPr="008D3ED7">
              <w:rPr>
                <w:rFonts w:hint="eastAsia"/>
                <w:spacing w:val="-12"/>
                <w:kern w:val="0"/>
                <w:sz w:val="22"/>
                <w:szCs w:val="20"/>
              </w:rPr>
              <w:t>減少投資、長期應收款、貸墊款及準備金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344AE" w14:textId="331A2C95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338,000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DEAD30" w14:textId="76E652CC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55,037,289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A6EC84" w14:textId="0172A36C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54,699,289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CC7B3E" w14:textId="1FFB7342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16,183.22</w:t>
            </w:r>
          </w:p>
        </w:tc>
      </w:tr>
      <w:tr w:rsidR="00244302" w:rsidRPr="00944618" w14:paraId="5AD10233" w14:textId="77777777" w:rsidTr="008D3ED7">
        <w:trPr>
          <w:cantSplit/>
          <w:trHeight w:val="415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04EE21" w14:textId="1BAFA880" w:rsidR="00244302" w:rsidRPr="00944618" w:rsidRDefault="00244302" w:rsidP="008D3ED7">
            <w:pPr>
              <w:snapToGrid w:val="0"/>
              <w:spacing w:line="240" w:lineRule="exact"/>
              <w:ind w:leftChars="200" w:left="480" w:rightChars="35" w:right="84" w:firstLineChars="0" w:firstLine="0"/>
              <w:jc w:val="distribute"/>
              <w:rPr>
                <w:spacing w:val="-10"/>
                <w:kern w:val="0"/>
                <w:sz w:val="22"/>
                <w:szCs w:val="20"/>
              </w:rPr>
            </w:pPr>
            <w:r>
              <w:rPr>
                <w:rFonts w:hint="eastAsia"/>
                <w:spacing w:val="-10"/>
                <w:kern w:val="0"/>
                <w:sz w:val="22"/>
                <w:szCs w:val="20"/>
              </w:rPr>
              <w:t>減少不動產、廠房及設備、礦產資源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3020DB" w14:textId="0C8177BE" w:rsidR="00244302" w:rsidRPr="00412AFD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696C98" w14:textId="5DDB7E2A" w:rsidR="00244302" w:rsidRPr="00412AFD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152,331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77C096" w14:textId="4883F40D" w:rsidR="00244302" w:rsidRPr="00412AFD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152,331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D240B44" w14:textId="09367057" w:rsidR="00244302" w:rsidRPr="00412AFD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244302" w:rsidRPr="00944618" w14:paraId="74824B0A" w14:textId="77777777" w:rsidTr="008D3ED7">
        <w:trPr>
          <w:cantSplit/>
          <w:trHeight w:val="415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169F4A" w14:textId="54875F98" w:rsidR="00244302" w:rsidRPr="008D3ED7" w:rsidRDefault="00244302" w:rsidP="008D3ED7">
            <w:pPr>
              <w:snapToGrid w:val="0"/>
              <w:spacing w:line="240" w:lineRule="exact"/>
              <w:ind w:leftChars="200" w:left="480" w:rightChars="35" w:right="84" w:firstLineChars="0" w:firstLine="0"/>
              <w:jc w:val="distribute"/>
              <w:rPr>
                <w:spacing w:val="-10"/>
                <w:kern w:val="0"/>
                <w:sz w:val="22"/>
                <w:szCs w:val="20"/>
              </w:rPr>
            </w:pPr>
            <w:r w:rsidRPr="008D3ED7">
              <w:rPr>
                <w:rFonts w:hint="eastAsia"/>
                <w:spacing w:val="-10"/>
                <w:kern w:val="0"/>
                <w:sz w:val="22"/>
                <w:szCs w:val="20"/>
              </w:rPr>
              <w:t>減少無形資產及其他資產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E9C841" w14:textId="434A0044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8,411,000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B42E84" w14:textId="532D9E27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1,029,748,287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69740A" w14:textId="172AC5D9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1,021,337,287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9587AA" w14:textId="713A5D97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12,142.88</w:t>
            </w:r>
          </w:p>
        </w:tc>
      </w:tr>
      <w:tr w:rsidR="00244302" w:rsidRPr="00944618" w14:paraId="1560843F" w14:textId="77777777" w:rsidTr="008D3ED7">
        <w:trPr>
          <w:cantSplit/>
          <w:trHeight w:val="415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85A702" w14:textId="084B1FE3" w:rsidR="00244302" w:rsidRPr="008D3ED7" w:rsidRDefault="00244302" w:rsidP="008D3ED7">
            <w:pPr>
              <w:snapToGrid w:val="0"/>
              <w:spacing w:line="240" w:lineRule="exact"/>
              <w:ind w:leftChars="200" w:left="480" w:rightChars="35" w:right="84" w:firstLineChars="0" w:firstLine="0"/>
              <w:jc w:val="distribute"/>
              <w:rPr>
                <w:spacing w:val="-10"/>
                <w:kern w:val="0"/>
                <w:sz w:val="22"/>
                <w:szCs w:val="20"/>
              </w:rPr>
            </w:pPr>
            <w:r w:rsidRPr="008D3ED7">
              <w:rPr>
                <w:rFonts w:hint="eastAsia"/>
                <w:spacing w:val="-10"/>
                <w:kern w:val="0"/>
                <w:sz w:val="22"/>
                <w:szCs w:val="20"/>
              </w:rPr>
              <w:t>增加流動金融資產及短</w:t>
            </w:r>
            <w:proofErr w:type="gramStart"/>
            <w:r w:rsidRPr="008D3ED7">
              <w:rPr>
                <w:rFonts w:hint="eastAsia"/>
                <w:spacing w:val="-10"/>
                <w:kern w:val="0"/>
                <w:sz w:val="22"/>
                <w:szCs w:val="20"/>
              </w:rPr>
              <w:t>期貸</w:t>
            </w:r>
            <w:proofErr w:type="gramEnd"/>
            <w:r w:rsidRPr="008D3ED7">
              <w:rPr>
                <w:rFonts w:hint="eastAsia"/>
                <w:spacing w:val="-10"/>
                <w:kern w:val="0"/>
                <w:sz w:val="22"/>
                <w:szCs w:val="20"/>
              </w:rPr>
              <w:t>墊款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64D29E" w14:textId="20B61AF5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- 866,136,000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F0B78A" w14:textId="5B84A39E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- 1,139,440,074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DEF31" w14:textId="48BD51E0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- 273,304,074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F8DFE45" w14:textId="2DA4BA68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31.55</w:t>
            </w:r>
          </w:p>
        </w:tc>
      </w:tr>
      <w:tr w:rsidR="00244302" w:rsidRPr="00944618" w14:paraId="5DD0C065" w14:textId="77777777" w:rsidTr="008D3ED7">
        <w:trPr>
          <w:cantSplit/>
          <w:trHeight w:val="415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BE1CEF" w14:textId="4D937E1F" w:rsidR="00244302" w:rsidRPr="008D3ED7" w:rsidRDefault="00244302" w:rsidP="008D3ED7">
            <w:pPr>
              <w:snapToGrid w:val="0"/>
              <w:spacing w:line="240" w:lineRule="exact"/>
              <w:ind w:leftChars="200" w:left="480" w:rightChars="35" w:right="84" w:firstLineChars="0" w:firstLine="0"/>
              <w:jc w:val="distribute"/>
              <w:rPr>
                <w:spacing w:val="-12"/>
                <w:kern w:val="0"/>
                <w:sz w:val="22"/>
                <w:szCs w:val="20"/>
              </w:rPr>
            </w:pPr>
            <w:r w:rsidRPr="008D3ED7">
              <w:rPr>
                <w:rFonts w:hint="eastAsia"/>
                <w:spacing w:val="-12"/>
                <w:kern w:val="0"/>
                <w:sz w:val="22"/>
                <w:szCs w:val="20"/>
              </w:rPr>
              <w:t>增加投資、長期應收款、貸墊款及準備金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68D191" w14:textId="6419FF45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- 8,070,000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C9239" w14:textId="73D49E7C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- 7,034,861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C279CA" w14:textId="72DBF111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1,035,139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C6EF23" w14:textId="1918BEC0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- 12.83</w:t>
            </w:r>
          </w:p>
        </w:tc>
      </w:tr>
      <w:tr w:rsidR="00244302" w:rsidRPr="00944618" w14:paraId="2EB31026" w14:textId="77777777" w:rsidTr="008D3ED7">
        <w:trPr>
          <w:cantSplit/>
          <w:trHeight w:val="415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71C2C0" w14:textId="175395D9" w:rsidR="00244302" w:rsidRPr="00944618" w:rsidRDefault="00244302" w:rsidP="008D3ED7">
            <w:pPr>
              <w:snapToGrid w:val="0"/>
              <w:spacing w:line="240" w:lineRule="exact"/>
              <w:ind w:leftChars="200" w:left="480" w:rightChars="35" w:right="84" w:firstLineChars="0" w:firstLine="0"/>
              <w:jc w:val="distribute"/>
              <w:rPr>
                <w:spacing w:val="-10"/>
                <w:kern w:val="0"/>
                <w:sz w:val="22"/>
                <w:szCs w:val="20"/>
              </w:rPr>
            </w:pPr>
            <w:r w:rsidRPr="008D3ED7">
              <w:rPr>
                <w:rFonts w:hint="eastAsia"/>
                <w:spacing w:val="-10"/>
                <w:kern w:val="0"/>
                <w:sz w:val="22"/>
                <w:szCs w:val="20"/>
              </w:rPr>
              <w:t>增加不動產、廠房及設備、礦產資源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491459" w14:textId="5C931CF2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- 6,211,674,000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E5095" w14:textId="796A5585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- 4,640,448,474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862B16" w14:textId="16281B6A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1,571,225,526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72FC55B" w14:textId="5D12BBB2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- 25.29</w:t>
            </w:r>
          </w:p>
        </w:tc>
      </w:tr>
      <w:tr w:rsidR="00244302" w:rsidRPr="00944618" w14:paraId="00139C20" w14:textId="77777777" w:rsidTr="008D3ED7">
        <w:trPr>
          <w:cantSplit/>
          <w:trHeight w:val="415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7F3E59" w14:textId="0F5DCA73" w:rsidR="00244302" w:rsidRPr="008D3ED7" w:rsidRDefault="00244302" w:rsidP="008D3ED7">
            <w:pPr>
              <w:snapToGrid w:val="0"/>
              <w:spacing w:line="240" w:lineRule="exact"/>
              <w:ind w:leftChars="200" w:left="480" w:rightChars="35" w:right="84" w:firstLineChars="0" w:firstLine="0"/>
              <w:jc w:val="distribute"/>
              <w:rPr>
                <w:spacing w:val="-10"/>
                <w:kern w:val="0"/>
                <w:sz w:val="22"/>
                <w:szCs w:val="20"/>
              </w:rPr>
            </w:pPr>
            <w:r w:rsidRPr="008D3ED7">
              <w:rPr>
                <w:rFonts w:hint="eastAsia"/>
                <w:spacing w:val="-10"/>
                <w:kern w:val="0"/>
                <w:sz w:val="22"/>
                <w:szCs w:val="20"/>
              </w:rPr>
              <w:t>增加無形資產及其他資產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7AD2D" w14:textId="44265BE5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- 144,601,000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B972D" w14:textId="35B6815F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- 1,149,340,583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B36EB1" w14:textId="1E1FFF03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- 1,004,739,583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BAA51DE" w14:textId="6D426B11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694.84</w:t>
            </w:r>
          </w:p>
        </w:tc>
      </w:tr>
      <w:tr w:rsidR="00244302" w:rsidRPr="00944618" w14:paraId="61766EE9" w14:textId="77777777" w:rsidTr="008D3ED7">
        <w:trPr>
          <w:cantSplit/>
          <w:trHeight w:val="415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592F73" w14:textId="67613075" w:rsidR="00244302" w:rsidRPr="00944618" w:rsidRDefault="00244302" w:rsidP="00CF52BC">
            <w:pPr>
              <w:snapToGrid w:val="0"/>
              <w:spacing w:line="240" w:lineRule="exact"/>
              <w:ind w:leftChars="100" w:left="240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投資活動之淨現金流入（流出）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7E0E9D" w14:textId="49BAD307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- 6,358,032,000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3A19A" w14:textId="3D9D5BF5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- 5,182,708,745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5B6F6E" w14:textId="45C07BE1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1,175,323,255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6CEAAAD" w14:textId="07836AF4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- 18.49</w:t>
            </w:r>
          </w:p>
        </w:tc>
      </w:tr>
      <w:tr w:rsidR="00411752" w:rsidRPr="00944618" w14:paraId="5F032C4C" w14:textId="77777777" w:rsidTr="008D3ED7">
        <w:trPr>
          <w:cantSplit/>
          <w:trHeight w:val="415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89C61A" w14:textId="7B400033" w:rsidR="00411752" w:rsidRPr="00944618" w:rsidRDefault="00411752" w:rsidP="008D3ED7">
            <w:pPr>
              <w:snapToGrid w:val="0"/>
              <w:spacing w:line="240" w:lineRule="exact"/>
              <w:ind w:rightChars="30" w:right="72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籌資活動之現金流量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184AD" w14:textId="61549B49" w:rsidR="00411752" w:rsidRPr="00944618" w:rsidRDefault="0041175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BA149" w14:textId="05D63BFB" w:rsidR="00411752" w:rsidRPr="00944618" w:rsidRDefault="0041175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F74F73" w14:textId="06C7B459" w:rsidR="00411752" w:rsidRPr="00944618" w:rsidRDefault="0041175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2AFD820" w14:textId="365E7B98" w:rsidR="00411752" w:rsidRPr="00944618" w:rsidRDefault="0041175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</w:p>
        </w:tc>
      </w:tr>
      <w:tr w:rsidR="00244302" w:rsidRPr="00944618" w14:paraId="185D3A1A" w14:textId="77777777" w:rsidTr="008D3ED7">
        <w:trPr>
          <w:cantSplit/>
          <w:trHeight w:val="415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C75660" w14:textId="7817B348" w:rsidR="00244302" w:rsidRPr="008D3ED7" w:rsidRDefault="00244302" w:rsidP="008D3ED7">
            <w:pPr>
              <w:snapToGrid w:val="0"/>
              <w:spacing w:line="240" w:lineRule="exact"/>
              <w:ind w:leftChars="200" w:left="480" w:rightChars="35" w:right="84" w:firstLineChars="0" w:firstLine="0"/>
              <w:jc w:val="distribute"/>
              <w:rPr>
                <w:spacing w:val="-12"/>
                <w:kern w:val="0"/>
                <w:sz w:val="22"/>
                <w:szCs w:val="20"/>
              </w:rPr>
            </w:pPr>
            <w:r w:rsidRPr="008D3ED7">
              <w:rPr>
                <w:rFonts w:hint="eastAsia"/>
                <w:spacing w:val="-12"/>
                <w:kern w:val="0"/>
                <w:sz w:val="22"/>
                <w:szCs w:val="20"/>
              </w:rPr>
              <w:t>增加短期債務、流動金融負債及其他負債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95087" w14:textId="1C46AAAA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23,561,890,000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338F6" w14:textId="57496659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2,280,548,677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CD211E" w14:textId="2ADC61B1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- 21,281,341,323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07C372A" w14:textId="06BEA85D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- 90.32</w:t>
            </w:r>
          </w:p>
        </w:tc>
      </w:tr>
      <w:tr w:rsidR="00244302" w:rsidRPr="00944618" w14:paraId="251CF049" w14:textId="77777777" w:rsidTr="008D3ED7">
        <w:trPr>
          <w:cantSplit/>
          <w:trHeight w:val="415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8AA3E1" w14:textId="0CD0A669" w:rsidR="00244302" w:rsidRPr="00944618" w:rsidRDefault="00244302" w:rsidP="00C329B0">
            <w:pPr>
              <w:snapToGrid w:val="0"/>
              <w:spacing w:line="240" w:lineRule="exact"/>
              <w:ind w:leftChars="200" w:left="480" w:rightChars="37" w:right="89" w:firstLineChars="0" w:firstLine="0"/>
              <w:jc w:val="distribute"/>
              <w:rPr>
                <w:spacing w:val="-10"/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spacing w:val="-10"/>
                <w:kern w:val="0"/>
                <w:sz w:val="22"/>
                <w:szCs w:val="20"/>
              </w:rPr>
              <w:t>增加基金、公積及填補短</w:t>
            </w:r>
            <w:proofErr w:type="gramStart"/>
            <w:r w:rsidRPr="00944618">
              <w:rPr>
                <w:rFonts w:hint="eastAsia"/>
                <w:spacing w:val="-10"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BDBD91" w14:textId="4C120DA2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98,000,000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1E1A73" w14:textId="3DC9CEB6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98,365,000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97F26" w14:textId="1F0D1382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365,000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BBFB8B0" w14:textId="72D7B8FA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0.37</w:t>
            </w:r>
          </w:p>
        </w:tc>
      </w:tr>
      <w:tr w:rsidR="00244302" w:rsidRPr="00944618" w14:paraId="5142EFA3" w14:textId="77777777" w:rsidTr="008D3ED7">
        <w:trPr>
          <w:cantSplit/>
          <w:trHeight w:val="415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3AEAC6" w14:textId="461366EE" w:rsidR="00244302" w:rsidRPr="008D3ED7" w:rsidRDefault="00244302" w:rsidP="008D3ED7">
            <w:pPr>
              <w:snapToGrid w:val="0"/>
              <w:spacing w:line="240" w:lineRule="exact"/>
              <w:ind w:leftChars="200" w:left="480" w:rightChars="35" w:right="84" w:firstLineChars="0" w:firstLine="0"/>
              <w:jc w:val="distribute"/>
              <w:rPr>
                <w:spacing w:val="-12"/>
                <w:kern w:val="0"/>
                <w:sz w:val="22"/>
                <w:szCs w:val="20"/>
              </w:rPr>
            </w:pPr>
            <w:r w:rsidRPr="008D3ED7">
              <w:rPr>
                <w:rFonts w:hint="eastAsia"/>
                <w:spacing w:val="-12"/>
                <w:kern w:val="0"/>
                <w:sz w:val="22"/>
                <w:szCs w:val="20"/>
              </w:rPr>
              <w:t>減少短期債務、流動金融負債及其他負債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4D87FF" w14:textId="2CA9B484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- 23,321,669,000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6701D9" w14:textId="7419B968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- 1,558,338,789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BED539" w14:textId="60294F54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21,763,330,211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406BB0E" w14:textId="2D3B2EE4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- 93.32</w:t>
            </w:r>
          </w:p>
        </w:tc>
      </w:tr>
      <w:tr w:rsidR="00244302" w:rsidRPr="00944618" w14:paraId="2AE204A8" w14:textId="77777777" w:rsidTr="008D3ED7">
        <w:trPr>
          <w:cantSplit/>
          <w:trHeight w:val="415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F01B1B" w14:textId="676A140C" w:rsidR="00244302" w:rsidRPr="00944618" w:rsidRDefault="00244302" w:rsidP="008D3ED7">
            <w:pPr>
              <w:snapToGrid w:val="0"/>
              <w:spacing w:line="240" w:lineRule="exact"/>
              <w:ind w:leftChars="200" w:left="480" w:rightChars="35" w:right="84" w:firstLineChars="0" w:firstLine="0"/>
              <w:jc w:val="distribute"/>
              <w:rPr>
                <w:spacing w:val="-10"/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spacing w:val="-10"/>
                <w:kern w:val="0"/>
                <w:sz w:val="22"/>
                <w:szCs w:val="20"/>
              </w:rPr>
              <w:t>減少長期負債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4C9AF3" w14:textId="7C70E197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- 472,000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12255" w14:textId="2B92CC8A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EF10B7" w14:textId="38099E81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472,000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360FD4B" w14:textId="38106CDD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- 100.00</w:t>
            </w:r>
          </w:p>
        </w:tc>
      </w:tr>
      <w:tr w:rsidR="00244302" w:rsidRPr="00944618" w14:paraId="1E7849E5" w14:textId="77777777" w:rsidTr="00377A4A">
        <w:trPr>
          <w:cantSplit/>
          <w:trHeight w:val="425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169314" w14:textId="091487CA" w:rsidR="00244302" w:rsidRPr="00944618" w:rsidRDefault="00244302" w:rsidP="00CF52BC">
            <w:pPr>
              <w:snapToGrid w:val="0"/>
              <w:spacing w:line="240" w:lineRule="exact"/>
              <w:ind w:leftChars="100" w:left="240" w:firstLineChars="0" w:firstLine="0"/>
              <w:jc w:val="distribute"/>
              <w:rPr>
                <w:spacing w:val="-10"/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籌資活動之淨現金流入（流出）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15540A" w14:textId="15E9B93B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337,749,000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45BB14" w14:textId="6D8A9FD5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820,574,888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26D7FD" w14:textId="1C37C26B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482,825,888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C38EA11" w14:textId="4981F9D9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142.95</w:t>
            </w:r>
          </w:p>
        </w:tc>
      </w:tr>
      <w:tr w:rsidR="00244302" w:rsidRPr="00944618" w14:paraId="6356B3D0" w14:textId="77777777" w:rsidTr="00727167">
        <w:trPr>
          <w:cantSplit/>
          <w:trHeight w:val="414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D975C7" w14:textId="1D21CD25" w:rsidR="00244302" w:rsidRPr="00944618" w:rsidRDefault="00244302" w:rsidP="00CF52BC">
            <w:pPr>
              <w:snapToGrid w:val="0"/>
              <w:spacing w:line="240" w:lineRule="exact"/>
              <w:ind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現金及約當現金之淨增（淨減）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88177B" w14:textId="28D64666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- 981,502,000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98867" w14:textId="1D64329B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264,876,420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F28C2B" w14:textId="2B6D987B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1,246,378,420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DF822AA" w14:textId="0147CAD3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244302" w:rsidRPr="00944618" w14:paraId="615A1ED1" w14:textId="77777777" w:rsidTr="00727167">
        <w:trPr>
          <w:cantSplit/>
          <w:trHeight w:val="414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3D2DAC" w14:textId="22219458" w:rsidR="00244302" w:rsidRPr="00944618" w:rsidRDefault="00244302" w:rsidP="008D3ED7">
            <w:pPr>
              <w:snapToGrid w:val="0"/>
              <w:spacing w:line="240" w:lineRule="exact"/>
              <w:ind w:rightChars="30" w:right="72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期初現金及約當現金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DE3AC" w14:textId="4775150A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10,385,662,000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3FC33" w14:textId="45EE71A8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13,475,264,641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4F0BA4" w14:textId="5D6964FA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3,089,602,641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97E679F" w14:textId="373CB4EE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29.75</w:t>
            </w:r>
          </w:p>
        </w:tc>
      </w:tr>
      <w:tr w:rsidR="00244302" w:rsidRPr="00944618" w14:paraId="4958DC1B" w14:textId="77777777" w:rsidTr="00727167">
        <w:trPr>
          <w:cantSplit/>
          <w:trHeight w:val="414"/>
        </w:trPr>
        <w:tc>
          <w:tcPr>
            <w:tcW w:w="42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95D32E2" w14:textId="68B80DB5" w:rsidR="00244302" w:rsidRPr="00944618" w:rsidRDefault="00244302" w:rsidP="008D3ED7">
            <w:pPr>
              <w:snapToGrid w:val="0"/>
              <w:spacing w:line="240" w:lineRule="exact"/>
              <w:ind w:rightChars="30" w:right="72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期末現金及約當現金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75E4B6" w14:textId="28488164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9,404,160,000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D40770" w14:textId="7B5DDE77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13,740,141,061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2E2E0D" w14:textId="53127F6C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4,335,981,061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3A984CF" w14:textId="66D8BF76" w:rsidR="00244302" w:rsidRPr="00411752" w:rsidRDefault="00244302" w:rsidP="008D3ED7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46.11</w:t>
            </w:r>
          </w:p>
        </w:tc>
      </w:tr>
    </w:tbl>
    <w:p w14:paraId="6E03FDA8" w14:textId="77777777" w:rsidR="0048157E" w:rsidRPr="00944618" w:rsidRDefault="0048157E" w:rsidP="00727167">
      <w:pPr>
        <w:pStyle w:val="3T0301110P"/>
        <w:ind w:left="360" w:right="48" w:hanging="360"/>
        <w:rPr>
          <w:color w:val="auto"/>
          <w:sz w:val="18"/>
        </w:rPr>
      </w:pPr>
      <w:proofErr w:type="gramStart"/>
      <w:r w:rsidRPr="00944618">
        <w:rPr>
          <w:rFonts w:hint="eastAsia"/>
          <w:color w:val="auto"/>
          <w:sz w:val="18"/>
        </w:rPr>
        <w:t>註</w:t>
      </w:r>
      <w:proofErr w:type="gramEnd"/>
      <w:r w:rsidRPr="00944618">
        <w:rPr>
          <w:rFonts w:hint="eastAsia"/>
          <w:color w:val="auto"/>
          <w:sz w:val="18"/>
        </w:rPr>
        <w:t>：1.本表係</w:t>
      </w:r>
      <w:proofErr w:type="gramStart"/>
      <w:r w:rsidRPr="00944618">
        <w:rPr>
          <w:rFonts w:hint="eastAsia"/>
          <w:color w:val="auto"/>
          <w:sz w:val="18"/>
        </w:rPr>
        <w:t>採</w:t>
      </w:r>
      <w:proofErr w:type="gramEnd"/>
      <w:r w:rsidRPr="00944618">
        <w:rPr>
          <w:rFonts w:hint="eastAsia"/>
          <w:color w:val="auto"/>
          <w:sz w:val="18"/>
        </w:rPr>
        <w:t>現金及約當現金基礎，包括現金及自投資日起3個月內到期或清償之債權證券。</w:t>
      </w:r>
    </w:p>
    <w:p w14:paraId="4B135982" w14:textId="3492317F" w:rsidR="001C74B6" w:rsidRPr="00944618" w:rsidRDefault="0048157E" w:rsidP="00727167">
      <w:pPr>
        <w:pStyle w:val="3T0301110P"/>
        <w:ind w:leftChars="152" w:left="545" w:right="-6" w:hangingChars="100" w:hanging="180"/>
        <w:rPr>
          <w:color w:val="auto"/>
        </w:rPr>
      </w:pPr>
      <w:r w:rsidRPr="00944618">
        <w:rPr>
          <w:rFonts w:hint="eastAsia"/>
          <w:color w:val="auto"/>
          <w:sz w:val="18"/>
        </w:rPr>
        <w:t>2.本表「調整項目」欄所列，包括提存呆帳、</w:t>
      </w:r>
      <w:proofErr w:type="gramStart"/>
      <w:r w:rsidRPr="00944618">
        <w:rPr>
          <w:rFonts w:hint="eastAsia"/>
          <w:color w:val="auto"/>
          <w:sz w:val="18"/>
        </w:rPr>
        <w:t>醫療折</w:t>
      </w:r>
      <w:proofErr w:type="gramEnd"/>
      <w:r w:rsidRPr="00944618">
        <w:rPr>
          <w:rFonts w:hint="eastAsia"/>
          <w:color w:val="auto"/>
          <w:sz w:val="18"/>
        </w:rPr>
        <w:t>讓及評價短</w:t>
      </w:r>
      <w:proofErr w:type="gramStart"/>
      <w:r w:rsidRPr="00944618">
        <w:rPr>
          <w:rFonts w:hint="eastAsia"/>
          <w:color w:val="auto"/>
          <w:sz w:val="18"/>
        </w:rPr>
        <w:t>絀</w:t>
      </w:r>
      <w:proofErr w:type="gramEnd"/>
      <w:r w:rsidRPr="00944618">
        <w:rPr>
          <w:rFonts w:hint="eastAsia"/>
          <w:color w:val="auto"/>
          <w:sz w:val="18"/>
        </w:rPr>
        <w:t>、提存各項準備、折舊、減損及折耗、攤銷、兌換短</w:t>
      </w:r>
      <w:proofErr w:type="gramStart"/>
      <w:r w:rsidRPr="00944618">
        <w:rPr>
          <w:rFonts w:hint="eastAsia"/>
          <w:color w:val="auto"/>
          <w:sz w:val="18"/>
        </w:rPr>
        <w:t>絀</w:t>
      </w:r>
      <w:proofErr w:type="gramEnd"/>
      <w:r w:rsidRPr="00944618">
        <w:rPr>
          <w:rFonts w:hint="eastAsia"/>
          <w:color w:val="auto"/>
          <w:sz w:val="18"/>
        </w:rPr>
        <w:t>（賸餘）、處理資產短</w:t>
      </w:r>
      <w:proofErr w:type="gramStart"/>
      <w:r w:rsidRPr="00944618">
        <w:rPr>
          <w:rFonts w:hint="eastAsia"/>
          <w:color w:val="auto"/>
          <w:sz w:val="18"/>
        </w:rPr>
        <w:t>絀</w:t>
      </w:r>
      <w:proofErr w:type="gramEnd"/>
      <w:r w:rsidRPr="00944618">
        <w:rPr>
          <w:rFonts w:hint="eastAsia"/>
          <w:color w:val="auto"/>
          <w:sz w:val="18"/>
        </w:rPr>
        <w:t>（賸餘）、債務整理短</w:t>
      </w:r>
      <w:proofErr w:type="gramStart"/>
      <w:r w:rsidRPr="00944618">
        <w:rPr>
          <w:rFonts w:hint="eastAsia"/>
          <w:color w:val="auto"/>
          <w:sz w:val="18"/>
        </w:rPr>
        <w:t>絀</w:t>
      </w:r>
      <w:proofErr w:type="gramEnd"/>
      <w:r w:rsidRPr="00944618">
        <w:rPr>
          <w:rFonts w:hint="eastAsia"/>
          <w:color w:val="auto"/>
          <w:sz w:val="18"/>
        </w:rPr>
        <w:t>（賸餘）、其他、</w:t>
      </w:r>
      <w:proofErr w:type="gramStart"/>
      <w:r w:rsidRPr="00944618">
        <w:rPr>
          <w:rFonts w:hint="eastAsia"/>
          <w:color w:val="auto"/>
          <w:sz w:val="18"/>
        </w:rPr>
        <w:t>流動資產淨減</w:t>
      </w:r>
      <w:proofErr w:type="gramEnd"/>
      <w:r w:rsidRPr="00944618">
        <w:rPr>
          <w:rFonts w:hint="eastAsia"/>
          <w:color w:val="auto"/>
          <w:sz w:val="18"/>
        </w:rPr>
        <w:t>（淨增）及流動負債淨增（淨減）。</w:t>
      </w:r>
    </w:p>
    <w:p w14:paraId="37C6768B" w14:textId="6AA7221D" w:rsidR="0048157E" w:rsidRPr="00944618" w:rsidRDefault="0048157E" w:rsidP="00740371">
      <w:pPr>
        <w:pStyle w:val="3T010116P"/>
        <w:ind w:left="198" w:hanging="198"/>
        <w:rPr>
          <w:color w:val="auto"/>
          <w:spacing w:val="0"/>
        </w:rPr>
      </w:pPr>
      <w:r w:rsidRPr="00944618">
        <w:rPr>
          <w:rFonts w:hint="eastAsia"/>
          <w:color w:val="auto"/>
          <w:spacing w:val="0"/>
        </w:rPr>
        <w:lastRenderedPageBreak/>
        <w:t xml:space="preserve">　國立臺灣大學附設醫院作業基金餘</w:t>
      </w:r>
      <w:proofErr w:type="gramStart"/>
      <w:r w:rsidRPr="00944618">
        <w:rPr>
          <w:rFonts w:hint="eastAsia"/>
          <w:color w:val="auto"/>
          <w:spacing w:val="0"/>
        </w:rPr>
        <w:t>絀</w:t>
      </w:r>
      <w:proofErr w:type="gramEnd"/>
      <w:r w:rsidRPr="00944618">
        <w:rPr>
          <w:rFonts w:hint="eastAsia"/>
          <w:color w:val="auto"/>
          <w:spacing w:val="0"/>
        </w:rPr>
        <w:t xml:space="preserve">審定後平衡表　</w:t>
      </w:r>
    </w:p>
    <w:p w14:paraId="53BE8345" w14:textId="1B4265E8" w:rsidR="0048157E" w:rsidRPr="00944618" w:rsidRDefault="0048157E" w:rsidP="00372402">
      <w:pPr>
        <w:pStyle w:val="3T0202"/>
        <w:tabs>
          <w:tab w:val="clear" w:pos="4968"/>
          <w:tab w:val="clear" w:pos="5088"/>
          <w:tab w:val="left" w:pos="5152"/>
        </w:tabs>
        <w:spacing w:beforeLines="0" w:before="0" w:afterLines="0" w:after="0"/>
        <w:rPr>
          <w:color w:val="auto"/>
        </w:rPr>
      </w:pPr>
      <w:r w:rsidRPr="00944618">
        <w:rPr>
          <w:rFonts w:hint="eastAsia"/>
          <w:color w:val="auto"/>
        </w:rPr>
        <w:t>中華民國1</w:t>
      </w:r>
      <w:r w:rsidR="00D249DD" w:rsidRPr="00944618">
        <w:rPr>
          <w:rFonts w:hint="eastAsia"/>
          <w:color w:val="auto"/>
        </w:rPr>
        <w:t>1</w:t>
      </w:r>
      <w:r w:rsidR="001715B0">
        <w:rPr>
          <w:rFonts w:hint="eastAsia"/>
          <w:color w:val="auto"/>
        </w:rPr>
        <w:t>3</w:t>
      </w:r>
      <w:r w:rsidRPr="00944618">
        <w:rPr>
          <w:rFonts w:hint="eastAsia"/>
          <w:color w:val="auto"/>
        </w:rPr>
        <w:t>年12月31日</w:t>
      </w:r>
      <w:r w:rsidRPr="00944618">
        <w:rPr>
          <w:rFonts w:hint="eastAsia"/>
          <w:color w:val="auto"/>
        </w:rPr>
        <w:tab/>
      </w:r>
      <w:r w:rsidRPr="00944618">
        <w:rPr>
          <w:rFonts w:hint="eastAsia"/>
          <w:color w:val="auto"/>
          <w:spacing w:val="-20"/>
        </w:rPr>
        <w:t>單位：新臺幣元</w:t>
      </w:r>
    </w:p>
    <w:tbl>
      <w:tblPr>
        <w:tblW w:w="1023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95"/>
        <w:gridCol w:w="1549"/>
        <w:gridCol w:w="763"/>
        <w:gridCol w:w="1546"/>
        <w:gridCol w:w="767"/>
        <w:gridCol w:w="1543"/>
        <w:gridCol w:w="770"/>
      </w:tblGrid>
      <w:tr w:rsidR="00944618" w:rsidRPr="00944618" w14:paraId="53F16917" w14:textId="77777777" w:rsidTr="00372402">
        <w:trPr>
          <w:cantSplit/>
          <w:trHeight w:val="397"/>
        </w:trPr>
        <w:tc>
          <w:tcPr>
            <w:tcW w:w="3295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EBEC090" w14:textId="77777777" w:rsidR="0048157E" w:rsidRPr="00944618" w:rsidRDefault="0048157E" w:rsidP="008D3ED7">
            <w:pPr>
              <w:snapToGrid w:val="0"/>
              <w:ind w:left="113" w:right="57" w:firstLineChars="0" w:firstLine="0"/>
              <w:jc w:val="distribute"/>
            </w:pPr>
            <w:r w:rsidRPr="00944618">
              <w:rPr>
                <w:rFonts w:hint="eastAsia"/>
              </w:rPr>
              <w:t>科目</w:t>
            </w:r>
          </w:p>
        </w:tc>
        <w:tc>
          <w:tcPr>
            <w:tcW w:w="2312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6EE2DA1" w14:textId="399C0AAF" w:rsidR="0048157E" w:rsidRPr="00944618" w:rsidRDefault="0048157E" w:rsidP="008D3ED7">
            <w:pPr>
              <w:snapToGrid w:val="0"/>
              <w:ind w:leftChars="20" w:left="48" w:rightChars="20" w:right="48" w:firstLineChars="0" w:firstLine="0"/>
              <w:jc w:val="distribute"/>
              <w:rPr>
                <w:spacing w:val="20"/>
              </w:rPr>
            </w:pPr>
            <w:r w:rsidRPr="00944618">
              <w:rPr>
                <w:rFonts w:hint="eastAsia"/>
                <w:spacing w:val="20"/>
              </w:rPr>
              <w:t>1</w:t>
            </w:r>
            <w:r w:rsidR="00D249DD" w:rsidRPr="00944618">
              <w:rPr>
                <w:rFonts w:hint="eastAsia"/>
                <w:spacing w:val="20"/>
              </w:rPr>
              <w:t>1</w:t>
            </w:r>
            <w:r w:rsidR="009123E9">
              <w:rPr>
                <w:rFonts w:hint="eastAsia"/>
                <w:spacing w:val="20"/>
              </w:rPr>
              <w:t>3</w:t>
            </w:r>
            <w:r w:rsidRPr="00944618">
              <w:rPr>
                <w:rFonts w:hint="eastAsia"/>
                <w:spacing w:val="20"/>
              </w:rPr>
              <w:t>年12月31日</w:t>
            </w:r>
          </w:p>
        </w:tc>
        <w:tc>
          <w:tcPr>
            <w:tcW w:w="2313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7A5940BE" w14:textId="2A2C734A" w:rsidR="0048157E" w:rsidRPr="00944618" w:rsidRDefault="0048157E" w:rsidP="008D3ED7">
            <w:pPr>
              <w:snapToGrid w:val="0"/>
              <w:ind w:leftChars="20" w:left="48" w:rightChars="20" w:right="48" w:firstLineChars="0" w:firstLine="0"/>
              <w:jc w:val="distribute"/>
              <w:rPr>
                <w:spacing w:val="20"/>
              </w:rPr>
            </w:pPr>
            <w:r w:rsidRPr="00944618">
              <w:rPr>
                <w:rFonts w:hint="eastAsia"/>
                <w:spacing w:val="20"/>
              </w:rPr>
              <w:t>1</w:t>
            </w:r>
            <w:r w:rsidR="00385608">
              <w:rPr>
                <w:rFonts w:hint="eastAsia"/>
                <w:spacing w:val="20"/>
              </w:rPr>
              <w:t>1</w:t>
            </w:r>
            <w:r w:rsidR="00B92A7F">
              <w:rPr>
                <w:rFonts w:hint="eastAsia"/>
                <w:spacing w:val="20"/>
              </w:rPr>
              <w:t>2</w:t>
            </w:r>
            <w:r w:rsidRPr="00944618">
              <w:rPr>
                <w:rFonts w:hint="eastAsia"/>
                <w:spacing w:val="20"/>
              </w:rPr>
              <w:t>年12月31日</w:t>
            </w:r>
          </w:p>
        </w:tc>
        <w:tc>
          <w:tcPr>
            <w:tcW w:w="2313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D15AF43" w14:textId="77777777" w:rsidR="0048157E" w:rsidRPr="00944618" w:rsidRDefault="0048157E" w:rsidP="008D3ED7">
            <w:pPr>
              <w:snapToGrid w:val="0"/>
              <w:ind w:leftChars="20" w:left="48" w:rightChars="20" w:right="48" w:firstLineChars="0" w:firstLine="0"/>
              <w:jc w:val="distribute"/>
            </w:pPr>
            <w:r w:rsidRPr="00944618">
              <w:rPr>
                <w:rFonts w:hint="eastAsia"/>
              </w:rPr>
              <w:t>比較增減</w:t>
            </w:r>
          </w:p>
        </w:tc>
      </w:tr>
      <w:tr w:rsidR="00944618" w:rsidRPr="00944618" w14:paraId="5AA10944" w14:textId="77777777" w:rsidTr="00372402">
        <w:trPr>
          <w:cantSplit/>
          <w:trHeight w:val="397"/>
        </w:trPr>
        <w:tc>
          <w:tcPr>
            <w:tcW w:w="3295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F5989B2" w14:textId="77777777" w:rsidR="0048157E" w:rsidRPr="00944618" w:rsidRDefault="0048157E" w:rsidP="00427529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549" w:type="dxa"/>
            <w:tcBorders>
              <w:bottom w:val="single" w:sz="8" w:space="0" w:color="auto"/>
            </w:tcBorders>
            <w:vAlign w:val="center"/>
          </w:tcPr>
          <w:p w14:paraId="5904528C" w14:textId="77777777" w:rsidR="0048157E" w:rsidRPr="00944618" w:rsidRDefault="0048157E" w:rsidP="00427529">
            <w:pPr>
              <w:snapToGrid w:val="0"/>
              <w:ind w:leftChars="20" w:left="48" w:rightChars="20" w:right="48" w:firstLineChars="0" w:firstLine="0"/>
              <w:jc w:val="distribute"/>
            </w:pPr>
            <w:r w:rsidRPr="00944618">
              <w:rPr>
                <w:rFonts w:hint="eastAsia"/>
              </w:rPr>
              <w:t>金額</w:t>
            </w:r>
          </w:p>
        </w:tc>
        <w:tc>
          <w:tcPr>
            <w:tcW w:w="763" w:type="dxa"/>
            <w:tcBorders>
              <w:bottom w:val="single" w:sz="8" w:space="0" w:color="auto"/>
            </w:tcBorders>
            <w:vAlign w:val="center"/>
          </w:tcPr>
          <w:p w14:paraId="15DF9975" w14:textId="77777777" w:rsidR="0048157E" w:rsidRPr="00944618" w:rsidRDefault="0048157E" w:rsidP="008D3ED7">
            <w:pPr>
              <w:snapToGrid w:val="0"/>
              <w:ind w:leftChars="20" w:left="48" w:rightChars="20" w:right="48" w:firstLineChars="0" w:firstLine="0"/>
              <w:jc w:val="distribute"/>
            </w:pPr>
            <w:r w:rsidRPr="00944618">
              <w:rPr>
                <w:rFonts w:hint="eastAsia"/>
              </w:rPr>
              <w:t>％</w:t>
            </w:r>
          </w:p>
        </w:tc>
        <w:tc>
          <w:tcPr>
            <w:tcW w:w="1546" w:type="dxa"/>
            <w:tcBorders>
              <w:bottom w:val="single" w:sz="8" w:space="0" w:color="auto"/>
            </w:tcBorders>
            <w:vAlign w:val="center"/>
          </w:tcPr>
          <w:p w14:paraId="3E0ED3C1" w14:textId="77777777" w:rsidR="0048157E" w:rsidRPr="00944618" w:rsidRDefault="0048157E" w:rsidP="008D3ED7">
            <w:pPr>
              <w:snapToGrid w:val="0"/>
              <w:ind w:leftChars="20" w:left="48" w:rightChars="20" w:right="48" w:firstLineChars="0" w:firstLine="0"/>
              <w:jc w:val="distribute"/>
            </w:pPr>
            <w:r w:rsidRPr="00944618">
              <w:rPr>
                <w:rFonts w:hint="eastAsia"/>
              </w:rPr>
              <w:t>金額</w:t>
            </w:r>
          </w:p>
        </w:tc>
        <w:tc>
          <w:tcPr>
            <w:tcW w:w="767" w:type="dxa"/>
            <w:tcBorders>
              <w:bottom w:val="single" w:sz="8" w:space="0" w:color="auto"/>
            </w:tcBorders>
            <w:vAlign w:val="center"/>
          </w:tcPr>
          <w:p w14:paraId="59DE5A12" w14:textId="77777777" w:rsidR="0048157E" w:rsidRPr="00944618" w:rsidRDefault="0048157E" w:rsidP="008D3ED7">
            <w:pPr>
              <w:snapToGrid w:val="0"/>
              <w:ind w:leftChars="20" w:left="48" w:rightChars="20" w:right="48" w:firstLineChars="0" w:firstLine="0"/>
              <w:jc w:val="distribute"/>
            </w:pPr>
            <w:r w:rsidRPr="00944618">
              <w:rPr>
                <w:rFonts w:hint="eastAsia"/>
              </w:rPr>
              <w:t>％</w:t>
            </w:r>
          </w:p>
        </w:tc>
        <w:tc>
          <w:tcPr>
            <w:tcW w:w="1543" w:type="dxa"/>
            <w:tcBorders>
              <w:bottom w:val="single" w:sz="8" w:space="0" w:color="auto"/>
            </w:tcBorders>
            <w:vAlign w:val="center"/>
          </w:tcPr>
          <w:p w14:paraId="42323EE7" w14:textId="77777777" w:rsidR="0048157E" w:rsidRPr="00944618" w:rsidRDefault="0048157E" w:rsidP="008D3ED7">
            <w:pPr>
              <w:snapToGrid w:val="0"/>
              <w:ind w:leftChars="20" w:left="48" w:rightChars="20" w:right="48" w:firstLineChars="0" w:firstLine="0"/>
              <w:jc w:val="distribute"/>
            </w:pPr>
            <w:r w:rsidRPr="00944618">
              <w:rPr>
                <w:rFonts w:hint="eastAsia"/>
              </w:rPr>
              <w:t>金額</w:t>
            </w:r>
          </w:p>
        </w:tc>
        <w:tc>
          <w:tcPr>
            <w:tcW w:w="770" w:type="dxa"/>
            <w:tcBorders>
              <w:bottom w:val="single" w:sz="8" w:space="0" w:color="auto"/>
              <w:right w:val="nil"/>
            </w:tcBorders>
            <w:vAlign w:val="center"/>
          </w:tcPr>
          <w:p w14:paraId="1CA40002" w14:textId="77777777" w:rsidR="0048157E" w:rsidRPr="00944618" w:rsidRDefault="0048157E" w:rsidP="008D3ED7">
            <w:pPr>
              <w:snapToGrid w:val="0"/>
              <w:ind w:leftChars="20" w:left="48" w:rightChars="20" w:right="48" w:firstLineChars="0" w:firstLine="0"/>
              <w:jc w:val="distribute"/>
            </w:pPr>
            <w:r w:rsidRPr="00944618">
              <w:rPr>
                <w:rFonts w:hint="eastAsia"/>
              </w:rPr>
              <w:t>％</w:t>
            </w:r>
          </w:p>
        </w:tc>
      </w:tr>
      <w:tr w:rsidR="00AC0A6F" w:rsidRPr="00944618" w14:paraId="3840E87A" w14:textId="77777777" w:rsidTr="00377A4A">
        <w:trPr>
          <w:cantSplit/>
          <w:trHeight w:val="425"/>
        </w:trPr>
        <w:tc>
          <w:tcPr>
            <w:tcW w:w="3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EED6CE9" w14:textId="77777777" w:rsidR="00AC0A6F" w:rsidRPr="00944618" w:rsidRDefault="00AC0A6F" w:rsidP="00AC0A6F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Cs w:val="20"/>
              </w:rPr>
            </w:pPr>
            <w:r w:rsidRPr="00944618">
              <w:rPr>
                <w:rFonts w:hint="eastAsia"/>
                <w:b/>
                <w:kern w:val="0"/>
                <w:szCs w:val="20"/>
              </w:rPr>
              <w:t>資產</w:t>
            </w:r>
          </w:p>
        </w:tc>
        <w:tc>
          <w:tcPr>
            <w:tcW w:w="154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782679" w14:textId="7F357FCE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99,653,288,895</w:t>
            </w:r>
          </w:p>
        </w:tc>
        <w:tc>
          <w:tcPr>
            <w:tcW w:w="76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68C54E" w14:textId="1A94B125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65F08B" w14:textId="5D87047A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95,463,080,267</w:t>
            </w:r>
          </w:p>
        </w:tc>
        <w:tc>
          <w:tcPr>
            <w:tcW w:w="7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9C89A" w14:textId="2FF6B6F4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54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1C06C" w14:textId="655DF0D5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4,190,208,628</w:t>
            </w:r>
          </w:p>
        </w:tc>
        <w:tc>
          <w:tcPr>
            <w:tcW w:w="77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DDFA81A" w14:textId="240BEE8A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4.39</w:t>
            </w:r>
          </w:p>
        </w:tc>
      </w:tr>
      <w:tr w:rsidR="00AC0A6F" w:rsidRPr="00944618" w14:paraId="58A22BEA" w14:textId="77777777" w:rsidTr="00372402">
        <w:trPr>
          <w:cantSplit/>
          <w:trHeight w:val="397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23740D" w14:textId="77777777" w:rsidR="00AC0A6F" w:rsidRPr="00944618" w:rsidRDefault="00AC0A6F" w:rsidP="00AC0A6F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流動資產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27E77F" w14:textId="305AA1E2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28,892,385,437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E8C5A2" w14:textId="69A94F99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28.99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F2B12C" w14:textId="328B51FC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26,818,232,294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8385E0" w14:textId="7958457F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28.09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B3D89E" w14:textId="2096CE19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2,074,153,143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489E1A5" w14:textId="04900D8F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7.73</w:t>
            </w:r>
          </w:p>
        </w:tc>
      </w:tr>
      <w:tr w:rsidR="00AC0A6F" w:rsidRPr="00944618" w14:paraId="1A7B3D1C" w14:textId="77777777" w:rsidTr="00372402">
        <w:trPr>
          <w:cantSplit/>
          <w:trHeight w:val="397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7B99F4" w14:textId="77777777" w:rsidR="00AC0A6F" w:rsidRPr="00944618" w:rsidRDefault="00AC0A6F" w:rsidP="00AC0A6F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現金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E1FB4" w14:textId="27B50970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13,740,141,061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2EBBE" w14:textId="635E7E62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13.79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3AD06F" w14:textId="55498C9C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13,475,264,641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5B13CF" w14:textId="0F764BF6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14.12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3ABBE" w14:textId="4929E7F9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264,876,420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4B04CB3" w14:textId="2A71A59A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1.97</w:t>
            </w:r>
          </w:p>
        </w:tc>
      </w:tr>
      <w:tr w:rsidR="00AC0A6F" w:rsidRPr="00944618" w14:paraId="6510592C" w14:textId="77777777" w:rsidTr="00372402">
        <w:trPr>
          <w:cantSplit/>
          <w:trHeight w:val="397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E409A2" w14:textId="77777777" w:rsidR="00AC0A6F" w:rsidRPr="00944618" w:rsidRDefault="00AC0A6F" w:rsidP="00AC0A6F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流動金融資產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5230A4" w14:textId="1C72703E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6,893,751,000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0E489" w14:textId="1CD4334C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6.92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EC3742" w14:textId="62466397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5,944,069,000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10B07F" w14:textId="3A813451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6.23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4FE9F5" w14:textId="46CB482B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949,682,000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FCF0C1C" w14:textId="31B57424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15.98</w:t>
            </w:r>
          </w:p>
        </w:tc>
      </w:tr>
      <w:tr w:rsidR="00AC0A6F" w:rsidRPr="00944618" w14:paraId="069C4A8C" w14:textId="77777777" w:rsidTr="00372402">
        <w:trPr>
          <w:cantSplit/>
          <w:trHeight w:val="397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39E65E" w14:textId="77777777" w:rsidR="00AC0A6F" w:rsidRPr="00944618" w:rsidRDefault="00AC0A6F" w:rsidP="00AC0A6F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應收款項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4787E1" w14:textId="2F68AB52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5,800,364,475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349382" w14:textId="421CB537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5.82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0BDB15" w14:textId="3596628D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5,075,375,190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E0B461" w14:textId="396C949B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5.32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4E1D4" w14:textId="7C510AFE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724,989,285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1084DC5" w14:textId="765C8C15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14.28</w:t>
            </w:r>
          </w:p>
        </w:tc>
      </w:tr>
      <w:tr w:rsidR="00AC0A6F" w:rsidRPr="00944618" w14:paraId="409A6D61" w14:textId="77777777" w:rsidTr="00372402">
        <w:trPr>
          <w:cantSplit/>
          <w:trHeight w:val="397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E49761" w14:textId="77777777" w:rsidR="00AC0A6F" w:rsidRPr="00944618" w:rsidRDefault="00AC0A6F" w:rsidP="00AC0A6F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存貨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9038C2" w14:textId="0A94054E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1,570,632,913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E401E" w14:textId="648E6B1E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1.58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EB058" w14:textId="74E93634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1,609,031,189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CFD3BE" w14:textId="48BC9AD9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1.69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B0D92" w14:textId="7431E11D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- 38,398,276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446319" w14:textId="6F31B7D3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- 2.39</w:t>
            </w:r>
          </w:p>
        </w:tc>
      </w:tr>
      <w:tr w:rsidR="00AC0A6F" w:rsidRPr="00944618" w14:paraId="3670970C" w14:textId="77777777" w:rsidTr="00372402">
        <w:trPr>
          <w:cantSplit/>
          <w:trHeight w:val="397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62FE06" w14:textId="77777777" w:rsidR="00AC0A6F" w:rsidRPr="00944618" w:rsidRDefault="00AC0A6F" w:rsidP="00AC0A6F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預付款項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B81994" w14:textId="213D8373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705,742,229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9FDBD" w14:textId="27285524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0.71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7ED44" w14:textId="11F55FA6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550,561,249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6606A0" w14:textId="2C90724A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0.58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18CF17" w14:textId="2BCCCDE5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155,180,980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CD6A36" w14:textId="0400CC5E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28.19</w:t>
            </w:r>
          </w:p>
        </w:tc>
      </w:tr>
      <w:tr w:rsidR="00AC0A6F" w:rsidRPr="00944618" w14:paraId="2558D4D3" w14:textId="77777777" w:rsidTr="00372402">
        <w:trPr>
          <w:cantSplit/>
          <w:trHeight w:val="397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5F83E6" w14:textId="77777777" w:rsidR="00AC0A6F" w:rsidRPr="00944618" w:rsidRDefault="00AC0A6F" w:rsidP="00AC0A6F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短</w:t>
            </w:r>
            <w:proofErr w:type="gramStart"/>
            <w:r w:rsidRPr="00944618">
              <w:rPr>
                <w:rFonts w:hint="eastAsia"/>
                <w:kern w:val="0"/>
                <w:sz w:val="22"/>
                <w:szCs w:val="20"/>
              </w:rPr>
              <w:t>期貸</w:t>
            </w:r>
            <w:proofErr w:type="gramEnd"/>
            <w:r w:rsidRPr="00944618">
              <w:rPr>
                <w:rFonts w:hint="eastAsia"/>
                <w:kern w:val="0"/>
                <w:sz w:val="22"/>
                <w:szCs w:val="20"/>
              </w:rPr>
              <w:t>墊款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53CE8C" w14:textId="5F64A09A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181,753,759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2788FB" w14:textId="5FCF03ED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0.18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EE0E5" w14:textId="78E303BB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163,931,025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C6979E" w14:textId="4F54A4D7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0.17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B36DDB" w14:textId="5133FD55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17,822,734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88A1BCA" w14:textId="24BA59E2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10.87</w:t>
            </w:r>
          </w:p>
        </w:tc>
      </w:tr>
      <w:tr w:rsidR="00AC0A6F" w:rsidRPr="00944618" w14:paraId="70DE1067" w14:textId="77777777" w:rsidTr="00372402">
        <w:trPr>
          <w:cantSplit/>
          <w:trHeight w:val="397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E97539" w14:textId="77777777" w:rsidR="00AC0A6F" w:rsidRPr="00944618" w:rsidRDefault="00AC0A6F" w:rsidP="00AC0A6F">
            <w:pPr>
              <w:snapToGrid w:val="0"/>
              <w:spacing w:line="240" w:lineRule="exact"/>
              <w:ind w:leftChars="100" w:left="240" w:rightChars="30" w:right="72" w:firstLineChars="0" w:firstLine="0"/>
              <w:jc w:val="distribute"/>
              <w:rPr>
                <w:spacing w:val="-20"/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spacing w:val="-20"/>
                <w:kern w:val="0"/>
                <w:sz w:val="22"/>
                <w:szCs w:val="20"/>
              </w:rPr>
              <w:t>投資、長期應收款、貸墊款及準備金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42EBFE" w14:textId="36FCFD67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29,714,678,451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643268" w14:textId="5BB635A2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29.82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EB664" w14:textId="0E04846C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30,249,944,607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808D9" w14:textId="129645C1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31.69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D8439A" w14:textId="2EA0764D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- 535,266,156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BA62B76" w14:textId="2A84CBE6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- 1.77</w:t>
            </w:r>
          </w:p>
        </w:tc>
      </w:tr>
      <w:tr w:rsidR="00AC0A6F" w:rsidRPr="00944618" w14:paraId="766915C9" w14:textId="77777777" w:rsidTr="00372402">
        <w:trPr>
          <w:cantSplit/>
          <w:trHeight w:val="425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2824A6" w14:textId="77777777" w:rsidR="00AC0A6F" w:rsidRPr="00944618" w:rsidRDefault="00AC0A6F" w:rsidP="00AC0A6F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非流動金融資產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12B711" w14:textId="5E13B6CC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854,372,097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5DAF2" w14:textId="25C4467F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0.86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AD5299" w14:textId="76B460FE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854,298,066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46ABE0" w14:textId="105A40C2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0.89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C6042" w14:textId="673941F9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74,031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A457A14" w14:textId="40E5A49B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0.01</w:t>
            </w:r>
          </w:p>
        </w:tc>
      </w:tr>
      <w:tr w:rsidR="00AC0A6F" w:rsidRPr="00944618" w14:paraId="6ACA7AC7" w14:textId="77777777" w:rsidTr="00372402">
        <w:trPr>
          <w:cantSplit/>
          <w:trHeight w:val="425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75B146" w14:textId="77777777" w:rsidR="00AC0A6F" w:rsidRPr="00944618" w:rsidRDefault="00AC0A6F" w:rsidP="00AC0A6F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長期應收款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1EA638" w14:textId="2C878B7A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872,836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B7961" w14:textId="51683457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0.00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CC3934" w14:textId="740F882E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1,210,708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BB7E39" w14:textId="75E9B298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0.00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E60DC6" w14:textId="31F7691F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- 337,872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EAB4031" w14:textId="44206A36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- 27.91</w:t>
            </w:r>
          </w:p>
        </w:tc>
      </w:tr>
      <w:tr w:rsidR="00AC0A6F" w:rsidRPr="00944618" w14:paraId="1203AC15" w14:textId="77777777" w:rsidTr="00372402">
        <w:trPr>
          <w:cantSplit/>
          <w:trHeight w:val="425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D52278" w14:textId="77777777" w:rsidR="00AC0A6F" w:rsidRPr="00944618" w:rsidRDefault="00AC0A6F" w:rsidP="00AC0A6F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準備金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98514D" w14:textId="1093D167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28,859,433,518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73CC9F" w14:textId="35231DA0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28.96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7D947A" w14:textId="339DA6E8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29,394,435,833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B5E650" w14:textId="51F6299F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30.79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14FC5" w14:textId="18259ECF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- 535,002,315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6E280E" w14:textId="14AA22F8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- 1.82</w:t>
            </w:r>
          </w:p>
        </w:tc>
      </w:tr>
      <w:tr w:rsidR="00AC0A6F" w:rsidRPr="00944618" w14:paraId="61156B24" w14:textId="77777777" w:rsidTr="00372402">
        <w:trPr>
          <w:cantSplit/>
          <w:trHeight w:val="425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ED5302" w14:textId="77777777" w:rsidR="00AC0A6F" w:rsidRPr="00944618" w:rsidRDefault="00AC0A6F" w:rsidP="00AC0A6F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不動產、廠房及設備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964219" w14:textId="19C77F28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40,200,824,929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2B923" w14:textId="007B2A74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40.34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353786" w14:textId="0E84B57E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37,463,547,901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FF847" w14:textId="10DB32DA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39.24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04AB84" w14:textId="1533C93D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2,737,277,028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93493C3" w14:textId="0C4D99E0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7.31</w:t>
            </w:r>
          </w:p>
        </w:tc>
      </w:tr>
      <w:tr w:rsidR="00AC0A6F" w:rsidRPr="00944618" w14:paraId="079B4648" w14:textId="77777777" w:rsidTr="00372402">
        <w:trPr>
          <w:cantSplit/>
          <w:trHeight w:val="425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BC32FA" w14:textId="77777777" w:rsidR="00AC0A6F" w:rsidRPr="00944618" w:rsidRDefault="00AC0A6F" w:rsidP="00AC0A6F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土地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C4DB5" w14:textId="748E7F80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1,708,110,925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3DC4A9" w14:textId="33CA49BA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1.71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AE722A" w14:textId="7BD1426D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1,708,110,925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5EAF52" w14:textId="4335F4AF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1.79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788C25" w14:textId="6C1709E0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－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2A5397D" w14:textId="78EA7921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－</w:t>
            </w:r>
          </w:p>
        </w:tc>
      </w:tr>
      <w:tr w:rsidR="00AC0A6F" w:rsidRPr="00944618" w14:paraId="425EE364" w14:textId="77777777" w:rsidTr="00372402">
        <w:trPr>
          <w:cantSplit/>
          <w:trHeight w:val="425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E3F1C6" w14:textId="77777777" w:rsidR="00AC0A6F" w:rsidRPr="00944618" w:rsidRDefault="00AC0A6F" w:rsidP="00AC0A6F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土地改良物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BF2CEB" w14:textId="6E49253B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1,991,775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2B141A" w14:textId="6042239E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0.00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AF1664" w14:textId="68B095C0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2,645,343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AD837" w14:textId="67E8D452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0.00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458050" w14:textId="569FA814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- 653,568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B5837BB" w14:textId="072BDACD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- 24.71</w:t>
            </w:r>
          </w:p>
        </w:tc>
      </w:tr>
      <w:tr w:rsidR="00AC0A6F" w:rsidRPr="00944618" w14:paraId="2EDAA5C6" w14:textId="77777777" w:rsidTr="00372402">
        <w:trPr>
          <w:cantSplit/>
          <w:trHeight w:val="425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4640BB" w14:textId="77777777" w:rsidR="00AC0A6F" w:rsidRPr="00944618" w:rsidRDefault="00AC0A6F" w:rsidP="00AC0A6F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房屋及建築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2E11C3" w14:textId="11537ACF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20,610,641,574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6C38C9" w14:textId="39C73714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20.68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CB53C8" w14:textId="44E577C8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20,996,082,267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59F48C" w14:textId="1E7AF756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21.99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79757" w14:textId="43EBBFFC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- 385,440,693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245E7CE" w14:textId="600871B9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- 1.84</w:t>
            </w:r>
          </w:p>
        </w:tc>
      </w:tr>
      <w:tr w:rsidR="00AC0A6F" w:rsidRPr="00944618" w14:paraId="67401EC4" w14:textId="77777777" w:rsidTr="00372402">
        <w:trPr>
          <w:cantSplit/>
          <w:trHeight w:val="425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1671E7" w14:textId="77777777" w:rsidR="00AC0A6F" w:rsidRPr="00944618" w:rsidRDefault="00AC0A6F" w:rsidP="00AC0A6F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機械及設備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C5DA6" w14:textId="71C825B7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8,411,550,961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415BA7" w14:textId="2C23A208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8.44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61845" w14:textId="57137C6A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8,148,188,871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DD99E" w14:textId="7F72B72B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8.54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27856" w14:textId="2145D459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263,362,090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9DF5155" w14:textId="2B684333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3.23</w:t>
            </w:r>
          </w:p>
        </w:tc>
      </w:tr>
      <w:tr w:rsidR="00AC0A6F" w:rsidRPr="00944618" w14:paraId="4E686829" w14:textId="77777777" w:rsidTr="00372402">
        <w:trPr>
          <w:cantSplit/>
          <w:trHeight w:val="425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E92CD5" w14:textId="77777777" w:rsidR="00AC0A6F" w:rsidRPr="00944618" w:rsidRDefault="00AC0A6F" w:rsidP="00AC0A6F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交通及運輸設備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9A2E0" w14:textId="047AEC85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150,982,681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9A2765" w14:textId="24945E79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0.15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E61420" w14:textId="726462D9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166,925,423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9EDF93" w14:textId="45D70128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0.17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F3DCF9" w14:textId="0DF4EAA9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- 15,942,742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0711CBD" w14:textId="7A40758D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- 9.55</w:t>
            </w:r>
          </w:p>
        </w:tc>
      </w:tr>
      <w:tr w:rsidR="00AC0A6F" w:rsidRPr="00944618" w14:paraId="774EE00A" w14:textId="77777777" w:rsidTr="00372402">
        <w:trPr>
          <w:cantSplit/>
          <w:trHeight w:val="425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70BD25" w14:textId="77777777" w:rsidR="00AC0A6F" w:rsidRPr="00944618" w:rsidRDefault="00AC0A6F" w:rsidP="00AC0A6F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什項設備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14FC85" w14:textId="621047D4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874,778,696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28707B" w14:textId="1782574B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0.88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6FE364" w14:textId="18906F71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1,031,624,688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7362D2" w14:textId="1ACBE55E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1.08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A2F6EC" w14:textId="5D9AFE3D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- 156,845,992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6E76D0A" w14:textId="286D9234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- 15.20</w:t>
            </w:r>
          </w:p>
        </w:tc>
      </w:tr>
      <w:tr w:rsidR="00AC0A6F" w:rsidRPr="00944618" w14:paraId="3D8A1CD9" w14:textId="77777777" w:rsidTr="00372402">
        <w:trPr>
          <w:cantSplit/>
          <w:trHeight w:val="425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653717" w14:textId="6016D828" w:rsidR="00AC0A6F" w:rsidRPr="00944618" w:rsidRDefault="00AC0A6F" w:rsidP="00AC0A6F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kern w:val="0"/>
                <w:sz w:val="22"/>
                <w:szCs w:val="20"/>
              </w:rPr>
              <w:t>租賃資產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FF6696" w14:textId="0E6B404E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29,960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0F84A6" w14:textId="52BEEDC4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0.00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60AD52" w14:textId="014898CE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389,480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E5F48A" w14:textId="740F84E2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0.00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E30C21" w14:textId="0014D354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- 359,520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551818" w14:textId="126A25AA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- 92.31</w:t>
            </w:r>
          </w:p>
        </w:tc>
      </w:tr>
      <w:tr w:rsidR="00AC0A6F" w:rsidRPr="00944618" w14:paraId="1C86F7E8" w14:textId="77777777" w:rsidTr="00372402">
        <w:trPr>
          <w:cantSplit/>
          <w:trHeight w:val="425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F5C8F2" w14:textId="77777777" w:rsidR="00AC0A6F" w:rsidRPr="00944618" w:rsidRDefault="00AC0A6F" w:rsidP="00AC0A6F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租賃權益改良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2ABDF7" w14:textId="11164C4A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－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C65C3C" w14:textId="116C712C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－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CD49C8" w14:textId="5B7E10E8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239,654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944B47" w14:textId="6859A1DE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0.00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8E9E5" w14:textId="0DCFEDBB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- 239,654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DD1967C" w14:textId="31F6B38D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- 100.00</w:t>
            </w:r>
          </w:p>
        </w:tc>
      </w:tr>
      <w:tr w:rsidR="00AC0A6F" w:rsidRPr="00944618" w14:paraId="5104FF3D" w14:textId="77777777" w:rsidTr="00372402">
        <w:trPr>
          <w:cantSplit/>
          <w:trHeight w:val="425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E13635" w14:textId="77777777" w:rsidR="00AC0A6F" w:rsidRPr="00944618" w:rsidRDefault="00AC0A6F" w:rsidP="00AC0A6F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購建中固定資產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94833" w14:textId="68529636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8,442,738,357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3A82A" w14:textId="5BEFCC53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8.47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73E2E" w14:textId="25266464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5,409,341,250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794C45" w14:textId="30FE728F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5.67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FB993" w14:textId="6AB8FF78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3,033,397,107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82F1352" w14:textId="2DD3198F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56.08</w:t>
            </w:r>
          </w:p>
        </w:tc>
      </w:tr>
      <w:tr w:rsidR="00AC0A6F" w:rsidRPr="00944618" w14:paraId="5CFEDA68" w14:textId="77777777" w:rsidTr="00372402">
        <w:trPr>
          <w:cantSplit/>
          <w:trHeight w:val="425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C0A7D1" w14:textId="77777777" w:rsidR="00AC0A6F" w:rsidRPr="00944618" w:rsidRDefault="00AC0A6F" w:rsidP="00AC0A6F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無形資產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F2E2E7" w14:textId="08E67CDA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307,921,461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799ED" w14:textId="6021E547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0.31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D8E30E" w14:textId="4C36BF85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365,094,433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8B4E47" w14:textId="19B28C4A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0.38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6CA7D" w14:textId="6D2FEA20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- 57,172,972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D30F4E" w14:textId="444B9997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- 15.66</w:t>
            </w:r>
          </w:p>
        </w:tc>
      </w:tr>
      <w:tr w:rsidR="00AC0A6F" w:rsidRPr="00944618" w14:paraId="1990DA77" w14:textId="77777777" w:rsidTr="00372402">
        <w:trPr>
          <w:cantSplit/>
          <w:trHeight w:val="425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0DB507" w14:textId="77777777" w:rsidR="00AC0A6F" w:rsidRPr="00944618" w:rsidRDefault="00AC0A6F" w:rsidP="00AC0A6F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無形資產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6A0F1" w14:textId="53627B38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307,921,461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B8F766" w14:textId="0EB02CC1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0.31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7C03A" w14:textId="134BE5CC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365,094,433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962A93" w14:textId="72D1E6DB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0.38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C461F" w14:textId="7D7F4408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- 57,172,972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4AE71C" w14:textId="448FF30F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- 15.66</w:t>
            </w:r>
          </w:p>
        </w:tc>
      </w:tr>
      <w:tr w:rsidR="00AC0A6F" w:rsidRPr="00944618" w14:paraId="4D69A46A" w14:textId="77777777" w:rsidTr="00372402">
        <w:trPr>
          <w:cantSplit/>
          <w:trHeight w:val="425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19D108" w14:textId="77777777" w:rsidR="00AC0A6F" w:rsidRPr="00944618" w:rsidRDefault="00AC0A6F" w:rsidP="00AC0A6F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其他資產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51CE3" w14:textId="1375028D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537,478,617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E20967" w14:textId="2697F44B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0.54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8FA590" w14:textId="0968E952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566,261,032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CF436D" w14:textId="593C23EE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0.59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A9CB0" w14:textId="464FBD40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- 28,782,415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53A01F2" w14:textId="5EC56325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- 5.08</w:t>
            </w:r>
          </w:p>
        </w:tc>
      </w:tr>
      <w:tr w:rsidR="00AC0A6F" w:rsidRPr="00944618" w14:paraId="50265640" w14:textId="77777777" w:rsidTr="00372402">
        <w:trPr>
          <w:cantSplit/>
          <w:trHeight w:val="425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AFB26D" w14:textId="6263013C" w:rsidR="00AC0A6F" w:rsidRPr="00944618" w:rsidRDefault="00AC0A6F" w:rsidP="00AC0A6F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kern w:val="0"/>
                <w:sz w:val="22"/>
                <w:szCs w:val="20"/>
              </w:rPr>
              <w:t>遞延資產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5CE220" w14:textId="2D9673A8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225,872,650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5BE05C" w14:textId="437D28A3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0.23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BAF120" w14:textId="3DBC0911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230,646,667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1524F" w14:textId="39EC5751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0.24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7F79F0" w14:textId="0833BE00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- 4,774,017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75D2D6" w14:textId="372E8F40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- 2.07</w:t>
            </w:r>
          </w:p>
        </w:tc>
      </w:tr>
      <w:tr w:rsidR="00AC0A6F" w:rsidRPr="00944618" w14:paraId="4C25FE36" w14:textId="77777777" w:rsidTr="00372402">
        <w:trPr>
          <w:cantSplit/>
          <w:trHeight w:val="425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D547F4" w14:textId="77777777" w:rsidR="00AC0A6F" w:rsidRPr="00944618" w:rsidRDefault="00AC0A6F" w:rsidP="00AC0A6F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什項資產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6467D" w14:textId="2C498A94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311,605,967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3B0400" w14:textId="2F78BD23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0.31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153EA0" w14:textId="0D18B092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335,614,365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107D08" w14:textId="6C7BBC4B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sz w:val="18"/>
                <w:szCs w:val="18"/>
              </w:rPr>
              <w:t>0.35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96DF5" w14:textId="5496ED6C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- 24,008,398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B1BFF83" w14:textId="715F028F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- 7.15</w:t>
            </w:r>
          </w:p>
        </w:tc>
      </w:tr>
      <w:tr w:rsidR="00AC0A6F" w:rsidRPr="00944618" w14:paraId="75E4BA89" w14:textId="77777777" w:rsidTr="00377A4A">
        <w:trPr>
          <w:cantSplit/>
          <w:trHeight w:val="425"/>
        </w:trPr>
        <w:tc>
          <w:tcPr>
            <w:tcW w:w="3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8962B3E" w14:textId="77777777" w:rsidR="00AC0A6F" w:rsidRPr="00944618" w:rsidRDefault="00AC0A6F" w:rsidP="00AC0A6F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Cs w:val="20"/>
              </w:rPr>
            </w:pPr>
            <w:r w:rsidRPr="00944618">
              <w:rPr>
                <w:rFonts w:hint="eastAsia"/>
                <w:b/>
                <w:kern w:val="0"/>
                <w:szCs w:val="20"/>
              </w:rPr>
              <w:t>合計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05CA41" w14:textId="5798EB14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99,653,288,895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2D0C8F" w14:textId="4A9E20BB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47A7D5" w14:textId="3FD02A7D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95,463,080,267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FE8712" w14:textId="42EFFD24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909E92" w14:textId="24DC5850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4,190,208,628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D20297F" w14:textId="6643447F" w:rsidR="00AC0A6F" w:rsidRPr="00372402" w:rsidRDefault="00AC0A6F" w:rsidP="00372402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72402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4.39</w:t>
            </w:r>
          </w:p>
        </w:tc>
      </w:tr>
    </w:tbl>
    <w:p w14:paraId="022274D4" w14:textId="699FA8B9" w:rsidR="00E544FA" w:rsidRDefault="00E544FA" w:rsidP="00727167">
      <w:pPr>
        <w:pStyle w:val="3T0301110P"/>
        <w:ind w:left="360" w:right="48" w:hanging="360"/>
        <w:rPr>
          <w:color w:val="auto"/>
          <w:sz w:val="18"/>
        </w:rPr>
      </w:pPr>
      <w:proofErr w:type="gramStart"/>
      <w:r w:rsidRPr="00944618">
        <w:rPr>
          <w:rFonts w:hint="eastAsia"/>
          <w:color w:val="auto"/>
          <w:sz w:val="18"/>
        </w:rPr>
        <w:t>註</w:t>
      </w:r>
      <w:proofErr w:type="gramEnd"/>
      <w:r w:rsidRPr="00944618">
        <w:rPr>
          <w:rFonts w:hint="eastAsia"/>
          <w:color w:val="auto"/>
          <w:sz w:val="18"/>
        </w:rPr>
        <w:t>：</w:t>
      </w:r>
      <w:r w:rsidR="00634EF3">
        <w:rPr>
          <w:rFonts w:hint="eastAsia"/>
          <w:color w:val="auto"/>
          <w:sz w:val="18"/>
        </w:rPr>
        <w:t>1.</w:t>
      </w:r>
      <w:r w:rsidR="00275FCF" w:rsidRPr="00944618">
        <w:rPr>
          <w:color w:val="auto"/>
          <w:sz w:val="18"/>
          <w:szCs w:val="18"/>
        </w:rPr>
        <w:t>信託代理與保證資產（負債），</w:t>
      </w:r>
      <w:r w:rsidR="00385608">
        <w:rPr>
          <w:color w:val="auto"/>
          <w:sz w:val="18"/>
          <w:szCs w:val="18"/>
        </w:rPr>
        <w:t>11</w:t>
      </w:r>
      <w:r w:rsidR="00B92A7F">
        <w:rPr>
          <w:rFonts w:hint="eastAsia"/>
          <w:color w:val="auto"/>
          <w:sz w:val="18"/>
          <w:szCs w:val="18"/>
        </w:rPr>
        <w:t>3</w:t>
      </w:r>
      <w:r w:rsidR="00275FCF" w:rsidRPr="00944618">
        <w:rPr>
          <w:color w:val="auto"/>
          <w:sz w:val="18"/>
          <w:szCs w:val="18"/>
        </w:rPr>
        <w:t>年底及</w:t>
      </w:r>
      <w:r w:rsidR="00385608">
        <w:rPr>
          <w:color w:val="auto"/>
          <w:sz w:val="18"/>
          <w:szCs w:val="18"/>
        </w:rPr>
        <w:t>11</w:t>
      </w:r>
      <w:r w:rsidR="00B92A7F">
        <w:rPr>
          <w:rFonts w:hint="eastAsia"/>
          <w:color w:val="auto"/>
          <w:sz w:val="18"/>
          <w:szCs w:val="18"/>
        </w:rPr>
        <w:t>2</w:t>
      </w:r>
      <w:r w:rsidR="00275FCF" w:rsidRPr="00944618">
        <w:rPr>
          <w:color w:val="auto"/>
          <w:sz w:val="18"/>
          <w:szCs w:val="18"/>
        </w:rPr>
        <w:t>年底各有</w:t>
      </w:r>
      <w:r w:rsidR="00B92A7F" w:rsidRPr="00B92A7F">
        <w:rPr>
          <w:color w:val="auto"/>
          <w:sz w:val="18"/>
          <w:szCs w:val="18"/>
        </w:rPr>
        <w:t>875,662,590</w:t>
      </w:r>
      <w:r w:rsidR="00275FCF" w:rsidRPr="00944618">
        <w:rPr>
          <w:color w:val="auto"/>
          <w:sz w:val="18"/>
          <w:szCs w:val="18"/>
        </w:rPr>
        <w:t>元及</w:t>
      </w:r>
      <w:r w:rsidR="00B92A7F" w:rsidRPr="00B92A7F">
        <w:rPr>
          <w:color w:val="auto"/>
          <w:sz w:val="18"/>
          <w:szCs w:val="18"/>
        </w:rPr>
        <w:t>1,253,186,081</w:t>
      </w:r>
      <w:r w:rsidR="00275FCF" w:rsidRPr="00944618">
        <w:rPr>
          <w:color w:val="auto"/>
          <w:sz w:val="18"/>
          <w:szCs w:val="18"/>
        </w:rPr>
        <w:t>元</w:t>
      </w:r>
      <w:r w:rsidRPr="00944618">
        <w:rPr>
          <w:rFonts w:hint="eastAsia"/>
          <w:color w:val="auto"/>
          <w:sz w:val="18"/>
        </w:rPr>
        <w:t>。</w:t>
      </w:r>
    </w:p>
    <w:p w14:paraId="2D18BA84" w14:textId="53695B69" w:rsidR="00634EF3" w:rsidRPr="00944618" w:rsidRDefault="00634EF3" w:rsidP="00727167">
      <w:pPr>
        <w:pStyle w:val="3T0301110P"/>
        <w:ind w:leftChars="152" w:left="545" w:right="-6" w:hangingChars="100" w:hanging="180"/>
        <w:rPr>
          <w:color w:val="auto"/>
          <w:sz w:val="18"/>
        </w:rPr>
      </w:pPr>
      <w:r>
        <w:rPr>
          <w:rFonts w:hint="eastAsia"/>
          <w:color w:val="auto"/>
          <w:sz w:val="18"/>
        </w:rPr>
        <w:t>2.</w:t>
      </w:r>
      <w:r w:rsidR="007F67D9" w:rsidRPr="007F67D9">
        <w:rPr>
          <w:rFonts w:hint="eastAsia"/>
          <w:color w:val="auto"/>
          <w:sz w:val="18"/>
        </w:rPr>
        <w:t>本表「什項資產」與「什項負債」</w:t>
      </w:r>
      <w:r w:rsidR="007F67D9" w:rsidRPr="007F67D9">
        <w:rPr>
          <w:color w:val="auto"/>
          <w:sz w:val="18"/>
        </w:rPr>
        <w:t>112年12月31日金額，配合行政院主計總處自</w:t>
      </w:r>
      <w:proofErr w:type="gramStart"/>
      <w:r w:rsidR="007F67D9" w:rsidRPr="007F67D9">
        <w:rPr>
          <w:color w:val="auto"/>
          <w:sz w:val="18"/>
        </w:rPr>
        <w:t>113</w:t>
      </w:r>
      <w:proofErr w:type="gramEnd"/>
      <w:r w:rsidR="007F67D9" w:rsidRPr="007F67D9">
        <w:rPr>
          <w:color w:val="auto"/>
          <w:sz w:val="18"/>
        </w:rPr>
        <w:t>年度起將「應付代管資產」由「什項負債」移列至「什項資產」</w:t>
      </w:r>
      <w:r w:rsidR="00DA348C">
        <w:rPr>
          <w:rFonts w:hint="eastAsia"/>
          <w:color w:val="auto"/>
          <w:sz w:val="18"/>
        </w:rPr>
        <w:t>之減項</w:t>
      </w:r>
      <w:r w:rsidR="007F67D9" w:rsidRPr="007F67D9">
        <w:rPr>
          <w:color w:val="auto"/>
          <w:sz w:val="18"/>
        </w:rPr>
        <w:t>，辦理重分類</w:t>
      </w:r>
      <w:r w:rsidRPr="00944618">
        <w:rPr>
          <w:rFonts w:hint="eastAsia"/>
          <w:color w:val="auto"/>
          <w:sz w:val="18"/>
        </w:rPr>
        <w:t>。</w:t>
      </w:r>
    </w:p>
    <w:p w14:paraId="2238AF51" w14:textId="607AF1AE" w:rsidR="0048157E" w:rsidRPr="00944618" w:rsidRDefault="0048157E" w:rsidP="00372402">
      <w:pPr>
        <w:pStyle w:val="3LT010116P"/>
        <w:ind w:leftChars="589" w:left="1414"/>
        <w:rPr>
          <w:color w:val="auto"/>
          <w:spacing w:val="0"/>
        </w:rPr>
      </w:pPr>
      <w:r w:rsidRPr="00944618">
        <w:rPr>
          <w:color w:val="auto"/>
          <w:spacing w:val="0"/>
          <w:sz w:val="20"/>
        </w:rPr>
        <w:lastRenderedPageBreak/>
        <w:tab/>
      </w:r>
      <w:r w:rsidRPr="00944618">
        <w:rPr>
          <w:rFonts w:hint="eastAsia"/>
          <w:color w:val="auto"/>
          <w:spacing w:val="0"/>
        </w:rPr>
        <w:t xml:space="preserve">　國立臺灣大學附設醫院作業基金餘</w:t>
      </w:r>
      <w:proofErr w:type="gramStart"/>
      <w:r w:rsidRPr="00944618">
        <w:rPr>
          <w:rFonts w:hint="eastAsia"/>
          <w:color w:val="auto"/>
          <w:spacing w:val="0"/>
        </w:rPr>
        <w:t>絀</w:t>
      </w:r>
      <w:proofErr w:type="gramEnd"/>
      <w:r w:rsidRPr="00944618">
        <w:rPr>
          <w:rFonts w:hint="eastAsia"/>
          <w:color w:val="auto"/>
          <w:spacing w:val="0"/>
        </w:rPr>
        <w:t xml:space="preserve">審定後平衡表　</w:t>
      </w:r>
      <w:r w:rsidR="00635A8D">
        <w:rPr>
          <w:rFonts w:hint="eastAsia"/>
          <w:b w:val="0"/>
          <w:bCs/>
          <w:color w:val="auto"/>
          <w:spacing w:val="0"/>
          <w:u w:val="none"/>
        </w:rPr>
        <w:t>（</w:t>
      </w:r>
      <w:r w:rsidRPr="00944618">
        <w:rPr>
          <w:b w:val="0"/>
          <w:bCs/>
          <w:color w:val="auto"/>
          <w:spacing w:val="0"/>
          <w:u w:val="none"/>
        </w:rPr>
        <w:t>續</w:t>
      </w:r>
      <w:r w:rsidR="00635A8D">
        <w:rPr>
          <w:rFonts w:hint="eastAsia"/>
          <w:b w:val="0"/>
          <w:bCs/>
          <w:color w:val="auto"/>
          <w:spacing w:val="0"/>
          <w:u w:val="none"/>
        </w:rPr>
        <w:t>）</w:t>
      </w:r>
    </w:p>
    <w:p w14:paraId="73AA6CD2" w14:textId="4F373B77" w:rsidR="0048157E" w:rsidRPr="00944618" w:rsidRDefault="0048157E" w:rsidP="00372402">
      <w:pPr>
        <w:pStyle w:val="3T0202"/>
        <w:tabs>
          <w:tab w:val="clear" w:pos="4968"/>
          <w:tab w:val="clear" w:pos="5088"/>
          <w:tab w:val="left" w:pos="5096"/>
        </w:tabs>
        <w:spacing w:beforeLines="0" w:before="0" w:afterLines="0" w:after="0"/>
        <w:ind w:rightChars="17" w:right="41"/>
        <w:rPr>
          <w:color w:val="auto"/>
        </w:rPr>
      </w:pPr>
      <w:r w:rsidRPr="00944618">
        <w:rPr>
          <w:rFonts w:hint="eastAsia"/>
          <w:color w:val="auto"/>
        </w:rPr>
        <w:t>中華民國1</w:t>
      </w:r>
      <w:r w:rsidR="00ED5912" w:rsidRPr="00944618">
        <w:rPr>
          <w:rFonts w:hint="eastAsia"/>
          <w:color w:val="auto"/>
        </w:rPr>
        <w:t>1</w:t>
      </w:r>
      <w:r w:rsidR="001715B0">
        <w:rPr>
          <w:rFonts w:hint="eastAsia"/>
          <w:color w:val="auto"/>
        </w:rPr>
        <w:t>3</w:t>
      </w:r>
      <w:r w:rsidRPr="00944618">
        <w:rPr>
          <w:rFonts w:hint="eastAsia"/>
          <w:color w:val="auto"/>
        </w:rPr>
        <w:t>年12月31日</w:t>
      </w:r>
      <w:r w:rsidRPr="00944618">
        <w:rPr>
          <w:rFonts w:hint="eastAsia"/>
          <w:color w:val="auto"/>
        </w:rPr>
        <w:tab/>
      </w:r>
      <w:r w:rsidRPr="00944618">
        <w:rPr>
          <w:rFonts w:hint="eastAsia"/>
          <w:color w:val="auto"/>
          <w:spacing w:val="-20"/>
        </w:rPr>
        <w:t>單位：新臺幣元</w:t>
      </w:r>
    </w:p>
    <w:tbl>
      <w:tblPr>
        <w:tblW w:w="102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95"/>
        <w:gridCol w:w="1549"/>
        <w:gridCol w:w="754"/>
        <w:gridCol w:w="1555"/>
        <w:gridCol w:w="748"/>
        <w:gridCol w:w="1548"/>
        <w:gridCol w:w="756"/>
      </w:tblGrid>
      <w:tr w:rsidR="00944618" w:rsidRPr="00944618" w14:paraId="330E8F4E" w14:textId="77777777" w:rsidTr="00377A4A">
        <w:trPr>
          <w:cantSplit/>
          <w:trHeight w:val="397"/>
        </w:trPr>
        <w:tc>
          <w:tcPr>
            <w:tcW w:w="3295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C1DAF8B" w14:textId="77777777" w:rsidR="0048157E" w:rsidRPr="00944618" w:rsidRDefault="0048157E" w:rsidP="008D3ED7">
            <w:pPr>
              <w:snapToGrid w:val="0"/>
              <w:ind w:left="113" w:right="57" w:firstLineChars="0" w:firstLine="0"/>
              <w:jc w:val="distribute"/>
            </w:pPr>
            <w:r w:rsidRPr="00944618">
              <w:rPr>
                <w:rFonts w:hint="eastAsia"/>
              </w:rPr>
              <w:t>科目</w:t>
            </w:r>
          </w:p>
        </w:tc>
        <w:tc>
          <w:tcPr>
            <w:tcW w:w="2303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49E4600E" w14:textId="291D9FA8" w:rsidR="0048157E" w:rsidRPr="00944618" w:rsidRDefault="0048157E" w:rsidP="008D3ED7">
            <w:pPr>
              <w:snapToGrid w:val="0"/>
              <w:ind w:leftChars="20" w:left="48" w:rightChars="20" w:right="48" w:firstLineChars="0" w:firstLine="0"/>
              <w:jc w:val="distribute"/>
              <w:rPr>
                <w:spacing w:val="20"/>
              </w:rPr>
            </w:pPr>
            <w:r w:rsidRPr="00944618">
              <w:rPr>
                <w:rFonts w:hint="eastAsia"/>
                <w:spacing w:val="20"/>
              </w:rPr>
              <w:t>1</w:t>
            </w:r>
            <w:r w:rsidR="00385608">
              <w:rPr>
                <w:spacing w:val="20"/>
              </w:rPr>
              <w:t>1</w:t>
            </w:r>
            <w:r w:rsidR="009123E9">
              <w:rPr>
                <w:rFonts w:hint="eastAsia"/>
                <w:spacing w:val="20"/>
              </w:rPr>
              <w:t>3</w:t>
            </w:r>
            <w:r w:rsidRPr="00944618">
              <w:rPr>
                <w:rFonts w:hint="eastAsia"/>
                <w:spacing w:val="20"/>
              </w:rPr>
              <w:t>年12月31日</w:t>
            </w:r>
          </w:p>
        </w:tc>
        <w:tc>
          <w:tcPr>
            <w:tcW w:w="2303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5945DCF7" w14:textId="62BE363F" w:rsidR="0048157E" w:rsidRPr="00944618" w:rsidRDefault="00385608" w:rsidP="008D3ED7">
            <w:pPr>
              <w:snapToGrid w:val="0"/>
              <w:ind w:leftChars="20" w:left="48" w:rightChars="20" w:right="48" w:firstLineChars="0" w:firstLine="0"/>
              <w:jc w:val="distribute"/>
              <w:rPr>
                <w:spacing w:val="20"/>
              </w:rPr>
            </w:pPr>
            <w:r>
              <w:rPr>
                <w:rFonts w:hint="eastAsia"/>
                <w:spacing w:val="20"/>
              </w:rPr>
              <w:t>11</w:t>
            </w:r>
            <w:r w:rsidR="009123E9">
              <w:rPr>
                <w:rFonts w:hint="eastAsia"/>
                <w:spacing w:val="20"/>
              </w:rPr>
              <w:t>2</w:t>
            </w:r>
            <w:r w:rsidR="0048157E" w:rsidRPr="00944618">
              <w:rPr>
                <w:rFonts w:hint="eastAsia"/>
                <w:spacing w:val="20"/>
              </w:rPr>
              <w:t>年12月31日</w:t>
            </w:r>
          </w:p>
        </w:tc>
        <w:tc>
          <w:tcPr>
            <w:tcW w:w="2304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83ACE70" w14:textId="77777777" w:rsidR="0048157E" w:rsidRPr="00944618" w:rsidRDefault="0048157E" w:rsidP="008D3ED7">
            <w:pPr>
              <w:snapToGrid w:val="0"/>
              <w:ind w:leftChars="20" w:left="48" w:rightChars="20" w:right="48" w:firstLineChars="0" w:firstLine="0"/>
              <w:jc w:val="distribute"/>
            </w:pPr>
            <w:r w:rsidRPr="00944618">
              <w:rPr>
                <w:rFonts w:hint="eastAsia"/>
              </w:rPr>
              <w:t>比較增減</w:t>
            </w:r>
          </w:p>
        </w:tc>
      </w:tr>
      <w:tr w:rsidR="00377A4A" w:rsidRPr="00944618" w14:paraId="4AA60F85" w14:textId="77777777" w:rsidTr="00377A4A">
        <w:trPr>
          <w:cantSplit/>
          <w:trHeight w:val="397"/>
        </w:trPr>
        <w:tc>
          <w:tcPr>
            <w:tcW w:w="3295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09C7D66" w14:textId="77777777" w:rsidR="0048157E" w:rsidRPr="00944618" w:rsidRDefault="0048157E" w:rsidP="00427529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549" w:type="dxa"/>
            <w:tcBorders>
              <w:bottom w:val="single" w:sz="8" w:space="0" w:color="auto"/>
            </w:tcBorders>
            <w:vAlign w:val="center"/>
          </w:tcPr>
          <w:p w14:paraId="1E8398A2" w14:textId="77777777" w:rsidR="0048157E" w:rsidRPr="00944618" w:rsidRDefault="0048157E" w:rsidP="008D3ED7">
            <w:pPr>
              <w:snapToGrid w:val="0"/>
              <w:ind w:leftChars="20" w:left="48" w:rightChars="20" w:right="48" w:firstLineChars="0" w:firstLine="0"/>
              <w:jc w:val="distribute"/>
            </w:pPr>
            <w:r w:rsidRPr="00944618">
              <w:rPr>
                <w:rFonts w:hint="eastAsia"/>
              </w:rPr>
              <w:t>金額</w:t>
            </w:r>
          </w:p>
        </w:tc>
        <w:tc>
          <w:tcPr>
            <w:tcW w:w="754" w:type="dxa"/>
            <w:tcBorders>
              <w:bottom w:val="single" w:sz="8" w:space="0" w:color="auto"/>
            </w:tcBorders>
            <w:vAlign w:val="center"/>
          </w:tcPr>
          <w:p w14:paraId="39834BE1" w14:textId="77777777" w:rsidR="0048157E" w:rsidRPr="00944618" w:rsidRDefault="0048157E" w:rsidP="008D3ED7">
            <w:pPr>
              <w:snapToGrid w:val="0"/>
              <w:ind w:leftChars="20" w:left="48" w:rightChars="20" w:right="48" w:firstLineChars="0" w:firstLine="0"/>
              <w:jc w:val="distribute"/>
            </w:pPr>
            <w:r w:rsidRPr="00944618">
              <w:rPr>
                <w:rFonts w:hint="eastAsia"/>
              </w:rPr>
              <w:t>％</w:t>
            </w:r>
          </w:p>
        </w:tc>
        <w:tc>
          <w:tcPr>
            <w:tcW w:w="1555" w:type="dxa"/>
            <w:tcBorders>
              <w:bottom w:val="single" w:sz="8" w:space="0" w:color="auto"/>
            </w:tcBorders>
            <w:vAlign w:val="center"/>
          </w:tcPr>
          <w:p w14:paraId="7D02C615" w14:textId="77777777" w:rsidR="0048157E" w:rsidRPr="00944618" w:rsidRDefault="0048157E" w:rsidP="008D3ED7">
            <w:pPr>
              <w:snapToGrid w:val="0"/>
              <w:ind w:leftChars="20" w:left="48" w:rightChars="20" w:right="48" w:firstLineChars="0" w:firstLine="0"/>
              <w:jc w:val="distribute"/>
            </w:pPr>
            <w:r w:rsidRPr="00944618">
              <w:rPr>
                <w:rFonts w:hint="eastAsia"/>
              </w:rPr>
              <w:t>金額</w:t>
            </w:r>
          </w:p>
        </w:tc>
        <w:tc>
          <w:tcPr>
            <w:tcW w:w="748" w:type="dxa"/>
            <w:tcBorders>
              <w:bottom w:val="single" w:sz="8" w:space="0" w:color="auto"/>
            </w:tcBorders>
            <w:vAlign w:val="center"/>
          </w:tcPr>
          <w:p w14:paraId="6E76218A" w14:textId="77777777" w:rsidR="0048157E" w:rsidRPr="00944618" w:rsidRDefault="0048157E" w:rsidP="008D3ED7">
            <w:pPr>
              <w:snapToGrid w:val="0"/>
              <w:ind w:leftChars="20" w:left="48" w:rightChars="20" w:right="48" w:firstLineChars="0" w:firstLine="0"/>
              <w:jc w:val="distribute"/>
            </w:pPr>
            <w:r w:rsidRPr="00944618">
              <w:rPr>
                <w:rFonts w:hint="eastAsia"/>
              </w:rPr>
              <w:t>％</w:t>
            </w:r>
          </w:p>
        </w:tc>
        <w:tc>
          <w:tcPr>
            <w:tcW w:w="1548" w:type="dxa"/>
            <w:tcBorders>
              <w:bottom w:val="single" w:sz="8" w:space="0" w:color="auto"/>
            </w:tcBorders>
            <w:vAlign w:val="center"/>
          </w:tcPr>
          <w:p w14:paraId="44F1AC89" w14:textId="77777777" w:rsidR="0048157E" w:rsidRPr="00944618" w:rsidRDefault="0048157E" w:rsidP="008D3ED7">
            <w:pPr>
              <w:snapToGrid w:val="0"/>
              <w:ind w:leftChars="20" w:left="48" w:rightChars="20" w:right="48" w:firstLineChars="0" w:firstLine="0"/>
              <w:jc w:val="distribute"/>
            </w:pPr>
            <w:r w:rsidRPr="00944618">
              <w:rPr>
                <w:rFonts w:hint="eastAsia"/>
              </w:rPr>
              <w:t>金額</w:t>
            </w:r>
          </w:p>
        </w:tc>
        <w:tc>
          <w:tcPr>
            <w:tcW w:w="756" w:type="dxa"/>
            <w:tcBorders>
              <w:bottom w:val="single" w:sz="8" w:space="0" w:color="auto"/>
              <w:right w:val="nil"/>
            </w:tcBorders>
            <w:vAlign w:val="center"/>
          </w:tcPr>
          <w:p w14:paraId="0674D1EC" w14:textId="77777777" w:rsidR="0048157E" w:rsidRPr="00944618" w:rsidRDefault="0048157E" w:rsidP="008D3ED7">
            <w:pPr>
              <w:snapToGrid w:val="0"/>
              <w:ind w:leftChars="20" w:left="48" w:rightChars="20" w:right="48" w:firstLineChars="0" w:firstLine="0"/>
              <w:jc w:val="distribute"/>
            </w:pPr>
            <w:r w:rsidRPr="00944618">
              <w:rPr>
                <w:rFonts w:hint="eastAsia"/>
              </w:rPr>
              <w:t>％</w:t>
            </w:r>
          </w:p>
        </w:tc>
      </w:tr>
      <w:tr w:rsidR="00377A4A" w:rsidRPr="00944618" w14:paraId="13F78C45" w14:textId="77777777" w:rsidTr="00377A4A">
        <w:trPr>
          <w:cantSplit/>
          <w:trHeight w:val="618"/>
        </w:trPr>
        <w:tc>
          <w:tcPr>
            <w:tcW w:w="3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FAE316A" w14:textId="77777777" w:rsidR="00AC0A6F" w:rsidRPr="00944618" w:rsidRDefault="00AC0A6F" w:rsidP="00372402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Cs w:val="20"/>
              </w:rPr>
            </w:pPr>
            <w:r w:rsidRPr="00944618">
              <w:rPr>
                <w:rFonts w:hint="eastAsia"/>
                <w:b/>
                <w:kern w:val="0"/>
                <w:szCs w:val="20"/>
              </w:rPr>
              <w:t>負債</w:t>
            </w:r>
          </w:p>
        </w:tc>
        <w:tc>
          <w:tcPr>
            <w:tcW w:w="154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AA9004" w14:textId="757FC814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25,673,902,704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63C17F" w14:textId="1F0C809F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25.76</w:t>
            </w:r>
          </w:p>
        </w:tc>
        <w:tc>
          <w:tcPr>
            <w:tcW w:w="155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2E906" w14:textId="7EF79DDB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23,891,803,343</w:t>
            </w:r>
          </w:p>
        </w:tc>
        <w:tc>
          <w:tcPr>
            <w:tcW w:w="74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B25463" w14:textId="67623C74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25.03</w:t>
            </w:r>
          </w:p>
        </w:tc>
        <w:tc>
          <w:tcPr>
            <w:tcW w:w="154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C3633" w14:textId="6B5F5732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1,782,099,361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298335F" w14:textId="11BC71EC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7.46</w:t>
            </w:r>
          </w:p>
        </w:tc>
      </w:tr>
      <w:tr w:rsidR="00377A4A" w:rsidRPr="00944618" w14:paraId="2DA2EAE8" w14:textId="77777777" w:rsidTr="00377A4A">
        <w:trPr>
          <w:cantSplit/>
          <w:trHeight w:val="618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CCF4DB" w14:textId="77777777" w:rsidR="00AC0A6F" w:rsidRPr="00944618" w:rsidRDefault="00AC0A6F" w:rsidP="00372402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流動負債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DA3B77" w14:textId="5EF2CBC6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11,158,305,004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283021" w14:textId="0F309952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11.20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CB2B0A" w14:textId="20D869B8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9,977,605,407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3F22A9" w14:textId="5AB32D45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10.45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2162F8" w14:textId="75D158E2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1,180,699,597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DE9911" w14:textId="23363074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11.83</w:t>
            </w:r>
          </w:p>
        </w:tc>
      </w:tr>
      <w:tr w:rsidR="00377A4A" w:rsidRPr="00944618" w14:paraId="6FB50367" w14:textId="77777777" w:rsidTr="00377A4A">
        <w:trPr>
          <w:cantSplit/>
          <w:trHeight w:val="618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1A95EE" w14:textId="77777777" w:rsidR="00AC0A6F" w:rsidRPr="00944618" w:rsidRDefault="00AC0A6F" w:rsidP="00372402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應付款項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F6A886" w14:textId="652B790C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8,097,445,168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ABE715" w14:textId="6F7E0BC7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8.13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CCF8A2" w14:textId="1DDF35B4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7,260,846,001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B16D3" w14:textId="25D48B92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7.61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576A6E" w14:textId="712D66D0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836,599,167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9AC643" w14:textId="035FC7D2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11.52</w:t>
            </w:r>
          </w:p>
        </w:tc>
      </w:tr>
      <w:tr w:rsidR="00377A4A" w:rsidRPr="00944618" w14:paraId="6599248D" w14:textId="77777777" w:rsidTr="00377A4A">
        <w:trPr>
          <w:cantSplit/>
          <w:trHeight w:val="618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508B6B" w14:textId="77777777" w:rsidR="00AC0A6F" w:rsidRPr="00944618" w:rsidRDefault="00AC0A6F" w:rsidP="00372402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預收款項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14B3B" w14:textId="5B6BA942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3,060,859,836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AFFB97" w14:textId="2C39C411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3.07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538B93" w14:textId="5029878B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2,716,759,406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1E5753" w14:textId="49B79B2C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2.85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08EB96" w14:textId="661EC165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344,100,430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42AAA4" w14:textId="7E4D7CF4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12.67</w:t>
            </w:r>
          </w:p>
        </w:tc>
      </w:tr>
      <w:tr w:rsidR="00377A4A" w:rsidRPr="00944618" w14:paraId="5D629588" w14:textId="77777777" w:rsidTr="00377A4A">
        <w:trPr>
          <w:cantSplit/>
          <w:trHeight w:val="618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80BC29" w14:textId="7FF7F87D" w:rsidR="00AC0A6F" w:rsidRPr="00944618" w:rsidRDefault="00AC0A6F" w:rsidP="00372402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spacing w:val="-6"/>
                <w:kern w:val="0"/>
                <w:sz w:val="22"/>
              </w:rPr>
              <w:t>長期負債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F4B30" w14:textId="3980ECC5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－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B41F32" w14:textId="2B9D3BA1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－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1D81D4" w14:textId="488A7C85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38,572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0A727E" w14:textId="0BB34008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0.00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D70265" w14:textId="469C8003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- 38,572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F83C67D" w14:textId="65798370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- 100.00</w:t>
            </w:r>
          </w:p>
        </w:tc>
      </w:tr>
      <w:tr w:rsidR="00377A4A" w:rsidRPr="00944618" w14:paraId="64D4A68C" w14:textId="77777777" w:rsidTr="00377A4A">
        <w:trPr>
          <w:cantSplit/>
          <w:trHeight w:val="618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0F605E" w14:textId="3057E96B" w:rsidR="00AC0A6F" w:rsidRPr="00944618" w:rsidRDefault="00AC0A6F" w:rsidP="00372402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kern w:val="0"/>
                <w:sz w:val="22"/>
                <w:szCs w:val="20"/>
              </w:rPr>
              <w:t>長期債務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F0C772" w14:textId="7EB00C6E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－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203D53" w14:textId="38B9FDC8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－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D7BFB" w14:textId="6F3B04DF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38,572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EA3C81" w14:textId="3E162115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0.00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1FDF0E" w14:textId="01F316E3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- 38,572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2BCECC9" w14:textId="51120B62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- 100.00</w:t>
            </w:r>
          </w:p>
        </w:tc>
      </w:tr>
      <w:tr w:rsidR="00377A4A" w:rsidRPr="00944618" w14:paraId="37F8B608" w14:textId="77777777" w:rsidTr="00377A4A">
        <w:trPr>
          <w:cantSplit/>
          <w:trHeight w:val="618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1C204C" w14:textId="77777777" w:rsidR="00AC0A6F" w:rsidRPr="00944618" w:rsidRDefault="00AC0A6F" w:rsidP="00372402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其他負債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FCCBE" w14:textId="3995BF06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14,515,597,700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E534A" w14:textId="3EBDAD04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14.57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E158D" w14:textId="4B3FDB9A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13,914,159,364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CD89A1" w14:textId="6A54E6E8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14.58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25C34D" w14:textId="5405D361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601,438,336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9C22455" w14:textId="35C6C1AE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4.32</w:t>
            </w:r>
          </w:p>
        </w:tc>
      </w:tr>
      <w:tr w:rsidR="00377A4A" w:rsidRPr="00944618" w14:paraId="78D58E04" w14:textId="77777777" w:rsidTr="00377A4A">
        <w:trPr>
          <w:cantSplit/>
          <w:trHeight w:val="618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6C32FC" w14:textId="77777777" w:rsidR="00AC0A6F" w:rsidRPr="00944618" w:rsidRDefault="00AC0A6F" w:rsidP="00372402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遞延負債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ECE4D5" w14:textId="354456E0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12,847,053,208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139FCF" w14:textId="4F892E2F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12.89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E6BFA3" w14:textId="74792BCF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12,021,579,563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52985F" w14:textId="7FF91251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12.59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C4B48" w14:textId="783537F6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825,473,645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4D0C9AC" w14:textId="154663D3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6.87</w:t>
            </w:r>
          </w:p>
        </w:tc>
      </w:tr>
      <w:tr w:rsidR="00377A4A" w:rsidRPr="00944618" w14:paraId="263C0965" w14:textId="77777777" w:rsidTr="00377A4A">
        <w:trPr>
          <w:cantSplit/>
          <w:trHeight w:val="618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B63B0C" w14:textId="77777777" w:rsidR="00AC0A6F" w:rsidRPr="00944618" w:rsidRDefault="00AC0A6F" w:rsidP="00372402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什項負債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03FE1E" w14:textId="172DE31A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1,668,544,492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8BF08" w14:textId="5984E9F6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1.67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0572BE" w14:textId="219F2189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1,892,579,801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0FBEE3" w14:textId="66D967CE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1.98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1AD876" w14:textId="1476DA1B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- 224,035,309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4EF2A71" w14:textId="640680F7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- 11.84</w:t>
            </w:r>
          </w:p>
        </w:tc>
      </w:tr>
      <w:tr w:rsidR="00377A4A" w:rsidRPr="00944618" w14:paraId="2102E9CE" w14:textId="77777777" w:rsidTr="00377A4A">
        <w:trPr>
          <w:cantSplit/>
          <w:trHeight w:val="618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412116" w14:textId="77777777" w:rsidR="00AC0A6F" w:rsidRPr="00944618" w:rsidRDefault="00AC0A6F" w:rsidP="00372402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Cs w:val="20"/>
              </w:rPr>
            </w:pPr>
            <w:r w:rsidRPr="00944618">
              <w:rPr>
                <w:rFonts w:hint="eastAsia"/>
                <w:b/>
                <w:kern w:val="0"/>
                <w:szCs w:val="20"/>
              </w:rPr>
              <w:t>淨值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9F2814" w14:textId="7FCB1A82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73,979,386,191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D14DFF" w14:textId="738E0C78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74.24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AA1B76" w14:textId="1968BD95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71,571,276,924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C3FF3" w14:textId="7855E64F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74.97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E556B" w14:textId="1FD1CAC7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2,408,109,267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CFFEBB9" w14:textId="604ABEAC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3.36</w:t>
            </w:r>
          </w:p>
        </w:tc>
      </w:tr>
      <w:tr w:rsidR="00377A4A" w:rsidRPr="00944618" w14:paraId="52ACB069" w14:textId="77777777" w:rsidTr="00377A4A">
        <w:trPr>
          <w:cantSplit/>
          <w:trHeight w:val="618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D05643" w14:textId="77777777" w:rsidR="00AC0A6F" w:rsidRPr="00944618" w:rsidRDefault="00AC0A6F" w:rsidP="00372402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基金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89F452" w14:textId="071300E2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60,176,520,645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EDF87" w14:textId="772027B9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60.39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8233E8" w14:textId="606D78A7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57,245,919,645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0E1A7C" w14:textId="271DFFDB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59.97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1ABA4C" w14:textId="5DBD5E0C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2,930,601,000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769D8BE" w14:textId="266D2EB6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5.12</w:t>
            </w:r>
          </w:p>
        </w:tc>
      </w:tr>
      <w:tr w:rsidR="00377A4A" w:rsidRPr="00944618" w14:paraId="738FDA17" w14:textId="77777777" w:rsidTr="00377A4A">
        <w:trPr>
          <w:cantSplit/>
          <w:trHeight w:val="618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F89F9C" w14:textId="77777777" w:rsidR="00AC0A6F" w:rsidRPr="00944618" w:rsidRDefault="00AC0A6F" w:rsidP="00372402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基金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0FF9FD" w14:textId="00CF8613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60,176,520,645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F64256" w14:textId="124A82B3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60.39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5BDEF2" w14:textId="31B623AA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57,245,919,645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84AD92" w14:textId="41BC6979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59.97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3BB10" w14:textId="1E698988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2,930,601,000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92C4CEC" w14:textId="623AB89D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5.12</w:t>
            </w:r>
          </w:p>
        </w:tc>
      </w:tr>
      <w:tr w:rsidR="00377A4A" w:rsidRPr="00944618" w14:paraId="62CBCEB6" w14:textId="77777777" w:rsidTr="00377A4A">
        <w:trPr>
          <w:cantSplit/>
          <w:trHeight w:val="618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AE94D2" w14:textId="77777777" w:rsidR="00AC0A6F" w:rsidRPr="00944618" w:rsidRDefault="00AC0A6F" w:rsidP="00372402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公積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02EDA" w14:textId="24B68014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8,806,282,201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62570E" w14:textId="54194B70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8.84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2A9A7" w14:textId="07424627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8,806,282,201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231EEC" w14:textId="0ECD4300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9.22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660081" w14:textId="7A2AC241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－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02E1440" w14:textId="0B0FF848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－</w:t>
            </w:r>
          </w:p>
        </w:tc>
      </w:tr>
      <w:tr w:rsidR="00377A4A" w:rsidRPr="00944618" w14:paraId="3B0D0EBF" w14:textId="77777777" w:rsidTr="00377A4A">
        <w:trPr>
          <w:cantSplit/>
          <w:trHeight w:val="618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C618CC" w14:textId="77777777" w:rsidR="00AC0A6F" w:rsidRPr="00944618" w:rsidRDefault="00AC0A6F" w:rsidP="00372402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資本公積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22D8A" w14:textId="7363FC6C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1,336,764,072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89E266" w14:textId="37361555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1.34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F1FAB" w14:textId="31FCFC06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1,336,764,072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EE14E" w14:textId="03BB87AC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1.40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61C51" w14:textId="48ECB8D2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－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2F924FE" w14:textId="5EEEC46C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－</w:t>
            </w:r>
          </w:p>
        </w:tc>
      </w:tr>
      <w:tr w:rsidR="00377A4A" w:rsidRPr="00944618" w14:paraId="4BA996B0" w14:textId="77777777" w:rsidTr="00377A4A">
        <w:trPr>
          <w:cantSplit/>
          <w:trHeight w:val="618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FB937E" w14:textId="77777777" w:rsidR="00AC0A6F" w:rsidRPr="00944618" w:rsidRDefault="00AC0A6F" w:rsidP="00372402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特別公積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564E60" w14:textId="524E5A5B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7,469,518,129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96741" w14:textId="00695C84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7.50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CB1329" w14:textId="06476A5B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7,469,518,129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AAF0F9" w14:textId="1A40AC24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7.82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B5B91" w14:textId="53663676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－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624C516" w14:textId="372F0F34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－</w:t>
            </w:r>
          </w:p>
        </w:tc>
      </w:tr>
      <w:tr w:rsidR="00377A4A" w:rsidRPr="00944618" w14:paraId="3D6A6130" w14:textId="77777777" w:rsidTr="00377A4A">
        <w:trPr>
          <w:cantSplit/>
          <w:trHeight w:val="618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06B288" w14:textId="77777777" w:rsidR="00AC0A6F" w:rsidRPr="00944618" w:rsidRDefault="00AC0A6F" w:rsidP="00372402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累積餘</w:t>
            </w:r>
            <w:proofErr w:type="gramStart"/>
            <w:r w:rsidRPr="00944618">
              <w:rPr>
                <w:rFonts w:hint="eastAsia"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FBE804" w14:textId="45902C66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4,996,146,096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00CEC7" w14:textId="032AD3FD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5.01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95C4B" w14:textId="0880CCA4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5,518,657,752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68556" w14:textId="789AB959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5.78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D5F0C8" w14:textId="4F8F7834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- 522,511,656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C831FDE" w14:textId="6D68C1AA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- 9.47</w:t>
            </w:r>
          </w:p>
        </w:tc>
      </w:tr>
      <w:tr w:rsidR="00377A4A" w:rsidRPr="00944618" w14:paraId="7634F4D8" w14:textId="77777777" w:rsidTr="00377A4A">
        <w:trPr>
          <w:cantSplit/>
          <w:trHeight w:val="618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1F4A9A" w14:textId="77777777" w:rsidR="00AC0A6F" w:rsidRPr="00944618" w:rsidRDefault="00AC0A6F" w:rsidP="00372402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累積賸餘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7DB976" w14:textId="6749364B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4,996,146,096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408A3B" w14:textId="770C6DB8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5.01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03D346" w14:textId="765FDF89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5,518,657,752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CCF61A" w14:textId="087EB936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5.78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0A1CD5" w14:textId="4BB16969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- 522,511,656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F010BF7" w14:textId="75EFEB3C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- 9.47</w:t>
            </w:r>
          </w:p>
        </w:tc>
      </w:tr>
      <w:tr w:rsidR="00377A4A" w:rsidRPr="00944618" w14:paraId="07E30334" w14:textId="77777777" w:rsidTr="00377A4A">
        <w:trPr>
          <w:cantSplit/>
          <w:trHeight w:val="618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A1F4CF" w14:textId="77777777" w:rsidR="00AC0A6F" w:rsidRPr="00944618" w:rsidRDefault="00AC0A6F" w:rsidP="00372402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淨值其他項目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398A3C" w14:textId="44B399B6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437,249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78DBE4" w14:textId="1F1FF81E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0.00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8873B" w14:textId="0F70FCA1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417,326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88AE43" w14:textId="7CDCF5F1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0.00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21348" w14:textId="3B61E739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19,923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7FAB449" w14:textId="5EF1E1FD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4.77</w:t>
            </w:r>
          </w:p>
        </w:tc>
      </w:tr>
      <w:tr w:rsidR="00377A4A" w:rsidRPr="00944618" w14:paraId="040260AF" w14:textId="77777777" w:rsidTr="00377A4A">
        <w:trPr>
          <w:cantSplit/>
          <w:trHeight w:val="618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FE9B96" w14:textId="77777777" w:rsidR="00AC0A6F" w:rsidRPr="00944618" w:rsidRDefault="00AC0A6F" w:rsidP="00372402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累積其他綜合餘</w:t>
            </w:r>
            <w:proofErr w:type="gramStart"/>
            <w:r w:rsidRPr="00944618">
              <w:rPr>
                <w:rFonts w:hint="eastAsia"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A39E17" w14:textId="03BE357C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437,249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F48E9B" w14:textId="04D17DE4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0.00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0F9744" w14:textId="275C9FFA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417,326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AE610" w14:textId="5AD13573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sz w:val="18"/>
                <w:szCs w:val="18"/>
              </w:rPr>
              <w:t>0.00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C8F642" w14:textId="3BAA6504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19,923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19C4B53" w14:textId="6E72A266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4.77</w:t>
            </w:r>
          </w:p>
        </w:tc>
      </w:tr>
      <w:tr w:rsidR="00377A4A" w:rsidRPr="00944618" w14:paraId="464C4CEF" w14:textId="77777777" w:rsidTr="00377A4A">
        <w:trPr>
          <w:cantSplit/>
          <w:trHeight w:val="624"/>
        </w:trPr>
        <w:tc>
          <w:tcPr>
            <w:tcW w:w="3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A43CF85" w14:textId="77777777" w:rsidR="00AC0A6F" w:rsidRPr="00944618" w:rsidRDefault="00AC0A6F" w:rsidP="00372402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Cs w:val="20"/>
              </w:rPr>
            </w:pPr>
            <w:r w:rsidRPr="00944618">
              <w:rPr>
                <w:rFonts w:hint="eastAsia"/>
                <w:b/>
                <w:kern w:val="0"/>
                <w:szCs w:val="20"/>
              </w:rPr>
              <w:t>合計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7D1920" w14:textId="3E3A7D27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99,653,288,895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39CB79" w14:textId="043F6FFD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3FBB8B" w14:textId="7C570E95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95,463,080,267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0AB47C" w14:textId="0A0933CE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BAF5F5" w14:textId="2CB4EA00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4,190,208,628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47A639C" w14:textId="159F9284" w:rsidR="00AC0A6F" w:rsidRPr="00377A4A" w:rsidRDefault="00AC0A6F" w:rsidP="00377A4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77A4A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4.39</w:t>
            </w:r>
          </w:p>
        </w:tc>
      </w:tr>
    </w:tbl>
    <w:p w14:paraId="783050ED" w14:textId="77777777" w:rsidR="0048157E" w:rsidRPr="00944618" w:rsidRDefault="0048157E" w:rsidP="00256BEA">
      <w:pPr>
        <w:spacing w:line="20" w:lineRule="exact"/>
        <w:ind w:firstLineChars="0" w:firstLine="0"/>
        <w:rPr>
          <w:sz w:val="2"/>
        </w:rPr>
      </w:pPr>
    </w:p>
    <w:sectPr w:rsidR="0048157E" w:rsidRPr="00944618" w:rsidSect="00E421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pgNumType w:start="52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5554F" w14:textId="77777777" w:rsidR="000D2929" w:rsidRDefault="000D2929" w:rsidP="0001579B">
      <w:pPr>
        <w:ind w:firstLine="480"/>
      </w:pPr>
      <w:r>
        <w:separator/>
      </w:r>
    </w:p>
  </w:endnote>
  <w:endnote w:type="continuationSeparator" w:id="0">
    <w:p w14:paraId="17F2F1C7" w14:textId="77777777" w:rsidR="000D2929" w:rsidRDefault="000D2929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A7025" w14:textId="77777777" w:rsidR="007E6970" w:rsidRDefault="007E6970" w:rsidP="00E42125">
    <w:pPr>
      <w:pStyle w:val="a5"/>
      <w:tabs>
        <w:tab w:val="clear" w:pos="4153"/>
        <w:tab w:val="clear" w:pos="8306"/>
      </w:tabs>
      <w:snapToGrid/>
      <w:ind w:firstLineChars="0"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62C77" w14:textId="77777777" w:rsidR="00D3466E" w:rsidRDefault="00D3466E" w:rsidP="00E42125">
    <w:pPr>
      <w:pStyle w:val="a5"/>
      <w:snapToGrid/>
      <w:ind w:firstLineChars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D5925" w14:textId="77777777" w:rsidR="007E6970" w:rsidRDefault="007E6970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52D56" w14:textId="77777777" w:rsidR="000D2929" w:rsidRDefault="000D2929" w:rsidP="0001579B">
      <w:pPr>
        <w:ind w:firstLine="480"/>
      </w:pPr>
      <w:r>
        <w:separator/>
      </w:r>
    </w:p>
  </w:footnote>
  <w:footnote w:type="continuationSeparator" w:id="0">
    <w:p w14:paraId="0A183496" w14:textId="77777777" w:rsidR="000D2929" w:rsidRDefault="000D2929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0519F" w14:textId="77777777" w:rsidR="007E6970" w:rsidRDefault="007E6970" w:rsidP="004626DB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E26E1" w14:textId="77777777" w:rsidR="007E6970" w:rsidRDefault="007E6970" w:rsidP="00466282">
    <w:pPr>
      <w:pStyle w:val="a3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C9701" w14:textId="77777777" w:rsidR="007E6970" w:rsidRDefault="007E6970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90B67"/>
    <w:multiLevelType w:val="hybridMultilevel"/>
    <w:tmpl w:val="21005FAC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CF839A1"/>
    <w:multiLevelType w:val="hybridMultilevel"/>
    <w:tmpl w:val="203269B2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D9B15B1"/>
    <w:multiLevelType w:val="hybridMultilevel"/>
    <w:tmpl w:val="CC987850"/>
    <w:lvl w:ilvl="0" w:tplc="2D02F1AA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5" w15:restartNumberingAfterBreak="0">
    <w:nsid w:val="11B915EA"/>
    <w:multiLevelType w:val="hybridMultilevel"/>
    <w:tmpl w:val="18FA9D54"/>
    <w:lvl w:ilvl="0" w:tplc="B4243EC4">
      <w:start w:val="1"/>
      <w:numFmt w:val="taiwaneseCountingThousand"/>
      <w:lvlText w:val="%1、"/>
      <w:lvlJc w:val="left"/>
      <w:pPr>
        <w:ind w:left="928" w:hanging="360"/>
      </w:pPr>
      <w:rPr>
        <w:rFonts w:hint="default"/>
        <w:b w:val="0"/>
        <w:sz w:val="32"/>
        <w:szCs w:val="32"/>
      </w:rPr>
    </w:lvl>
    <w:lvl w:ilvl="1" w:tplc="214CBB16">
      <w:start w:val="1"/>
      <w:numFmt w:val="taiwaneseCountingThousand"/>
      <w:lvlText w:val="(%2)"/>
      <w:lvlJc w:val="left"/>
      <w:pPr>
        <w:ind w:left="1560" w:hanging="1080"/>
      </w:pPr>
      <w:rPr>
        <w:rFonts w:hint="default"/>
        <w:b/>
        <w:shd w:val="clear" w:color="auto" w:fill="auto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8EC53CD"/>
    <w:multiLevelType w:val="hybridMultilevel"/>
    <w:tmpl w:val="F5A2F8A8"/>
    <w:lvl w:ilvl="0" w:tplc="D32AB088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A0C68E3"/>
    <w:multiLevelType w:val="hybridMultilevel"/>
    <w:tmpl w:val="300498B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7903BDE"/>
    <w:multiLevelType w:val="hybridMultilevel"/>
    <w:tmpl w:val="E6747F2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AF04F06"/>
    <w:multiLevelType w:val="hybridMultilevel"/>
    <w:tmpl w:val="B9FEF942"/>
    <w:lvl w:ilvl="0" w:tplc="E674944E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0CD34D5"/>
    <w:multiLevelType w:val="hybridMultilevel"/>
    <w:tmpl w:val="834C9FAA"/>
    <w:lvl w:ilvl="0" w:tplc="EDF8ECDE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9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2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3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4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FAE25DA"/>
    <w:multiLevelType w:val="hybridMultilevel"/>
    <w:tmpl w:val="ACC23C94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75BD15DB"/>
    <w:multiLevelType w:val="hybridMultilevel"/>
    <w:tmpl w:val="38D842AA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7C534FFC"/>
    <w:multiLevelType w:val="hybridMultilevel"/>
    <w:tmpl w:val="9ED4D39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7E0B4E88"/>
    <w:multiLevelType w:val="hybridMultilevel"/>
    <w:tmpl w:val="F884942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0"/>
  </w:num>
  <w:num w:numId="2">
    <w:abstractNumId w:val="14"/>
  </w:num>
  <w:num w:numId="3">
    <w:abstractNumId w:val="1"/>
  </w:num>
  <w:num w:numId="4">
    <w:abstractNumId w:val="13"/>
  </w:num>
  <w:num w:numId="5">
    <w:abstractNumId w:val="23"/>
  </w:num>
  <w:num w:numId="6">
    <w:abstractNumId w:val="4"/>
  </w:num>
  <w:num w:numId="7">
    <w:abstractNumId w:val="9"/>
  </w:num>
  <w:num w:numId="8">
    <w:abstractNumId w:val="26"/>
  </w:num>
  <w:num w:numId="9">
    <w:abstractNumId w:val="11"/>
  </w:num>
  <w:num w:numId="10">
    <w:abstractNumId w:val="19"/>
  </w:num>
  <w:num w:numId="11">
    <w:abstractNumId w:val="18"/>
  </w:num>
  <w:num w:numId="12">
    <w:abstractNumId w:val="24"/>
  </w:num>
  <w:num w:numId="13">
    <w:abstractNumId w:val="12"/>
  </w:num>
  <w:num w:numId="14">
    <w:abstractNumId w:val="10"/>
  </w:num>
  <w:num w:numId="15">
    <w:abstractNumId w:val="6"/>
  </w:num>
  <w:num w:numId="16">
    <w:abstractNumId w:val="21"/>
  </w:num>
  <w:num w:numId="17">
    <w:abstractNumId w:val="22"/>
  </w:num>
  <w:num w:numId="18">
    <w:abstractNumId w:val="3"/>
  </w:num>
  <w:num w:numId="19">
    <w:abstractNumId w:val="16"/>
  </w:num>
  <w:num w:numId="20">
    <w:abstractNumId w:val="7"/>
  </w:num>
  <w:num w:numId="21">
    <w:abstractNumId w:val="25"/>
  </w:num>
  <w:num w:numId="22">
    <w:abstractNumId w:val="15"/>
  </w:num>
  <w:num w:numId="23">
    <w:abstractNumId w:val="27"/>
  </w:num>
  <w:num w:numId="24">
    <w:abstractNumId w:val="28"/>
  </w:num>
  <w:num w:numId="25">
    <w:abstractNumId w:val="0"/>
  </w:num>
  <w:num w:numId="26">
    <w:abstractNumId w:val="17"/>
  </w:num>
  <w:num w:numId="27">
    <w:abstractNumId w:val="2"/>
  </w:num>
  <w:num w:numId="28">
    <w:abstractNumId w:val="8"/>
  </w:num>
  <w:num w:numId="29">
    <w:abstractNumId w:val="29"/>
  </w:num>
  <w:num w:numId="30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12289">
      <o:colormru v:ext="edit" colors="#cce6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7FB"/>
    <w:rsid w:val="00001137"/>
    <w:rsid w:val="00005D92"/>
    <w:rsid w:val="0000711D"/>
    <w:rsid w:val="00007CE4"/>
    <w:rsid w:val="000107B3"/>
    <w:rsid w:val="000135F8"/>
    <w:rsid w:val="00013CB1"/>
    <w:rsid w:val="000141D6"/>
    <w:rsid w:val="00014A70"/>
    <w:rsid w:val="0001579B"/>
    <w:rsid w:val="0001689E"/>
    <w:rsid w:val="00024585"/>
    <w:rsid w:val="00025EDB"/>
    <w:rsid w:val="00026090"/>
    <w:rsid w:val="000264F6"/>
    <w:rsid w:val="0002690B"/>
    <w:rsid w:val="00026A08"/>
    <w:rsid w:val="000329B3"/>
    <w:rsid w:val="00033348"/>
    <w:rsid w:val="000333DF"/>
    <w:rsid w:val="00036923"/>
    <w:rsid w:val="00042278"/>
    <w:rsid w:val="000476E1"/>
    <w:rsid w:val="00047C36"/>
    <w:rsid w:val="000506D8"/>
    <w:rsid w:val="000545C4"/>
    <w:rsid w:val="00060E0A"/>
    <w:rsid w:val="00064C82"/>
    <w:rsid w:val="0006755D"/>
    <w:rsid w:val="00067800"/>
    <w:rsid w:val="0007244C"/>
    <w:rsid w:val="00072CA8"/>
    <w:rsid w:val="000731DD"/>
    <w:rsid w:val="00073C00"/>
    <w:rsid w:val="0007491E"/>
    <w:rsid w:val="000757F1"/>
    <w:rsid w:val="0007595A"/>
    <w:rsid w:val="00076707"/>
    <w:rsid w:val="00077ACA"/>
    <w:rsid w:val="00081049"/>
    <w:rsid w:val="00081387"/>
    <w:rsid w:val="00081C95"/>
    <w:rsid w:val="000841D1"/>
    <w:rsid w:val="00084F94"/>
    <w:rsid w:val="0008733E"/>
    <w:rsid w:val="000916BE"/>
    <w:rsid w:val="00095D5C"/>
    <w:rsid w:val="0009665B"/>
    <w:rsid w:val="0009710B"/>
    <w:rsid w:val="000A084E"/>
    <w:rsid w:val="000A2709"/>
    <w:rsid w:val="000A29D8"/>
    <w:rsid w:val="000A6A13"/>
    <w:rsid w:val="000B223F"/>
    <w:rsid w:val="000B44D4"/>
    <w:rsid w:val="000B689E"/>
    <w:rsid w:val="000B6B6B"/>
    <w:rsid w:val="000B6E4C"/>
    <w:rsid w:val="000B7771"/>
    <w:rsid w:val="000B7D68"/>
    <w:rsid w:val="000C5458"/>
    <w:rsid w:val="000C75B1"/>
    <w:rsid w:val="000D2929"/>
    <w:rsid w:val="000D7207"/>
    <w:rsid w:val="000E0BF0"/>
    <w:rsid w:val="000E2C5D"/>
    <w:rsid w:val="000E5B11"/>
    <w:rsid w:val="000E752A"/>
    <w:rsid w:val="000F0636"/>
    <w:rsid w:val="000F06F4"/>
    <w:rsid w:val="000F4ECF"/>
    <w:rsid w:val="000F765D"/>
    <w:rsid w:val="00102B20"/>
    <w:rsid w:val="00102FAE"/>
    <w:rsid w:val="001040AA"/>
    <w:rsid w:val="00105B76"/>
    <w:rsid w:val="00107D1E"/>
    <w:rsid w:val="001131C0"/>
    <w:rsid w:val="00113436"/>
    <w:rsid w:val="00115376"/>
    <w:rsid w:val="001158DC"/>
    <w:rsid w:val="001175EF"/>
    <w:rsid w:val="00117A9B"/>
    <w:rsid w:val="00121356"/>
    <w:rsid w:val="001226FE"/>
    <w:rsid w:val="00122D65"/>
    <w:rsid w:val="001265E9"/>
    <w:rsid w:val="0012775A"/>
    <w:rsid w:val="0013447C"/>
    <w:rsid w:val="00136C6E"/>
    <w:rsid w:val="00141697"/>
    <w:rsid w:val="00141D52"/>
    <w:rsid w:val="00142088"/>
    <w:rsid w:val="00157A7A"/>
    <w:rsid w:val="00163A68"/>
    <w:rsid w:val="00163D2F"/>
    <w:rsid w:val="00164ABD"/>
    <w:rsid w:val="00167789"/>
    <w:rsid w:val="00170CA4"/>
    <w:rsid w:val="001715B0"/>
    <w:rsid w:val="001772C0"/>
    <w:rsid w:val="00180212"/>
    <w:rsid w:val="00181D04"/>
    <w:rsid w:val="0018530B"/>
    <w:rsid w:val="001921D7"/>
    <w:rsid w:val="001A21C1"/>
    <w:rsid w:val="001A4CFE"/>
    <w:rsid w:val="001A4E8A"/>
    <w:rsid w:val="001A609D"/>
    <w:rsid w:val="001A643C"/>
    <w:rsid w:val="001A646A"/>
    <w:rsid w:val="001A76F0"/>
    <w:rsid w:val="001B09A2"/>
    <w:rsid w:val="001B11E8"/>
    <w:rsid w:val="001B2BC3"/>
    <w:rsid w:val="001B4040"/>
    <w:rsid w:val="001B4E01"/>
    <w:rsid w:val="001B5641"/>
    <w:rsid w:val="001B5745"/>
    <w:rsid w:val="001B6125"/>
    <w:rsid w:val="001C003B"/>
    <w:rsid w:val="001C1597"/>
    <w:rsid w:val="001C18BE"/>
    <w:rsid w:val="001C37F3"/>
    <w:rsid w:val="001C74B6"/>
    <w:rsid w:val="001C7F68"/>
    <w:rsid w:val="001D1B15"/>
    <w:rsid w:val="001D1B7C"/>
    <w:rsid w:val="001D471C"/>
    <w:rsid w:val="001E039F"/>
    <w:rsid w:val="001E0943"/>
    <w:rsid w:val="001E1622"/>
    <w:rsid w:val="001E169F"/>
    <w:rsid w:val="001E4E2B"/>
    <w:rsid w:val="001F1764"/>
    <w:rsid w:val="001F41FF"/>
    <w:rsid w:val="001F42CB"/>
    <w:rsid w:val="001F5C71"/>
    <w:rsid w:val="001F6A5B"/>
    <w:rsid w:val="001F71E1"/>
    <w:rsid w:val="00206A02"/>
    <w:rsid w:val="002127CF"/>
    <w:rsid w:val="00214CC4"/>
    <w:rsid w:val="002164FB"/>
    <w:rsid w:val="00221ED9"/>
    <w:rsid w:val="0022432D"/>
    <w:rsid w:val="00225597"/>
    <w:rsid w:val="00233148"/>
    <w:rsid w:val="00233BD0"/>
    <w:rsid w:val="002345BC"/>
    <w:rsid w:val="00240D57"/>
    <w:rsid w:val="00242BC2"/>
    <w:rsid w:val="00243539"/>
    <w:rsid w:val="00244302"/>
    <w:rsid w:val="00244817"/>
    <w:rsid w:val="0024535D"/>
    <w:rsid w:val="00245F49"/>
    <w:rsid w:val="002522CC"/>
    <w:rsid w:val="00256BEA"/>
    <w:rsid w:val="002571E3"/>
    <w:rsid w:val="002578E8"/>
    <w:rsid w:val="00257A5C"/>
    <w:rsid w:val="00264BAA"/>
    <w:rsid w:val="00264EEF"/>
    <w:rsid w:val="00267776"/>
    <w:rsid w:val="0027317A"/>
    <w:rsid w:val="00273D65"/>
    <w:rsid w:val="00275FCF"/>
    <w:rsid w:val="0027752B"/>
    <w:rsid w:val="0028067F"/>
    <w:rsid w:val="00284015"/>
    <w:rsid w:val="00285399"/>
    <w:rsid w:val="00287064"/>
    <w:rsid w:val="0028767C"/>
    <w:rsid w:val="002909AF"/>
    <w:rsid w:val="00290CB3"/>
    <w:rsid w:val="002917D0"/>
    <w:rsid w:val="00291B92"/>
    <w:rsid w:val="00292FA1"/>
    <w:rsid w:val="00292FF3"/>
    <w:rsid w:val="0029432C"/>
    <w:rsid w:val="00297A08"/>
    <w:rsid w:val="002A0781"/>
    <w:rsid w:val="002A598F"/>
    <w:rsid w:val="002A65C8"/>
    <w:rsid w:val="002A7918"/>
    <w:rsid w:val="002B0BF3"/>
    <w:rsid w:val="002B2DF8"/>
    <w:rsid w:val="002B554A"/>
    <w:rsid w:val="002C1C47"/>
    <w:rsid w:val="002C40BE"/>
    <w:rsid w:val="002C50F3"/>
    <w:rsid w:val="002C593F"/>
    <w:rsid w:val="002C6181"/>
    <w:rsid w:val="002D2C6A"/>
    <w:rsid w:val="002D34E4"/>
    <w:rsid w:val="002D5CDE"/>
    <w:rsid w:val="002D6BE9"/>
    <w:rsid w:val="002E2539"/>
    <w:rsid w:val="002E2B11"/>
    <w:rsid w:val="002E3C09"/>
    <w:rsid w:val="002E4790"/>
    <w:rsid w:val="002E6106"/>
    <w:rsid w:val="002E781D"/>
    <w:rsid w:val="002F0FE8"/>
    <w:rsid w:val="002F2299"/>
    <w:rsid w:val="002F4A1D"/>
    <w:rsid w:val="002F6691"/>
    <w:rsid w:val="002F6CDC"/>
    <w:rsid w:val="002F70EF"/>
    <w:rsid w:val="002F7C87"/>
    <w:rsid w:val="003002B8"/>
    <w:rsid w:val="003016F5"/>
    <w:rsid w:val="003032BD"/>
    <w:rsid w:val="0030368B"/>
    <w:rsid w:val="00304C0E"/>
    <w:rsid w:val="00306054"/>
    <w:rsid w:val="00306988"/>
    <w:rsid w:val="003100A2"/>
    <w:rsid w:val="00310708"/>
    <w:rsid w:val="003113C0"/>
    <w:rsid w:val="00312248"/>
    <w:rsid w:val="00314579"/>
    <w:rsid w:val="00314DF2"/>
    <w:rsid w:val="00316C44"/>
    <w:rsid w:val="0032285C"/>
    <w:rsid w:val="00323764"/>
    <w:rsid w:val="0032556A"/>
    <w:rsid w:val="003268A9"/>
    <w:rsid w:val="003277EF"/>
    <w:rsid w:val="00327D9D"/>
    <w:rsid w:val="00331996"/>
    <w:rsid w:val="00332ADD"/>
    <w:rsid w:val="00341871"/>
    <w:rsid w:val="003420CF"/>
    <w:rsid w:val="00344053"/>
    <w:rsid w:val="00352DEB"/>
    <w:rsid w:val="003549DA"/>
    <w:rsid w:val="00356112"/>
    <w:rsid w:val="00363328"/>
    <w:rsid w:val="003640F8"/>
    <w:rsid w:val="003642DA"/>
    <w:rsid w:val="0037115F"/>
    <w:rsid w:val="00372402"/>
    <w:rsid w:val="00372D13"/>
    <w:rsid w:val="00373BE9"/>
    <w:rsid w:val="00374235"/>
    <w:rsid w:val="00376F0E"/>
    <w:rsid w:val="003778CE"/>
    <w:rsid w:val="00377A4A"/>
    <w:rsid w:val="00385608"/>
    <w:rsid w:val="003868B7"/>
    <w:rsid w:val="00386A4E"/>
    <w:rsid w:val="0038750C"/>
    <w:rsid w:val="00387B52"/>
    <w:rsid w:val="00392084"/>
    <w:rsid w:val="00396ED1"/>
    <w:rsid w:val="003A0153"/>
    <w:rsid w:val="003A04AB"/>
    <w:rsid w:val="003A0D1F"/>
    <w:rsid w:val="003B0077"/>
    <w:rsid w:val="003B23AA"/>
    <w:rsid w:val="003B5BC1"/>
    <w:rsid w:val="003B7FEF"/>
    <w:rsid w:val="003C4948"/>
    <w:rsid w:val="003C4B78"/>
    <w:rsid w:val="003C5F49"/>
    <w:rsid w:val="003C61BE"/>
    <w:rsid w:val="003D126D"/>
    <w:rsid w:val="003D2442"/>
    <w:rsid w:val="003D36DF"/>
    <w:rsid w:val="003D47A1"/>
    <w:rsid w:val="003E1D13"/>
    <w:rsid w:val="003E42AA"/>
    <w:rsid w:val="003E4F06"/>
    <w:rsid w:val="003E5650"/>
    <w:rsid w:val="003F0DA8"/>
    <w:rsid w:val="003F19D5"/>
    <w:rsid w:val="003F1F0E"/>
    <w:rsid w:val="003F1FEB"/>
    <w:rsid w:val="003F3146"/>
    <w:rsid w:val="00401A72"/>
    <w:rsid w:val="00401F53"/>
    <w:rsid w:val="00402325"/>
    <w:rsid w:val="00403A5F"/>
    <w:rsid w:val="00406C63"/>
    <w:rsid w:val="00410F9D"/>
    <w:rsid w:val="00411752"/>
    <w:rsid w:val="00412EE9"/>
    <w:rsid w:val="00412F9A"/>
    <w:rsid w:val="00414CD1"/>
    <w:rsid w:val="0041571C"/>
    <w:rsid w:val="004169BF"/>
    <w:rsid w:val="004221DC"/>
    <w:rsid w:val="00423006"/>
    <w:rsid w:val="004232FC"/>
    <w:rsid w:val="004242B2"/>
    <w:rsid w:val="004251C5"/>
    <w:rsid w:val="00425211"/>
    <w:rsid w:val="00426B2E"/>
    <w:rsid w:val="00427529"/>
    <w:rsid w:val="00431FA7"/>
    <w:rsid w:val="00432480"/>
    <w:rsid w:val="00432599"/>
    <w:rsid w:val="00437A88"/>
    <w:rsid w:val="00440B8A"/>
    <w:rsid w:val="00446EB1"/>
    <w:rsid w:val="00452113"/>
    <w:rsid w:val="004523EB"/>
    <w:rsid w:val="00452C8E"/>
    <w:rsid w:val="0045320E"/>
    <w:rsid w:val="0045338C"/>
    <w:rsid w:val="00454252"/>
    <w:rsid w:val="004550CA"/>
    <w:rsid w:val="0045673E"/>
    <w:rsid w:val="004567FF"/>
    <w:rsid w:val="00456B82"/>
    <w:rsid w:val="00456E6B"/>
    <w:rsid w:val="00460BEB"/>
    <w:rsid w:val="00460D1E"/>
    <w:rsid w:val="00461A8B"/>
    <w:rsid w:val="00461AFB"/>
    <w:rsid w:val="00461C9D"/>
    <w:rsid w:val="00462142"/>
    <w:rsid w:val="00462328"/>
    <w:rsid w:val="004626DB"/>
    <w:rsid w:val="004632C9"/>
    <w:rsid w:val="00463E8E"/>
    <w:rsid w:val="00463EF3"/>
    <w:rsid w:val="00464FBA"/>
    <w:rsid w:val="00466282"/>
    <w:rsid w:val="00471BE2"/>
    <w:rsid w:val="00474965"/>
    <w:rsid w:val="00474CF4"/>
    <w:rsid w:val="00477E7E"/>
    <w:rsid w:val="0048157E"/>
    <w:rsid w:val="00482B67"/>
    <w:rsid w:val="00483CC5"/>
    <w:rsid w:val="00484368"/>
    <w:rsid w:val="00484990"/>
    <w:rsid w:val="00491A51"/>
    <w:rsid w:val="0049509E"/>
    <w:rsid w:val="004A1360"/>
    <w:rsid w:val="004A2598"/>
    <w:rsid w:val="004A6C31"/>
    <w:rsid w:val="004B0A73"/>
    <w:rsid w:val="004B4C10"/>
    <w:rsid w:val="004B7DF6"/>
    <w:rsid w:val="004C093F"/>
    <w:rsid w:val="004C16C9"/>
    <w:rsid w:val="004C6B90"/>
    <w:rsid w:val="004C7D56"/>
    <w:rsid w:val="004D0D41"/>
    <w:rsid w:val="004D1446"/>
    <w:rsid w:val="004D2F84"/>
    <w:rsid w:val="004E3ECE"/>
    <w:rsid w:val="004E48E7"/>
    <w:rsid w:val="004E51A2"/>
    <w:rsid w:val="004E66AF"/>
    <w:rsid w:val="004E6D65"/>
    <w:rsid w:val="004F1285"/>
    <w:rsid w:val="004F4B27"/>
    <w:rsid w:val="004F4F72"/>
    <w:rsid w:val="004F5346"/>
    <w:rsid w:val="005005F9"/>
    <w:rsid w:val="005012EE"/>
    <w:rsid w:val="005023AE"/>
    <w:rsid w:val="00504BA4"/>
    <w:rsid w:val="00511A67"/>
    <w:rsid w:val="005142DC"/>
    <w:rsid w:val="00514914"/>
    <w:rsid w:val="005172D4"/>
    <w:rsid w:val="00520953"/>
    <w:rsid w:val="00520A54"/>
    <w:rsid w:val="00520C14"/>
    <w:rsid w:val="00523760"/>
    <w:rsid w:val="005260DE"/>
    <w:rsid w:val="0052628E"/>
    <w:rsid w:val="00526384"/>
    <w:rsid w:val="0052721F"/>
    <w:rsid w:val="00527DA3"/>
    <w:rsid w:val="00530E2F"/>
    <w:rsid w:val="005319FF"/>
    <w:rsid w:val="00533862"/>
    <w:rsid w:val="00535471"/>
    <w:rsid w:val="00535672"/>
    <w:rsid w:val="00540E7C"/>
    <w:rsid w:val="00543463"/>
    <w:rsid w:val="005454A6"/>
    <w:rsid w:val="00550E24"/>
    <w:rsid w:val="00550FE6"/>
    <w:rsid w:val="00553715"/>
    <w:rsid w:val="005542A3"/>
    <w:rsid w:val="005578A5"/>
    <w:rsid w:val="0056002E"/>
    <w:rsid w:val="0056013F"/>
    <w:rsid w:val="00562707"/>
    <w:rsid w:val="00563CBB"/>
    <w:rsid w:val="005641CA"/>
    <w:rsid w:val="005655D1"/>
    <w:rsid w:val="00565DD9"/>
    <w:rsid w:val="00566888"/>
    <w:rsid w:val="00566FF6"/>
    <w:rsid w:val="00570F40"/>
    <w:rsid w:val="00571487"/>
    <w:rsid w:val="00573CDD"/>
    <w:rsid w:val="00574735"/>
    <w:rsid w:val="0058199C"/>
    <w:rsid w:val="00582A09"/>
    <w:rsid w:val="00582EDD"/>
    <w:rsid w:val="00586818"/>
    <w:rsid w:val="00587DC6"/>
    <w:rsid w:val="005922F9"/>
    <w:rsid w:val="00596B5A"/>
    <w:rsid w:val="005A2C39"/>
    <w:rsid w:val="005A2E35"/>
    <w:rsid w:val="005A2E65"/>
    <w:rsid w:val="005A5D59"/>
    <w:rsid w:val="005B2D8D"/>
    <w:rsid w:val="005B5A42"/>
    <w:rsid w:val="005B68EE"/>
    <w:rsid w:val="005C1B3C"/>
    <w:rsid w:val="005C3D41"/>
    <w:rsid w:val="005C69EE"/>
    <w:rsid w:val="005C6F89"/>
    <w:rsid w:val="005D0FA0"/>
    <w:rsid w:val="005D1CFC"/>
    <w:rsid w:val="005D1D54"/>
    <w:rsid w:val="005D3ABF"/>
    <w:rsid w:val="005D4333"/>
    <w:rsid w:val="005D5222"/>
    <w:rsid w:val="005D7D3A"/>
    <w:rsid w:val="005E0512"/>
    <w:rsid w:val="005E197F"/>
    <w:rsid w:val="005E1A0B"/>
    <w:rsid w:val="005E3713"/>
    <w:rsid w:val="005E3D84"/>
    <w:rsid w:val="005E4BE5"/>
    <w:rsid w:val="005E5281"/>
    <w:rsid w:val="005E5A46"/>
    <w:rsid w:val="005F7597"/>
    <w:rsid w:val="006011C0"/>
    <w:rsid w:val="00602994"/>
    <w:rsid w:val="0060313B"/>
    <w:rsid w:val="00605DA0"/>
    <w:rsid w:val="006065A9"/>
    <w:rsid w:val="00607B73"/>
    <w:rsid w:val="00610CE2"/>
    <w:rsid w:val="006126D3"/>
    <w:rsid w:val="00615181"/>
    <w:rsid w:val="00616A4A"/>
    <w:rsid w:val="00617BFB"/>
    <w:rsid w:val="00622A6C"/>
    <w:rsid w:val="006230F9"/>
    <w:rsid w:val="00623178"/>
    <w:rsid w:val="00623E3D"/>
    <w:rsid w:val="00625430"/>
    <w:rsid w:val="00632E1A"/>
    <w:rsid w:val="00634EF3"/>
    <w:rsid w:val="00635A8D"/>
    <w:rsid w:val="00647AF9"/>
    <w:rsid w:val="00647F94"/>
    <w:rsid w:val="0065206D"/>
    <w:rsid w:val="00653699"/>
    <w:rsid w:val="00653713"/>
    <w:rsid w:val="00653FC3"/>
    <w:rsid w:val="00654405"/>
    <w:rsid w:val="006548B7"/>
    <w:rsid w:val="006558FF"/>
    <w:rsid w:val="00656AC6"/>
    <w:rsid w:val="0066230F"/>
    <w:rsid w:val="00664746"/>
    <w:rsid w:val="00664B68"/>
    <w:rsid w:val="00665868"/>
    <w:rsid w:val="00671123"/>
    <w:rsid w:val="00675224"/>
    <w:rsid w:val="006762A0"/>
    <w:rsid w:val="006774AA"/>
    <w:rsid w:val="00677B03"/>
    <w:rsid w:val="0068372F"/>
    <w:rsid w:val="006844DD"/>
    <w:rsid w:val="006847C1"/>
    <w:rsid w:val="00685E33"/>
    <w:rsid w:val="00687008"/>
    <w:rsid w:val="006875AB"/>
    <w:rsid w:val="006962E7"/>
    <w:rsid w:val="006973A5"/>
    <w:rsid w:val="006A3802"/>
    <w:rsid w:val="006A5DE8"/>
    <w:rsid w:val="006B2B67"/>
    <w:rsid w:val="006B2CB6"/>
    <w:rsid w:val="006B66C1"/>
    <w:rsid w:val="006B7EF2"/>
    <w:rsid w:val="006C45AD"/>
    <w:rsid w:val="006C4B46"/>
    <w:rsid w:val="006C552F"/>
    <w:rsid w:val="006D0354"/>
    <w:rsid w:val="006D0A8C"/>
    <w:rsid w:val="006D0EA6"/>
    <w:rsid w:val="006D6CD1"/>
    <w:rsid w:val="006D71B4"/>
    <w:rsid w:val="006D7F95"/>
    <w:rsid w:val="006E2EFB"/>
    <w:rsid w:val="006E3A30"/>
    <w:rsid w:val="006E40B4"/>
    <w:rsid w:val="006E4558"/>
    <w:rsid w:val="006E751B"/>
    <w:rsid w:val="006F052B"/>
    <w:rsid w:val="006F491C"/>
    <w:rsid w:val="00701103"/>
    <w:rsid w:val="0070265C"/>
    <w:rsid w:val="00703022"/>
    <w:rsid w:val="00703A80"/>
    <w:rsid w:val="00706A7F"/>
    <w:rsid w:val="00707161"/>
    <w:rsid w:val="00715356"/>
    <w:rsid w:val="00715C35"/>
    <w:rsid w:val="00715D14"/>
    <w:rsid w:val="007176C6"/>
    <w:rsid w:val="00721679"/>
    <w:rsid w:val="007217F9"/>
    <w:rsid w:val="00721993"/>
    <w:rsid w:val="00724D3B"/>
    <w:rsid w:val="00727167"/>
    <w:rsid w:val="007314A4"/>
    <w:rsid w:val="00734E33"/>
    <w:rsid w:val="00735734"/>
    <w:rsid w:val="0073684E"/>
    <w:rsid w:val="00740371"/>
    <w:rsid w:val="00740475"/>
    <w:rsid w:val="00740F67"/>
    <w:rsid w:val="00742FF0"/>
    <w:rsid w:val="00744BD1"/>
    <w:rsid w:val="0074590F"/>
    <w:rsid w:val="00746152"/>
    <w:rsid w:val="007464CA"/>
    <w:rsid w:val="00750E39"/>
    <w:rsid w:val="007538AE"/>
    <w:rsid w:val="007546EF"/>
    <w:rsid w:val="0075483C"/>
    <w:rsid w:val="00756459"/>
    <w:rsid w:val="00756B85"/>
    <w:rsid w:val="007577B1"/>
    <w:rsid w:val="00757E93"/>
    <w:rsid w:val="0076111E"/>
    <w:rsid w:val="00761C6A"/>
    <w:rsid w:val="00763A77"/>
    <w:rsid w:val="00767224"/>
    <w:rsid w:val="007712C9"/>
    <w:rsid w:val="0077179A"/>
    <w:rsid w:val="00783F14"/>
    <w:rsid w:val="0078627D"/>
    <w:rsid w:val="00787C21"/>
    <w:rsid w:val="00792982"/>
    <w:rsid w:val="007963F9"/>
    <w:rsid w:val="007A36DC"/>
    <w:rsid w:val="007A3C3C"/>
    <w:rsid w:val="007A47F6"/>
    <w:rsid w:val="007A5B74"/>
    <w:rsid w:val="007A66E9"/>
    <w:rsid w:val="007A6BCC"/>
    <w:rsid w:val="007A7B44"/>
    <w:rsid w:val="007B2509"/>
    <w:rsid w:val="007B68DE"/>
    <w:rsid w:val="007B7053"/>
    <w:rsid w:val="007C037B"/>
    <w:rsid w:val="007C5867"/>
    <w:rsid w:val="007C6C40"/>
    <w:rsid w:val="007D0559"/>
    <w:rsid w:val="007D0C7A"/>
    <w:rsid w:val="007D26A9"/>
    <w:rsid w:val="007D54F3"/>
    <w:rsid w:val="007D5F2F"/>
    <w:rsid w:val="007D64C5"/>
    <w:rsid w:val="007E09C1"/>
    <w:rsid w:val="007E5C86"/>
    <w:rsid w:val="007E6970"/>
    <w:rsid w:val="007E6D70"/>
    <w:rsid w:val="007E784A"/>
    <w:rsid w:val="007F3677"/>
    <w:rsid w:val="007F5B56"/>
    <w:rsid w:val="007F5F95"/>
    <w:rsid w:val="007F67D9"/>
    <w:rsid w:val="00801ACA"/>
    <w:rsid w:val="008024E8"/>
    <w:rsid w:val="00803891"/>
    <w:rsid w:val="00805B93"/>
    <w:rsid w:val="0080635A"/>
    <w:rsid w:val="008074C7"/>
    <w:rsid w:val="00807FD6"/>
    <w:rsid w:val="0081076A"/>
    <w:rsid w:val="00811DFA"/>
    <w:rsid w:val="00812E12"/>
    <w:rsid w:val="008147CE"/>
    <w:rsid w:val="00814844"/>
    <w:rsid w:val="00814983"/>
    <w:rsid w:val="00816B3C"/>
    <w:rsid w:val="0081713E"/>
    <w:rsid w:val="008174AD"/>
    <w:rsid w:val="008225D0"/>
    <w:rsid w:val="0082312F"/>
    <w:rsid w:val="00823C9E"/>
    <w:rsid w:val="00825E2B"/>
    <w:rsid w:val="008267CD"/>
    <w:rsid w:val="008300D6"/>
    <w:rsid w:val="00833095"/>
    <w:rsid w:val="0083437C"/>
    <w:rsid w:val="0083437F"/>
    <w:rsid w:val="00836C46"/>
    <w:rsid w:val="008406CC"/>
    <w:rsid w:val="00840BDF"/>
    <w:rsid w:val="00841DEE"/>
    <w:rsid w:val="00846ACA"/>
    <w:rsid w:val="00847772"/>
    <w:rsid w:val="008507B1"/>
    <w:rsid w:val="00850FA8"/>
    <w:rsid w:val="00852585"/>
    <w:rsid w:val="00852924"/>
    <w:rsid w:val="00855A63"/>
    <w:rsid w:val="008564A8"/>
    <w:rsid w:val="00856CF7"/>
    <w:rsid w:val="0087270B"/>
    <w:rsid w:val="008757D6"/>
    <w:rsid w:val="00876669"/>
    <w:rsid w:val="00876FD2"/>
    <w:rsid w:val="00877EC2"/>
    <w:rsid w:val="008803A7"/>
    <w:rsid w:val="00880CD5"/>
    <w:rsid w:val="00891DA8"/>
    <w:rsid w:val="00892A65"/>
    <w:rsid w:val="00895762"/>
    <w:rsid w:val="00897619"/>
    <w:rsid w:val="008A01E1"/>
    <w:rsid w:val="008A4C53"/>
    <w:rsid w:val="008A5061"/>
    <w:rsid w:val="008A5A0B"/>
    <w:rsid w:val="008A62A1"/>
    <w:rsid w:val="008A6314"/>
    <w:rsid w:val="008B1812"/>
    <w:rsid w:val="008C06B9"/>
    <w:rsid w:val="008C21ED"/>
    <w:rsid w:val="008C47A2"/>
    <w:rsid w:val="008C5390"/>
    <w:rsid w:val="008D0E64"/>
    <w:rsid w:val="008D1AF1"/>
    <w:rsid w:val="008D1E4B"/>
    <w:rsid w:val="008D2128"/>
    <w:rsid w:val="008D2C67"/>
    <w:rsid w:val="008D3ED7"/>
    <w:rsid w:val="008D484D"/>
    <w:rsid w:val="008D4CAE"/>
    <w:rsid w:val="008E5B45"/>
    <w:rsid w:val="008E75E9"/>
    <w:rsid w:val="008F07C6"/>
    <w:rsid w:val="008F3BC2"/>
    <w:rsid w:val="009016A5"/>
    <w:rsid w:val="00902015"/>
    <w:rsid w:val="00902108"/>
    <w:rsid w:val="009039E3"/>
    <w:rsid w:val="0090475E"/>
    <w:rsid w:val="0090488B"/>
    <w:rsid w:val="00904F96"/>
    <w:rsid w:val="0091014A"/>
    <w:rsid w:val="0091057F"/>
    <w:rsid w:val="009106B3"/>
    <w:rsid w:val="009123E9"/>
    <w:rsid w:val="009133EA"/>
    <w:rsid w:val="009144B7"/>
    <w:rsid w:val="00914FD0"/>
    <w:rsid w:val="00916D5B"/>
    <w:rsid w:val="00920B5B"/>
    <w:rsid w:val="00920DD9"/>
    <w:rsid w:val="00922DEA"/>
    <w:rsid w:val="009235B4"/>
    <w:rsid w:val="009243B2"/>
    <w:rsid w:val="00924EA2"/>
    <w:rsid w:val="0092544B"/>
    <w:rsid w:val="00930DAC"/>
    <w:rsid w:val="00931F1A"/>
    <w:rsid w:val="009402DE"/>
    <w:rsid w:val="00940726"/>
    <w:rsid w:val="0094188E"/>
    <w:rsid w:val="00944618"/>
    <w:rsid w:val="00944A16"/>
    <w:rsid w:val="009501BA"/>
    <w:rsid w:val="0095525C"/>
    <w:rsid w:val="00957FF4"/>
    <w:rsid w:val="00960BE3"/>
    <w:rsid w:val="009618F0"/>
    <w:rsid w:val="00962BB6"/>
    <w:rsid w:val="00963B82"/>
    <w:rsid w:val="00972A21"/>
    <w:rsid w:val="00974D9B"/>
    <w:rsid w:val="0097505B"/>
    <w:rsid w:val="00975F5F"/>
    <w:rsid w:val="00976424"/>
    <w:rsid w:val="009769D9"/>
    <w:rsid w:val="00981BB6"/>
    <w:rsid w:val="00984873"/>
    <w:rsid w:val="009850FC"/>
    <w:rsid w:val="009853FF"/>
    <w:rsid w:val="00985E58"/>
    <w:rsid w:val="00986699"/>
    <w:rsid w:val="00991981"/>
    <w:rsid w:val="00991DD6"/>
    <w:rsid w:val="009A07B4"/>
    <w:rsid w:val="009A0C5A"/>
    <w:rsid w:val="009A18CC"/>
    <w:rsid w:val="009A1C26"/>
    <w:rsid w:val="009A36BE"/>
    <w:rsid w:val="009A40B7"/>
    <w:rsid w:val="009A420B"/>
    <w:rsid w:val="009B1B40"/>
    <w:rsid w:val="009B435B"/>
    <w:rsid w:val="009B44DB"/>
    <w:rsid w:val="009B5321"/>
    <w:rsid w:val="009C0F13"/>
    <w:rsid w:val="009C1501"/>
    <w:rsid w:val="009C7A3D"/>
    <w:rsid w:val="009D108D"/>
    <w:rsid w:val="009D3DF6"/>
    <w:rsid w:val="009D4F1E"/>
    <w:rsid w:val="009D76B9"/>
    <w:rsid w:val="009E0133"/>
    <w:rsid w:val="009E2220"/>
    <w:rsid w:val="009E2FE0"/>
    <w:rsid w:val="009E4667"/>
    <w:rsid w:val="009E5B10"/>
    <w:rsid w:val="009E71FC"/>
    <w:rsid w:val="009F055B"/>
    <w:rsid w:val="009F542F"/>
    <w:rsid w:val="009F63A9"/>
    <w:rsid w:val="009F6AAF"/>
    <w:rsid w:val="009F6BF3"/>
    <w:rsid w:val="009F743D"/>
    <w:rsid w:val="00A0011F"/>
    <w:rsid w:val="00A00EE9"/>
    <w:rsid w:val="00A02FA3"/>
    <w:rsid w:val="00A12D7A"/>
    <w:rsid w:val="00A13110"/>
    <w:rsid w:val="00A13A88"/>
    <w:rsid w:val="00A14578"/>
    <w:rsid w:val="00A1723D"/>
    <w:rsid w:val="00A203D3"/>
    <w:rsid w:val="00A20973"/>
    <w:rsid w:val="00A20C64"/>
    <w:rsid w:val="00A21B44"/>
    <w:rsid w:val="00A24668"/>
    <w:rsid w:val="00A32DE4"/>
    <w:rsid w:val="00A336DF"/>
    <w:rsid w:val="00A352BA"/>
    <w:rsid w:val="00A36047"/>
    <w:rsid w:val="00A42B7B"/>
    <w:rsid w:val="00A4345D"/>
    <w:rsid w:val="00A5134B"/>
    <w:rsid w:val="00A51464"/>
    <w:rsid w:val="00A528EF"/>
    <w:rsid w:val="00A54109"/>
    <w:rsid w:val="00A72E47"/>
    <w:rsid w:val="00A74B20"/>
    <w:rsid w:val="00A75575"/>
    <w:rsid w:val="00A769F6"/>
    <w:rsid w:val="00A80BF7"/>
    <w:rsid w:val="00A843DB"/>
    <w:rsid w:val="00A845B6"/>
    <w:rsid w:val="00A84FD1"/>
    <w:rsid w:val="00A868ED"/>
    <w:rsid w:val="00A8797E"/>
    <w:rsid w:val="00A9127D"/>
    <w:rsid w:val="00A96303"/>
    <w:rsid w:val="00A96DAC"/>
    <w:rsid w:val="00AA03DE"/>
    <w:rsid w:val="00AA32B3"/>
    <w:rsid w:val="00AA3988"/>
    <w:rsid w:val="00AA4807"/>
    <w:rsid w:val="00AA4B19"/>
    <w:rsid w:val="00AA7382"/>
    <w:rsid w:val="00AB1690"/>
    <w:rsid w:val="00AB4FDE"/>
    <w:rsid w:val="00AB6064"/>
    <w:rsid w:val="00AC0A6F"/>
    <w:rsid w:val="00AC0F68"/>
    <w:rsid w:val="00AC11B1"/>
    <w:rsid w:val="00AC2B4D"/>
    <w:rsid w:val="00AC3DBE"/>
    <w:rsid w:val="00AC414D"/>
    <w:rsid w:val="00AC53F3"/>
    <w:rsid w:val="00AC67E2"/>
    <w:rsid w:val="00AC70E9"/>
    <w:rsid w:val="00AC7C4D"/>
    <w:rsid w:val="00AD00E6"/>
    <w:rsid w:val="00AD1A15"/>
    <w:rsid w:val="00AD2F8D"/>
    <w:rsid w:val="00AD32AB"/>
    <w:rsid w:val="00AE13A2"/>
    <w:rsid w:val="00AE1904"/>
    <w:rsid w:val="00AE1B68"/>
    <w:rsid w:val="00AE28B3"/>
    <w:rsid w:val="00AE3C9E"/>
    <w:rsid w:val="00AF094A"/>
    <w:rsid w:val="00AF1582"/>
    <w:rsid w:val="00AF50C9"/>
    <w:rsid w:val="00AF56B4"/>
    <w:rsid w:val="00AF6937"/>
    <w:rsid w:val="00AF75E6"/>
    <w:rsid w:val="00AF7AC5"/>
    <w:rsid w:val="00AF7B37"/>
    <w:rsid w:val="00B00C06"/>
    <w:rsid w:val="00B02661"/>
    <w:rsid w:val="00B03559"/>
    <w:rsid w:val="00B0492E"/>
    <w:rsid w:val="00B04C59"/>
    <w:rsid w:val="00B064EB"/>
    <w:rsid w:val="00B07C6A"/>
    <w:rsid w:val="00B07DD7"/>
    <w:rsid w:val="00B11757"/>
    <w:rsid w:val="00B11983"/>
    <w:rsid w:val="00B11D8D"/>
    <w:rsid w:val="00B13E5E"/>
    <w:rsid w:val="00B140C4"/>
    <w:rsid w:val="00B14418"/>
    <w:rsid w:val="00B14CEA"/>
    <w:rsid w:val="00B22E44"/>
    <w:rsid w:val="00B22F74"/>
    <w:rsid w:val="00B243E0"/>
    <w:rsid w:val="00B25208"/>
    <w:rsid w:val="00B26F4D"/>
    <w:rsid w:val="00B2767B"/>
    <w:rsid w:val="00B30494"/>
    <w:rsid w:val="00B30F62"/>
    <w:rsid w:val="00B31C7D"/>
    <w:rsid w:val="00B33032"/>
    <w:rsid w:val="00B41611"/>
    <w:rsid w:val="00B420A9"/>
    <w:rsid w:val="00B436DA"/>
    <w:rsid w:val="00B449F7"/>
    <w:rsid w:val="00B5033C"/>
    <w:rsid w:val="00B5277C"/>
    <w:rsid w:val="00B5457E"/>
    <w:rsid w:val="00B562E7"/>
    <w:rsid w:val="00B60C54"/>
    <w:rsid w:val="00B6173E"/>
    <w:rsid w:val="00B61F7F"/>
    <w:rsid w:val="00B62DA0"/>
    <w:rsid w:val="00B64681"/>
    <w:rsid w:val="00B64BBA"/>
    <w:rsid w:val="00B65ED0"/>
    <w:rsid w:val="00B67B30"/>
    <w:rsid w:val="00B73576"/>
    <w:rsid w:val="00B7450D"/>
    <w:rsid w:val="00B755ED"/>
    <w:rsid w:val="00B76DE8"/>
    <w:rsid w:val="00B80CC3"/>
    <w:rsid w:val="00B8497C"/>
    <w:rsid w:val="00B85A8A"/>
    <w:rsid w:val="00B87049"/>
    <w:rsid w:val="00B8710D"/>
    <w:rsid w:val="00B92A7F"/>
    <w:rsid w:val="00B93234"/>
    <w:rsid w:val="00B93D48"/>
    <w:rsid w:val="00B95F4C"/>
    <w:rsid w:val="00B96A01"/>
    <w:rsid w:val="00BA0F33"/>
    <w:rsid w:val="00BA4EAB"/>
    <w:rsid w:val="00BB3B13"/>
    <w:rsid w:val="00BB4D11"/>
    <w:rsid w:val="00BB57D3"/>
    <w:rsid w:val="00BC0309"/>
    <w:rsid w:val="00BC3F65"/>
    <w:rsid w:val="00BC722F"/>
    <w:rsid w:val="00BD07AA"/>
    <w:rsid w:val="00BD6580"/>
    <w:rsid w:val="00BD79E2"/>
    <w:rsid w:val="00BE2295"/>
    <w:rsid w:val="00BE280D"/>
    <w:rsid w:val="00BF50DB"/>
    <w:rsid w:val="00BF6FA7"/>
    <w:rsid w:val="00BF7FB0"/>
    <w:rsid w:val="00C02A45"/>
    <w:rsid w:val="00C0428C"/>
    <w:rsid w:val="00C11AC3"/>
    <w:rsid w:val="00C13A55"/>
    <w:rsid w:val="00C17778"/>
    <w:rsid w:val="00C1791C"/>
    <w:rsid w:val="00C230CC"/>
    <w:rsid w:val="00C24C0D"/>
    <w:rsid w:val="00C24C10"/>
    <w:rsid w:val="00C24F15"/>
    <w:rsid w:val="00C2612C"/>
    <w:rsid w:val="00C26419"/>
    <w:rsid w:val="00C26633"/>
    <w:rsid w:val="00C26FBD"/>
    <w:rsid w:val="00C27F11"/>
    <w:rsid w:val="00C301C5"/>
    <w:rsid w:val="00C30F17"/>
    <w:rsid w:val="00C329B0"/>
    <w:rsid w:val="00C33A47"/>
    <w:rsid w:val="00C347AD"/>
    <w:rsid w:val="00C41FCB"/>
    <w:rsid w:val="00C428C9"/>
    <w:rsid w:val="00C42EF1"/>
    <w:rsid w:val="00C43A13"/>
    <w:rsid w:val="00C43F43"/>
    <w:rsid w:val="00C44BA8"/>
    <w:rsid w:val="00C45C55"/>
    <w:rsid w:val="00C46258"/>
    <w:rsid w:val="00C471AB"/>
    <w:rsid w:val="00C47FA7"/>
    <w:rsid w:val="00C50A8A"/>
    <w:rsid w:val="00C52DFD"/>
    <w:rsid w:val="00C54D87"/>
    <w:rsid w:val="00C60892"/>
    <w:rsid w:val="00C6296C"/>
    <w:rsid w:val="00C644EC"/>
    <w:rsid w:val="00C64E15"/>
    <w:rsid w:val="00C65E09"/>
    <w:rsid w:val="00C67F6A"/>
    <w:rsid w:val="00C72DB3"/>
    <w:rsid w:val="00C76AA4"/>
    <w:rsid w:val="00C77E52"/>
    <w:rsid w:val="00C838E1"/>
    <w:rsid w:val="00C85C8C"/>
    <w:rsid w:val="00C869EA"/>
    <w:rsid w:val="00CA015E"/>
    <w:rsid w:val="00CA1F71"/>
    <w:rsid w:val="00CA2DC2"/>
    <w:rsid w:val="00CA7CDC"/>
    <w:rsid w:val="00CB2268"/>
    <w:rsid w:val="00CB4007"/>
    <w:rsid w:val="00CB5DD1"/>
    <w:rsid w:val="00CB5EA4"/>
    <w:rsid w:val="00CB73FE"/>
    <w:rsid w:val="00CC340D"/>
    <w:rsid w:val="00CC364B"/>
    <w:rsid w:val="00CC5204"/>
    <w:rsid w:val="00CC62B6"/>
    <w:rsid w:val="00CC6BCB"/>
    <w:rsid w:val="00CD4C3D"/>
    <w:rsid w:val="00CE06EA"/>
    <w:rsid w:val="00CE1CDA"/>
    <w:rsid w:val="00CE5299"/>
    <w:rsid w:val="00CE62CA"/>
    <w:rsid w:val="00CE7B2E"/>
    <w:rsid w:val="00CF52BC"/>
    <w:rsid w:val="00CF7D13"/>
    <w:rsid w:val="00D0076A"/>
    <w:rsid w:val="00D0234A"/>
    <w:rsid w:val="00D02773"/>
    <w:rsid w:val="00D0751A"/>
    <w:rsid w:val="00D16C33"/>
    <w:rsid w:val="00D17B45"/>
    <w:rsid w:val="00D202B4"/>
    <w:rsid w:val="00D22E25"/>
    <w:rsid w:val="00D2373E"/>
    <w:rsid w:val="00D23B1E"/>
    <w:rsid w:val="00D249DD"/>
    <w:rsid w:val="00D2518D"/>
    <w:rsid w:val="00D30EED"/>
    <w:rsid w:val="00D31552"/>
    <w:rsid w:val="00D31B7C"/>
    <w:rsid w:val="00D3466E"/>
    <w:rsid w:val="00D374AB"/>
    <w:rsid w:val="00D4025F"/>
    <w:rsid w:val="00D403C5"/>
    <w:rsid w:val="00D41C2F"/>
    <w:rsid w:val="00D44860"/>
    <w:rsid w:val="00D4509F"/>
    <w:rsid w:val="00D47383"/>
    <w:rsid w:val="00D529E5"/>
    <w:rsid w:val="00D547FB"/>
    <w:rsid w:val="00D5556C"/>
    <w:rsid w:val="00D55AA2"/>
    <w:rsid w:val="00D6067F"/>
    <w:rsid w:val="00D62218"/>
    <w:rsid w:val="00D62436"/>
    <w:rsid w:val="00D670A8"/>
    <w:rsid w:val="00D711D6"/>
    <w:rsid w:val="00D71A55"/>
    <w:rsid w:val="00D74B86"/>
    <w:rsid w:val="00D7511F"/>
    <w:rsid w:val="00D751C6"/>
    <w:rsid w:val="00D77473"/>
    <w:rsid w:val="00D830D9"/>
    <w:rsid w:val="00D830F7"/>
    <w:rsid w:val="00D83DE8"/>
    <w:rsid w:val="00D84CB7"/>
    <w:rsid w:val="00D86201"/>
    <w:rsid w:val="00D9428C"/>
    <w:rsid w:val="00D96CED"/>
    <w:rsid w:val="00D96D79"/>
    <w:rsid w:val="00D96E70"/>
    <w:rsid w:val="00DA2446"/>
    <w:rsid w:val="00DA348C"/>
    <w:rsid w:val="00DA3D3E"/>
    <w:rsid w:val="00DA5BC1"/>
    <w:rsid w:val="00DA7388"/>
    <w:rsid w:val="00DA7AF8"/>
    <w:rsid w:val="00DB02EF"/>
    <w:rsid w:val="00DB30C5"/>
    <w:rsid w:val="00DC0EDF"/>
    <w:rsid w:val="00DC2C8C"/>
    <w:rsid w:val="00DC3DA6"/>
    <w:rsid w:val="00DC47DE"/>
    <w:rsid w:val="00DC714B"/>
    <w:rsid w:val="00DD4EAF"/>
    <w:rsid w:val="00DD6111"/>
    <w:rsid w:val="00DE01AD"/>
    <w:rsid w:val="00DE2FED"/>
    <w:rsid w:val="00DE458F"/>
    <w:rsid w:val="00DE741F"/>
    <w:rsid w:val="00DE7A41"/>
    <w:rsid w:val="00DF00D8"/>
    <w:rsid w:val="00E0531C"/>
    <w:rsid w:val="00E071F8"/>
    <w:rsid w:val="00E1080E"/>
    <w:rsid w:val="00E162E7"/>
    <w:rsid w:val="00E20E50"/>
    <w:rsid w:val="00E26605"/>
    <w:rsid w:val="00E26B1D"/>
    <w:rsid w:val="00E30A57"/>
    <w:rsid w:val="00E30D37"/>
    <w:rsid w:val="00E34D31"/>
    <w:rsid w:val="00E41474"/>
    <w:rsid w:val="00E42125"/>
    <w:rsid w:val="00E451BE"/>
    <w:rsid w:val="00E45EE6"/>
    <w:rsid w:val="00E475D6"/>
    <w:rsid w:val="00E50019"/>
    <w:rsid w:val="00E531BD"/>
    <w:rsid w:val="00E53605"/>
    <w:rsid w:val="00E53ED6"/>
    <w:rsid w:val="00E544FA"/>
    <w:rsid w:val="00E550FC"/>
    <w:rsid w:val="00E572E3"/>
    <w:rsid w:val="00E57764"/>
    <w:rsid w:val="00E61B61"/>
    <w:rsid w:val="00E622FD"/>
    <w:rsid w:val="00E6256F"/>
    <w:rsid w:val="00E6273D"/>
    <w:rsid w:val="00E62855"/>
    <w:rsid w:val="00E62FD2"/>
    <w:rsid w:val="00E64FB4"/>
    <w:rsid w:val="00E67A2F"/>
    <w:rsid w:val="00E7202C"/>
    <w:rsid w:val="00E74FA7"/>
    <w:rsid w:val="00E80DA2"/>
    <w:rsid w:val="00E82788"/>
    <w:rsid w:val="00E84B35"/>
    <w:rsid w:val="00E905E3"/>
    <w:rsid w:val="00E90FB6"/>
    <w:rsid w:val="00E91C78"/>
    <w:rsid w:val="00E9204D"/>
    <w:rsid w:val="00E9381B"/>
    <w:rsid w:val="00E953C5"/>
    <w:rsid w:val="00E958A5"/>
    <w:rsid w:val="00EA02C9"/>
    <w:rsid w:val="00EA12FB"/>
    <w:rsid w:val="00EA2E03"/>
    <w:rsid w:val="00EA41CB"/>
    <w:rsid w:val="00EA4C58"/>
    <w:rsid w:val="00EA7B2B"/>
    <w:rsid w:val="00EA7F9C"/>
    <w:rsid w:val="00EB4B3B"/>
    <w:rsid w:val="00EB64D3"/>
    <w:rsid w:val="00EC15D4"/>
    <w:rsid w:val="00EC216F"/>
    <w:rsid w:val="00EC445F"/>
    <w:rsid w:val="00EC56C2"/>
    <w:rsid w:val="00EC6805"/>
    <w:rsid w:val="00EC7EDD"/>
    <w:rsid w:val="00ED0E96"/>
    <w:rsid w:val="00ED17E0"/>
    <w:rsid w:val="00ED57B4"/>
    <w:rsid w:val="00ED5912"/>
    <w:rsid w:val="00ED634C"/>
    <w:rsid w:val="00EE11F9"/>
    <w:rsid w:val="00EE1A94"/>
    <w:rsid w:val="00EE1B9E"/>
    <w:rsid w:val="00EE393E"/>
    <w:rsid w:val="00EE6B7A"/>
    <w:rsid w:val="00EE6D4B"/>
    <w:rsid w:val="00EE7A5B"/>
    <w:rsid w:val="00EF023E"/>
    <w:rsid w:val="00EF04B5"/>
    <w:rsid w:val="00EF22E4"/>
    <w:rsid w:val="00EF267B"/>
    <w:rsid w:val="00EF3743"/>
    <w:rsid w:val="00EF39F7"/>
    <w:rsid w:val="00EF539A"/>
    <w:rsid w:val="00EF5DDB"/>
    <w:rsid w:val="00EF71B7"/>
    <w:rsid w:val="00EF7836"/>
    <w:rsid w:val="00EF7906"/>
    <w:rsid w:val="00F02F97"/>
    <w:rsid w:val="00F043FD"/>
    <w:rsid w:val="00F068AA"/>
    <w:rsid w:val="00F126EA"/>
    <w:rsid w:val="00F12AC0"/>
    <w:rsid w:val="00F12C08"/>
    <w:rsid w:val="00F14A55"/>
    <w:rsid w:val="00F14EB7"/>
    <w:rsid w:val="00F15D72"/>
    <w:rsid w:val="00F21BC6"/>
    <w:rsid w:val="00F25D83"/>
    <w:rsid w:val="00F26E37"/>
    <w:rsid w:val="00F27C19"/>
    <w:rsid w:val="00F35050"/>
    <w:rsid w:val="00F353A3"/>
    <w:rsid w:val="00F35A72"/>
    <w:rsid w:val="00F4356B"/>
    <w:rsid w:val="00F470DD"/>
    <w:rsid w:val="00F47A23"/>
    <w:rsid w:val="00F47EE7"/>
    <w:rsid w:val="00F50A7F"/>
    <w:rsid w:val="00F51812"/>
    <w:rsid w:val="00F51CD2"/>
    <w:rsid w:val="00F520CD"/>
    <w:rsid w:val="00F55426"/>
    <w:rsid w:val="00F55C23"/>
    <w:rsid w:val="00F57462"/>
    <w:rsid w:val="00F60FCD"/>
    <w:rsid w:val="00F62F77"/>
    <w:rsid w:val="00F634A2"/>
    <w:rsid w:val="00F653B4"/>
    <w:rsid w:val="00F65903"/>
    <w:rsid w:val="00F66031"/>
    <w:rsid w:val="00F67486"/>
    <w:rsid w:val="00F70FD0"/>
    <w:rsid w:val="00F73AC6"/>
    <w:rsid w:val="00F80E0D"/>
    <w:rsid w:val="00F82DE6"/>
    <w:rsid w:val="00F85C37"/>
    <w:rsid w:val="00F91344"/>
    <w:rsid w:val="00F91938"/>
    <w:rsid w:val="00F970B2"/>
    <w:rsid w:val="00F97BD0"/>
    <w:rsid w:val="00FA497E"/>
    <w:rsid w:val="00FA55EA"/>
    <w:rsid w:val="00FA5747"/>
    <w:rsid w:val="00FA7CDC"/>
    <w:rsid w:val="00FB158C"/>
    <w:rsid w:val="00FB4F90"/>
    <w:rsid w:val="00FC0165"/>
    <w:rsid w:val="00FC755D"/>
    <w:rsid w:val="00FD69E4"/>
    <w:rsid w:val="00FD6B76"/>
    <w:rsid w:val="00FD7155"/>
    <w:rsid w:val="00FD7896"/>
    <w:rsid w:val="00FE054F"/>
    <w:rsid w:val="00FE1927"/>
    <w:rsid w:val="00FE1BEA"/>
    <w:rsid w:val="00FE1C98"/>
    <w:rsid w:val="00FE3D25"/>
    <w:rsid w:val="00FE5CA7"/>
    <w:rsid w:val="00FE5CC9"/>
    <w:rsid w:val="00FF0812"/>
    <w:rsid w:val="00FF2722"/>
    <w:rsid w:val="00FF3870"/>
    <w:rsid w:val="00FF5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o:colormru v:ext="edit" colors="#cce6dc"/>
      <o:colormenu v:ext="edit" fillcolor="none"/>
    </o:shapedefaults>
    <o:shapelayout v:ext="edit">
      <o:idmap v:ext="edit" data="1"/>
    </o:shapelayout>
  </w:shapeDefaults>
  <w:decimalSymbol w:val="."/>
  <w:listSeparator w:val=","/>
  <w14:docId w14:val="4EECB9F9"/>
  <w15:docId w15:val="{2F8C4808-2101-46B6-BB92-B6B35308E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471C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qFormat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qFormat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aliases w:val="本文-表格摘要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aliases w:val="本文-表格摘要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link w:val="afd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10116P">
    <w:name w:val="3廳_T01表頭標題01_16P標楷"/>
    <w:qFormat/>
    <w:rsid w:val="007538AE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216P">
    <w:name w:val="3廳_T01表頭標題02_16P標楷"/>
    <w:basedOn w:val="a"/>
    <w:qFormat/>
    <w:rsid w:val="007538AE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7538AE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7538AE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7538AE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7538AE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7538AE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7538AE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7538AE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character" w:customStyle="1" w:styleId="3T04">
    <w:name w:val="3廳_T04表格數字_新細明"/>
    <w:basedOn w:val="a0"/>
    <w:uiPriority w:val="1"/>
    <w:qFormat/>
    <w:rsid w:val="007538AE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7538AE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7538AE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7538AE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7538AE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7538AE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7538AE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7538AE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7538AE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7538AE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7538AE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7538AE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T0303110P3">
    <w:name w:val="3廳_T03表格註內文03_1._10P(縮3字)"/>
    <w:qFormat/>
    <w:rsid w:val="007538AE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101A16P851">
    <w:name w:val="3廳_T01表頭標題01A_16P標楷85%緊縮1以上"/>
    <w:basedOn w:val="3T010116P"/>
    <w:qFormat/>
    <w:rsid w:val="007538AE"/>
    <w:rPr>
      <w:spacing w:val="-28"/>
      <w:w w:val="85"/>
    </w:rPr>
  </w:style>
  <w:style w:type="paragraph" w:customStyle="1" w:styleId="3LT010116P">
    <w:name w:val="3廳_LT01表頭標題01_16P標楷"/>
    <w:basedOn w:val="3T010116P"/>
    <w:qFormat/>
    <w:rsid w:val="002F6691"/>
    <w:pPr>
      <w:tabs>
        <w:tab w:val="clear" w:pos="540"/>
        <w:tab w:val="clear" w:pos="4800"/>
      </w:tabs>
      <w:ind w:left="2098"/>
      <w:jc w:val="left"/>
    </w:pPr>
  </w:style>
  <w:style w:type="character" w:styleId="afe">
    <w:name w:val="page number"/>
    <w:basedOn w:val="a0"/>
    <w:semiHidden/>
    <w:rsid w:val="0048157E"/>
  </w:style>
  <w:style w:type="paragraph" w:customStyle="1" w:styleId="aff">
    <w:name w:val="註"/>
    <w:basedOn w:val="a"/>
    <w:rsid w:val="0048157E"/>
    <w:pPr>
      <w:widowControl w:val="0"/>
      <w:overflowPunct/>
      <w:spacing w:line="280" w:lineRule="exact"/>
      <w:ind w:leftChars="20" w:left="20" w:firstLineChars="0" w:firstLine="0"/>
    </w:pPr>
    <w:rPr>
      <w:rFonts w:hAnsi="Times New Roman" w:cs="Times New Roman"/>
      <w:sz w:val="18"/>
    </w:rPr>
  </w:style>
  <w:style w:type="paragraph" w:customStyle="1" w:styleId="3041">
    <w:name w:val="3廳_內文04_Ｏ"/>
    <w:qFormat/>
    <w:rsid w:val="0048157E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T000020P">
    <w:name w:val="3廳_T00表頭標題00_20P標楷_乙部份"/>
    <w:next w:val="a"/>
    <w:qFormat/>
    <w:rsid w:val="0048157E"/>
    <w:pPr>
      <w:tabs>
        <w:tab w:val="center" w:pos="4800"/>
      </w:tabs>
      <w:snapToGrid w:val="0"/>
      <w:ind w:left="-227"/>
      <w:jc w:val="center"/>
    </w:pPr>
    <w:rPr>
      <w:rFonts w:ascii="標楷體" w:eastAsia="標楷體" w:hAnsi="標楷體" w:cs="標楷體"/>
      <w:b/>
      <w:color w:val="000000" w:themeColor="text1"/>
      <w:sz w:val="40"/>
      <w:u w:val="single" w:color="000000" w:themeColor="text1"/>
    </w:rPr>
  </w:style>
  <w:style w:type="paragraph" w:customStyle="1" w:styleId="3T000118P">
    <w:name w:val="3廳_T00表頭標題01_18P標楷_乙部份"/>
    <w:basedOn w:val="a"/>
    <w:qFormat/>
    <w:rsid w:val="0048157E"/>
    <w:pPr>
      <w:tabs>
        <w:tab w:val="center" w:pos="4800"/>
      </w:tabs>
      <w:snapToGrid w:val="0"/>
      <w:ind w:left="-340" w:firstLineChars="0" w:firstLine="0"/>
      <w:jc w:val="center"/>
    </w:pPr>
    <w:rPr>
      <w:b/>
      <w:color w:val="000000" w:themeColor="text1"/>
      <w:spacing w:val="-10"/>
      <w:sz w:val="36"/>
      <w:u w:val="single" w:color="000000" w:themeColor="text1"/>
    </w:rPr>
  </w:style>
  <w:style w:type="paragraph" w:customStyle="1" w:styleId="3T0401110P25">
    <w:name w:val="3廳_T04表格註內文01_1._10P(縮2.5字)_乙部份"/>
    <w:basedOn w:val="3T0303110P3"/>
    <w:qFormat/>
    <w:rsid w:val="0048157E"/>
    <w:pPr>
      <w:ind w:leftChars="250" w:left="550"/>
    </w:pPr>
  </w:style>
  <w:style w:type="paragraph" w:customStyle="1" w:styleId="aff0">
    <w:name w:val="乙篇主文"/>
    <w:basedOn w:val="a"/>
    <w:link w:val="aff1"/>
    <w:rsid w:val="007A7B44"/>
    <w:pPr>
      <w:widowControl w:val="0"/>
      <w:overflowPunct/>
      <w:spacing w:line="400" w:lineRule="exact"/>
    </w:pPr>
    <w:rPr>
      <w:rFonts w:hAnsi="Times New Roman" w:cs="Times New Roman"/>
    </w:rPr>
  </w:style>
  <w:style w:type="character" w:customStyle="1" w:styleId="aff1">
    <w:name w:val="乙篇主文 字元"/>
    <w:link w:val="aff0"/>
    <w:locked/>
    <w:rsid w:val="007A7B44"/>
    <w:rPr>
      <w:rFonts w:ascii="標楷體" w:eastAsia="標楷體" w:hAnsi="Times New Roman" w:cs="Times New Roman"/>
    </w:rPr>
  </w:style>
  <w:style w:type="character" w:styleId="aff2">
    <w:name w:val="annotation reference"/>
    <w:basedOn w:val="a0"/>
    <w:uiPriority w:val="99"/>
    <w:semiHidden/>
    <w:unhideWhenUsed/>
    <w:rsid w:val="00960BE3"/>
    <w:rPr>
      <w:sz w:val="18"/>
      <w:szCs w:val="18"/>
    </w:rPr>
  </w:style>
  <w:style w:type="paragraph" w:styleId="aff3">
    <w:name w:val="annotation text"/>
    <w:basedOn w:val="a"/>
    <w:link w:val="aff4"/>
    <w:uiPriority w:val="99"/>
    <w:semiHidden/>
    <w:unhideWhenUsed/>
    <w:rsid w:val="00960BE3"/>
    <w:pPr>
      <w:jc w:val="left"/>
    </w:pPr>
  </w:style>
  <w:style w:type="character" w:customStyle="1" w:styleId="aff4">
    <w:name w:val="註解文字 字元"/>
    <w:basedOn w:val="a0"/>
    <w:link w:val="aff3"/>
    <w:uiPriority w:val="99"/>
    <w:semiHidden/>
    <w:rsid w:val="00960BE3"/>
    <w:rPr>
      <w:rFonts w:ascii="標楷體" w:eastAsia="標楷體" w:hAnsi="標楷體" w:cs="標楷體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960BE3"/>
    <w:rPr>
      <w:b/>
      <w:bCs/>
    </w:rPr>
  </w:style>
  <w:style w:type="character" w:customStyle="1" w:styleId="aff6">
    <w:name w:val="註解主旨 字元"/>
    <w:basedOn w:val="aff4"/>
    <w:link w:val="aff5"/>
    <w:uiPriority w:val="99"/>
    <w:semiHidden/>
    <w:rsid w:val="00960BE3"/>
    <w:rPr>
      <w:rFonts w:ascii="標楷體" w:eastAsia="標楷體" w:hAnsi="標楷體" w:cs="標楷體"/>
      <w:b/>
      <w:bCs/>
    </w:rPr>
  </w:style>
  <w:style w:type="character" w:customStyle="1" w:styleId="afd">
    <w:name w:val="清單段落 字元"/>
    <w:basedOn w:val="a0"/>
    <w:link w:val="afc"/>
    <w:uiPriority w:val="34"/>
    <w:locked/>
    <w:rsid w:val="00B30F62"/>
    <w:rPr>
      <w:rFonts w:ascii="Times New Roman" w:eastAsia="標楷體" w:hAnsi="Times New Roman" w:cs="Times New Roman"/>
      <w:szCs w:val="20"/>
    </w:rPr>
  </w:style>
  <w:style w:type="paragraph" w:customStyle="1" w:styleId="aff7">
    <w:name w:val="標題（一）"/>
    <w:basedOn w:val="a"/>
    <w:rsid w:val="00A42B7B"/>
    <w:pPr>
      <w:widowControl w:val="0"/>
      <w:overflowPunct/>
      <w:spacing w:beforeLines="20" w:before="20" w:afterLines="20" w:after="20" w:line="400" w:lineRule="exact"/>
    </w:pPr>
    <w:rPr>
      <w:rFonts w:ascii="Times New Roman" w:hAnsi="Times New Roman" w:cs="新細明體"/>
      <w:b/>
      <w:bCs/>
      <w:sz w:val="28"/>
      <w:szCs w:val="28"/>
    </w:rPr>
  </w:style>
  <w:style w:type="paragraph" w:styleId="aff8">
    <w:name w:val="footnote text"/>
    <w:basedOn w:val="a"/>
    <w:link w:val="aff9"/>
    <w:uiPriority w:val="99"/>
    <w:rsid w:val="00EC445F"/>
    <w:pPr>
      <w:widowControl w:val="0"/>
      <w:overflowPunct/>
      <w:snapToGrid w:val="0"/>
      <w:ind w:firstLineChars="0" w:firstLine="0"/>
      <w:jc w:val="left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ff9">
    <w:name w:val="註腳文字 字元"/>
    <w:basedOn w:val="a0"/>
    <w:link w:val="aff8"/>
    <w:uiPriority w:val="99"/>
    <w:rsid w:val="00EC445F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7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E4C45-2888-4B13-A969-36EBF734B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69</TotalTime>
  <Pages>5</Pages>
  <Words>1174</Words>
  <Characters>6695</Characters>
  <Application>Microsoft Office Word</Application>
  <DocSecurity>0</DocSecurity>
  <Lines>55</Lines>
  <Paragraphs>15</Paragraphs>
  <ScaleCrop>false</ScaleCrop>
  <Company/>
  <LinksUpToDate>false</LinksUpToDate>
  <CharactersWithSpaces>7854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張素慧</dc:creator>
  <cp:lastModifiedBy>吳怡霈</cp:lastModifiedBy>
  <cp:revision>12</cp:revision>
  <cp:lastPrinted>2025-06-25T11:51:00Z</cp:lastPrinted>
  <dcterms:created xsi:type="dcterms:W3CDTF">2025-06-23T06:00:00Z</dcterms:created>
  <dcterms:modified xsi:type="dcterms:W3CDTF">2025-07-11T08:15:00Z</dcterms:modified>
</cp:coreProperties>
</file>