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5DE5B" w14:textId="39CC8347" w:rsidR="00F63841" w:rsidRPr="00E26ADC" w:rsidRDefault="00022DB2" w:rsidP="00CE285C">
      <w:pPr>
        <w:spacing w:afterLines="20" w:after="72" w:line="0" w:lineRule="atLeast"/>
        <w:ind w:firstLineChars="300" w:firstLine="961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3</w:t>
      </w:r>
      <w:r w:rsidR="00446A03">
        <w:rPr>
          <w:rFonts w:ascii="標楷體" w:eastAsia="標楷體" w:hAnsi="標楷體" w:hint="eastAsia"/>
          <w:b/>
          <w:sz w:val="32"/>
          <w:szCs w:val="32"/>
        </w:rPr>
        <w:t>.</w:t>
      </w:r>
      <w:r w:rsidR="001F3419" w:rsidRPr="001F3419">
        <w:rPr>
          <w:rFonts w:ascii="標楷體" w:eastAsia="標楷體" w:hAnsi="標楷體" w:hint="eastAsia"/>
          <w:b/>
          <w:sz w:val="32"/>
          <w:szCs w:val="32"/>
        </w:rPr>
        <w:t>國防醫學院軍事教育</w:t>
      </w:r>
      <w:r w:rsidR="00E26ADC" w:rsidRPr="00E26ADC">
        <w:rPr>
          <w:rFonts w:ascii="標楷體" w:eastAsia="標楷體" w:hAnsi="標楷體" w:hint="eastAsia"/>
          <w:b/>
          <w:sz w:val="32"/>
          <w:szCs w:val="32"/>
        </w:rPr>
        <w:t>基金</w:t>
      </w:r>
    </w:p>
    <w:tbl>
      <w:tblPr>
        <w:tblW w:w="5046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2"/>
        <w:gridCol w:w="1421"/>
        <w:gridCol w:w="1421"/>
        <w:gridCol w:w="1421"/>
        <w:gridCol w:w="1421"/>
        <w:gridCol w:w="1427"/>
        <w:gridCol w:w="655"/>
        <w:gridCol w:w="10"/>
      </w:tblGrid>
      <w:tr w:rsidR="001770FF" w14:paraId="4F1DE45E" w14:textId="77777777" w:rsidTr="002334BE">
        <w:trPr>
          <w:trHeight w:val="624"/>
          <w:tblHeader/>
          <w:jc w:val="center"/>
        </w:trPr>
        <w:tc>
          <w:tcPr>
            <w:tcW w:w="5000" w:type="pct"/>
            <w:gridSpan w:val="8"/>
            <w:tcBorders>
              <w:bottom w:val="single" w:sz="8" w:space="0" w:color="auto"/>
            </w:tcBorders>
          </w:tcPr>
          <w:p w14:paraId="089023A7" w14:textId="3D4AFB60" w:rsidR="001D27D0" w:rsidRDefault="001770FF" w:rsidP="002334BE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1F3419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國防醫學院軍事教育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1CB461F0" w14:textId="25CFED90" w:rsidR="00CD12AA" w:rsidRDefault="001770FF" w:rsidP="002334BE">
            <w:pPr>
              <w:tabs>
                <w:tab w:val="left" w:pos="4072"/>
                <w:tab w:val="left" w:pos="8756"/>
              </w:tabs>
              <w:snapToGrid w:val="0"/>
              <w:ind w:rightChars="-1" w:right="-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</w:t>
            </w:r>
            <w:r w:rsidR="00022DB2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12278" w14:paraId="5B73673C" w14:textId="77777777" w:rsidTr="00ED2BD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" w:type="pct"/>
          <w:trHeight w:val="340"/>
          <w:tblHeader/>
          <w:jc w:val="center"/>
        </w:trPr>
        <w:tc>
          <w:tcPr>
            <w:tcW w:w="1224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8CEBC1F" w14:textId="77777777" w:rsidR="001770FF" w:rsidRDefault="001770FF" w:rsidP="00ED2BD8">
            <w:pPr>
              <w:spacing w:line="280" w:lineRule="exact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3E13C029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16BFC900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568ED240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4024C581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101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DB9C10D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3A2FEBBC" w14:textId="77777777" w:rsidR="001770FF" w:rsidRDefault="001770FF" w:rsidP="00ED2BD8">
            <w:pPr>
              <w:spacing w:line="280" w:lineRule="exact"/>
              <w:ind w:leftChars="20" w:left="48" w:rightChars="4" w:right="1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12278" w14:paraId="15F3B693" w14:textId="77777777" w:rsidTr="00ED2BD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340"/>
          <w:tblHeader/>
          <w:jc w:val="center"/>
        </w:trPr>
        <w:tc>
          <w:tcPr>
            <w:tcW w:w="1224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4C3DC3" w14:textId="77777777" w:rsidR="001770FF" w:rsidRDefault="001770FF" w:rsidP="00ED2BD8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08EA614C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22A3530A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6EB56379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3FB605AE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3" w:type="pct"/>
            <w:tcBorders>
              <w:bottom w:val="single" w:sz="8" w:space="0" w:color="auto"/>
            </w:tcBorders>
            <w:vAlign w:val="center"/>
          </w:tcPr>
          <w:p w14:paraId="4504AD44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8" w:type="pct"/>
            <w:tcBorders>
              <w:bottom w:val="single" w:sz="8" w:space="0" w:color="auto"/>
              <w:right w:val="nil"/>
            </w:tcBorders>
            <w:vAlign w:val="center"/>
          </w:tcPr>
          <w:p w14:paraId="5F77E75D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012278" w:rsidRPr="00571258" w14:paraId="01C5B3CC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41AFEC6F" w14:textId="5222F50D" w:rsidR="00022DB2" w:rsidRPr="00571258" w:rsidRDefault="00022DB2" w:rsidP="0001227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50E3FA9" w14:textId="3AAD6D02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656,346,000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EACE7FF" w14:textId="51844B99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679,490,349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A4D04EB" w14:textId="6729574F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7C278B2" w14:textId="107E5E8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679,490,349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2A9D2FE3" w14:textId="433B3A12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23,144,349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6B42EE87" w14:textId="07EA204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3.53</w:t>
            </w:r>
          </w:p>
        </w:tc>
      </w:tr>
      <w:tr w:rsidR="00012278" w:rsidRPr="00571258" w14:paraId="72DBD35F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188F4B3D" w14:textId="4B47AC82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教學收入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C462A7E" w14:textId="1CAE1F57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299,330,000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AD9119E" w14:textId="7A867AFA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316,470,366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485BF2E" w14:textId="789E406A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A0406F4" w14:textId="04FDB11C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316,470,366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578B7DCE" w14:textId="39856C12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17,140,366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1D662666" w14:textId="7BBC71C7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5.73</w:t>
            </w:r>
          </w:p>
        </w:tc>
      </w:tr>
      <w:tr w:rsidR="00012278" w:rsidRPr="00571258" w14:paraId="01A81303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648C5D1" w14:textId="4C13DB4A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0D9C8C0" w14:textId="592A787F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1,548,000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DF76843" w14:textId="15D84099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3,400,586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7678524" w14:textId="5232689E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96B95C4" w14:textId="3ACF33B2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3,400,586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4F5D31F4" w14:textId="08CCDE81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1,852,586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45524EDB" w14:textId="026AC8BF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119.68</w:t>
            </w:r>
          </w:p>
        </w:tc>
      </w:tr>
      <w:tr w:rsidR="00012278" w:rsidRPr="00571258" w14:paraId="60E10941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27EDF956" w14:textId="0E4648B0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F832844" w14:textId="1676F7AC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355,468,000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5AC9DBF" w14:textId="715A16B7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359,619,397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A2C6CF3" w14:textId="61C3F0C1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55C6179" w14:textId="2B1B9B5A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359,619,397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34142577" w14:textId="3A647805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4,151,397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03EE1D27" w14:textId="02D099FD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1.17</w:t>
            </w:r>
          </w:p>
        </w:tc>
      </w:tr>
      <w:tr w:rsidR="00012278" w:rsidRPr="00571258" w14:paraId="6E097F09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6503FE89" w14:textId="5F195FA9" w:rsidR="00022DB2" w:rsidRPr="00571258" w:rsidRDefault="00022DB2" w:rsidP="0001227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548B385" w14:textId="6D769403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693,300,000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11BE8C8" w14:textId="56D590B7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718,369,942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6BE16FA" w14:textId="4077E74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58431E4" w14:textId="7370C9DF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718,369,942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0B7AACBB" w14:textId="3DDDBEB1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25,069,942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7C413E8C" w14:textId="5CC9503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3.62</w:t>
            </w:r>
          </w:p>
        </w:tc>
      </w:tr>
      <w:tr w:rsidR="00012278" w:rsidRPr="00571258" w14:paraId="27293615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D5B77F9" w14:textId="425C7ADF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教學成本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9168777" w14:textId="6FEA685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551,131,000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057AB63" w14:textId="06BD540B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584,681,322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E56AF8F" w14:textId="4DDA40C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E99DC70" w14:textId="41EA107A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584,681,322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7FAA8635" w14:textId="108C7D05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33,550,322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4BEB9112" w14:textId="6B3611CA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6.09</w:t>
            </w:r>
          </w:p>
        </w:tc>
      </w:tr>
      <w:tr w:rsidR="00012278" w:rsidRPr="00571258" w14:paraId="239556CB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30C9599" w14:textId="2C1CC19F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4D403D8" w14:textId="430A809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5,580,000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4A459A7" w14:textId="0C0B097A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4,416,492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0100987" w14:textId="62002CA1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24A39D1" w14:textId="5FA0F3E1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4,416,492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7498BC20" w14:textId="1B818A1F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- 1,163,508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2275FDC6" w14:textId="34AD5B6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- 20.85</w:t>
            </w:r>
          </w:p>
        </w:tc>
      </w:tr>
      <w:tr w:rsidR="00012278" w:rsidRPr="00571258" w14:paraId="4DD96703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332F76A0" w14:textId="3D461162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EE6998A" w14:textId="1141108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41,401,000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F9D0C90" w14:textId="370F8A1D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38,300,335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6F7CA74" w14:textId="252F975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B1E8B52" w14:textId="3541513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38,300,335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3DD3B80F" w14:textId="0E185E26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- 3,100,665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7E48E72B" w14:textId="5F87F595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- 7.49</w:t>
            </w:r>
          </w:p>
        </w:tc>
      </w:tr>
      <w:tr w:rsidR="00012278" w:rsidRPr="00571258" w14:paraId="471B5871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2851CAD0" w14:textId="5C926E67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4DE568A" w14:textId="04810BB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95,188,000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0AAE930" w14:textId="77FF1BE7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90,216,103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7C0B658" w14:textId="416BC03B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7203AFE" w14:textId="54F737D5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90,216,103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6A83E0D6" w14:textId="64D878A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- 4,971,897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60556548" w14:textId="26E8DAB9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- 5.22</w:t>
            </w:r>
          </w:p>
        </w:tc>
      </w:tr>
      <w:tr w:rsidR="00012278" w:rsidRPr="00571258" w14:paraId="4CB0EE67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F1CC65B" w14:textId="19355C9D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DF29310" w14:textId="2D408F8C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E0085FC" w14:textId="59FCBFF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755,690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520DEB9" w14:textId="7C981E76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90D58AB" w14:textId="0609CDC5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755,690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500F5C74" w14:textId="2CD48B6D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755,690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785AC127" w14:textId="196330B2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012278" w:rsidRPr="00571258" w14:paraId="03C9DBA4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3AB6BB5D" w14:textId="490AD119" w:rsidR="00022DB2" w:rsidRPr="00571258" w:rsidRDefault="00022DB2" w:rsidP="00ED2BD8">
            <w:pPr>
              <w:ind w:rightChars="-12" w:right="-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F3E9F60" w14:textId="292B5C15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- 36,954,000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074EF61" w14:textId="499D2DD1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- 38,879,593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1103D58" w14:textId="73D7124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70E4264" w14:textId="742110B3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- 38,879,593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7915E5F8" w14:textId="6651DAE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- 1,925,593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58244DCF" w14:textId="4A54A9C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5.21</w:t>
            </w:r>
          </w:p>
        </w:tc>
      </w:tr>
      <w:tr w:rsidR="00012278" w:rsidRPr="00571258" w14:paraId="49952BA8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1FBC318" w14:textId="47012CDD" w:rsidR="00022DB2" w:rsidRPr="00571258" w:rsidRDefault="00022DB2" w:rsidP="00DC0EE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278697A" w14:textId="3ECE435E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49,546,000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0734D9A" w14:textId="062FFCFC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39,505,187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274F672" w14:textId="475B482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C1F43A9" w14:textId="342F0501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39,505,187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567398D6" w14:textId="455E611A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- 10,040,813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2BBB400E" w14:textId="6D97ECB6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- 20.27</w:t>
            </w:r>
          </w:p>
        </w:tc>
      </w:tr>
      <w:tr w:rsidR="00012278" w:rsidRPr="00571258" w14:paraId="4409B116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AB8AC50" w14:textId="38D74140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9B76290" w14:textId="4EFFBC6D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B4CFE90" w14:textId="6584241D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1,756,085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3CEA265" w14:textId="1D655F3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938CC7D" w14:textId="331BC0C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1,756,085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4309C268" w14:textId="0010677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1,363,085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6873F84E" w14:textId="6AF7234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346.84</w:t>
            </w:r>
          </w:p>
        </w:tc>
      </w:tr>
      <w:tr w:rsidR="00012278" w:rsidRPr="00571258" w14:paraId="246C33DD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42DB7049" w14:textId="0B258699" w:rsidR="00022DB2" w:rsidRPr="00571258" w:rsidRDefault="00022DB2" w:rsidP="00DC0EE5">
            <w:pPr>
              <w:ind w:leftChars="108" w:left="259" w:rightChars="18" w:right="43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  <w:r w:rsidR="00546DCF">
              <w:rPr>
                <w:rFonts w:ascii="標楷體" w:eastAsia="標楷體" w:hAnsi="標楷體" w:hint="eastAsia"/>
                <w:kern w:val="0"/>
                <w:sz w:val="22"/>
              </w:rPr>
              <w:t xml:space="preserve">  </w:t>
            </w:r>
            <w:r w:rsidR="006357D6">
              <w:rPr>
                <w:rFonts w:ascii="標楷體" w:eastAsia="標楷體" w:hAnsi="標楷體" w:hint="eastAsia"/>
                <w:kern w:val="0"/>
                <w:sz w:val="22"/>
              </w:rPr>
              <w:t xml:space="preserve">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76F6B72" w14:textId="41FA33BD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49,153,000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879E6D5" w14:textId="268DF47F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37,749,102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7993AF1" w14:textId="4A537837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C7706EA" w14:textId="16E23725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37,749,102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5D513744" w14:textId="2A22B3B3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- 11,403,898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0FC21A00" w14:textId="190FC52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- 23.20</w:t>
            </w:r>
          </w:p>
        </w:tc>
      </w:tr>
      <w:tr w:rsidR="00012278" w:rsidRPr="00571258" w14:paraId="28C39F56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660E7229" w14:textId="0483B07D" w:rsidR="00022DB2" w:rsidRPr="00571258" w:rsidRDefault="00022DB2" w:rsidP="0001227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33E76AB" w14:textId="33B9025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45,867,000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E5B6DEB" w14:textId="0288644E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16,613,989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4948426" w14:textId="5CDDF5A6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09E6CFD" w14:textId="27100F0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16,613,989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18C7EED1" w14:textId="24B048F2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- 29,253,011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492197A6" w14:textId="71C0303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- 63.78</w:t>
            </w:r>
          </w:p>
        </w:tc>
      </w:tr>
      <w:tr w:rsidR="00012278" w:rsidRPr="00571258" w14:paraId="2580202F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3C46C86" w14:textId="0C0FEE4B" w:rsidR="00022DB2" w:rsidRPr="00571258" w:rsidRDefault="00022DB2" w:rsidP="0001227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184390E" w14:textId="4DBE185C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45,867,000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88DA8F9" w14:textId="35250607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16,613,989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D983EF5" w14:textId="0492F5E7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4B4296C" w14:textId="64C36546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16,613,989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6EA60E11" w14:textId="245186E9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- 29,253,011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73768959" w14:textId="3F7F1C5C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- 63.78</w:t>
            </w:r>
          </w:p>
        </w:tc>
      </w:tr>
      <w:tr w:rsidR="00012278" w:rsidRPr="00571258" w14:paraId="6AE70C6B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3F5F6080" w14:textId="7C7525C5" w:rsidR="00022DB2" w:rsidRPr="00571258" w:rsidRDefault="00022DB2" w:rsidP="00ED2BD8">
            <w:pPr>
              <w:ind w:rightChars="-12" w:right="-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905D588" w14:textId="180A7C4D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3,679,000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FDDA3BC" w14:textId="2D96746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22,891,198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4DF61A0" w14:textId="7E6BCFCD" w:rsidR="00022DB2" w:rsidRPr="00621D9A" w:rsidRDefault="00022DB2" w:rsidP="00012278">
            <w:pPr>
              <w:overflowPunct w:val="0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8B11A8E" w14:textId="42E25CD2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22,891,198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7D5494EC" w14:textId="51434916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19,212,198</w:t>
            </w:r>
          </w:p>
        </w:tc>
        <w:tc>
          <w:tcPr>
            <w:tcW w:w="318" w:type="pct"/>
            <w:tcBorders>
              <w:top w:val="nil"/>
              <w:bottom w:val="nil"/>
              <w:right w:val="nil"/>
            </w:tcBorders>
            <w:vAlign w:val="center"/>
          </w:tcPr>
          <w:p w14:paraId="30E20BAF" w14:textId="47C8A470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522.21</w:t>
            </w:r>
          </w:p>
        </w:tc>
      </w:tr>
      <w:tr w:rsidR="00012278" w:rsidRPr="00571258" w14:paraId="36E279B9" w14:textId="77777777" w:rsidTr="0041655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0"/>
          <w:jc w:val="center"/>
        </w:trPr>
        <w:tc>
          <w:tcPr>
            <w:tcW w:w="122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D44887" w14:textId="3300FC90" w:rsidR="00022DB2" w:rsidRPr="00571258" w:rsidRDefault="00022DB2" w:rsidP="00ED2BD8">
            <w:pPr>
              <w:ind w:rightChars="-12" w:right="-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36EF2D00" w14:textId="5BA68841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- 33,275,000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109E1732" w14:textId="2EA082E6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- 15,988,395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1BEC8380" w14:textId="18221818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5B7D9107" w14:textId="649EE2FC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- 15,988,395</w:t>
            </w:r>
          </w:p>
        </w:tc>
        <w:tc>
          <w:tcPr>
            <w:tcW w:w="693" w:type="pct"/>
            <w:tcBorders>
              <w:top w:val="nil"/>
              <w:bottom w:val="single" w:sz="8" w:space="0" w:color="auto"/>
            </w:tcBorders>
            <w:vAlign w:val="center"/>
          </w:tcPr>
          <w:p w14:paraId="7B3196FA" w14:textId="6F70F414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17,286,605</w:t>
            </w:r>
          </w:p>
        </w:tc>
        <w:tc>
          <w:tcPr>
            <w:tcW w:w="31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879E211" w14:textId="3BADF19B" w:rsidR="00022DB2" w:rsidRPr="00621D9A" w:rsidRDefault="00022DB2" w:rsidP="0001227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- 51.95</w:t>
            </w:r>
          </w:p>
        </w:tc>
      </w:tr>
    </w:tbl>
    <w:p w14:paraId="6D8A5F77" w14:textId="77777777" w:rsidR="001770FF" w:rsidRPr="001770FF" w:rsidRDefault="001770FF" w:rsidP="0066751C">
      <w:pPr>
        <w:spacing w:line="400" w:lineRule="exact"/>
        <w:ind w:left="601" w:hangingChars="300" w:hanging="601"/>
        <w:jc w:val="both"/>
        <w:rPr>
          <w:rFonts w:ascii="標楷體" w:eastAsia="標楷體" w:hAnsi="標楷體"/>
          <w:b/>
          <w:sz w:val="20"/>
          <w:szCs w:val="32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9"/>
        <w:gridCol w:w="1400"/>
        <w:gridCol w:w="1402"/>
        <w:gridCol w:w="1402"/>
        <w:gridCol w:w="1488"/>
        <w:gridCol w:w="1412"/>
        <w:gridCol w:w="631"/>
      </w:tblGrid>
      <w:tr w:rsidR="0066751C" w14:paraId="19B07833" w14:textId="77777777" w:rsidTr="002334BE">
        <w:trPr>
          <w:trHeight w:val="508"/>
          <w:jc w:val="center"/>
        </w:trPr>
        <w:tc>
          <w:tcPr>
            <w:tcW w:w="5000" w:type="pct"/>
            <w:gridSpan w:val="7"/>
          </w:tcPr>
          <w:p w14:paraId="707D4B2B" w14:textId="1D4DB285" w:rsidR="00CD12AA" w:rsidRDefault="0066751C" w:rsidP="002334BE">
            <w:pPr>
              <w:snapToGrid w:val="0"/>
              <w:ind w:leftChars="-132" w:left="-31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8674BF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國防醫學院軍事教育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11B9A30A" w14:textId="2041ACD2" w:rsidR="0066751C" w:rsidRDefault="0066751C" w:rsidP="002334BE">
            <w:pPr>
              <w:tabs>
                <w:tab w:val="left" w:pos="3922"/>
                <w:tab w:val="left" w:pos="8555"/>
              </w:tabs>
              <w:snapToGrid w:val="0"/>
              <w:ind w:rightChars="-1" w:right="-2" w:firstLineChars="265" w:firstLine="954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</w:t>
            </w:r>
            <w:r w:rsidR="008674BF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6751C" w14:paraId="1B79E207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62"/>
          <w:jc w:val="center"/>
        </w:trPr>
        <w:tc>
          <w:tcPr>
            <w:tcW w:w="121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1FFED88" w14:textId="77777777" w:rsidR="0066751C" w:rsidRPr="00C93DEB" w:rsidRDefault="0066751C" w:rsidP="00ED2BD8">
            <w:pPr>
              <w:ind w:left="113" w:right="57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項目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</w:tcBorders>
            <w:vAlign w:val="center"/>
          </w:tcPr>
          <w:p w14:paraId="72484C4D" w14:textId="77777777" w:rsidR="0066751C" w:rsidRPr="00C93DEB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預算數</w:t>
            </w:r>
          </w:p>
        </w:tc>
        <w:tc>
          <w:tcPr>
            <w:tcW w:w="687" w:type="pct"/>
            <w:vMerge w:val="restart"/>
            <w:tcBorders>
              <w:top w:val="single" w:sz="8" w:space="0" w:color="auto"/>
            </w:tcBorders>
            <w:vAlign w:val="center"/>
          </w:tcPr>
          <w:p w14:paraId="5AA41444" w14:textId="77777777" w:rsidR="0066751C" w:rsidRPr="00C93DEB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決算數</w:t>
            </w:r>
          </w:p>
        </w:tc>
        <w:tc>
          <w:tcPr>
            <w:tcW w:w="687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3AA5CED" w14:textId="77777777" w:rsidR="0066751C" w:rsidRPr="00C93DEB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729" w:type="pct"/>
            <w:vMerge w:val="restart"/>
            <w:tcBorders>
              <w:top w:val="single" w:sz="8" w:space="0" w:color="auto"/>
            </w:tcBorders>
            <w:vAlign w:val="center"/>
          </w:tcPr>
          <w:p w14:paraId="19BBE357" w14:textId="77777777" w:rsidR="0066751C" w:rsidRPr="00C93DEB" w:rsidRDefault="0066751C" w:rsidP="00ED2BD8">
            <w:pPr>
              <w:ind w:leftChars="20" w:left="48" w:rightChars="20" w:right="48" w:firstLineChars="11" w:firstLine="26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決算審定數</w:t>
            </w:r>
          </w:p>
        </w:tc>
        <w:tc>
          <w:tcPr>
            <w:tcW w:w="100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80D4204" w14:textId="77777777" w:rsidR="0066751C" w:rsidRPr="00ED4CE0" w:rsidRDefault="0066751C" w:rsidP="00ED2BD8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0FAA8340" w14:textId="77777777" w:rsidR="0066751C" w:rsidRPr="00ED4CE0" w:rsidRDefault="0066751C" w:rsidP="00ED2BD8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66751C" w14:paraId="6D444197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21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E0EDBA" w14:textId="77777777" w:rsidR="0066751C" w:rsidRDefault="0066751C" w:rsidP="008444E8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686" w:type="pct"/>
            <w:vMerge/>
            <w:tcBorders>
              <w:bottom w:val="single" w:sz="8" w:space="0" w:color="auto"/>
            </w:tcBorders>
            <w:vAlign w:val="center"/>
          </w:tcPr>
          <w:p w14:paraId="290CC17A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87" w:type="pct"/>
            <w:vMerge/>
            <w:tcBorders>
              <w:bottom w:val="single" w:sz="8" w:space="0" w:color="auto"/>
            </w:tcBorders>
            <w:vAlign w:val="center"/>
          </w:tcPr>
          <w:p w14:paraId="6967350B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87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76ACB07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29" w:type="pct"/>
            <w:vMerge/>
            <w:tcBorders>
              <w:bottom w:val="single" w:sz="8" w:space="0" w:color="auto"/>
            </w:tcBorders>
            <w:vAlign w:val="center"/>
          </w:tcPr>
          <w:p w14:paraId="16FB91D4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tcBorders>
              <w:bottom w:val="single" w:sz="8" w:space="0" w:color="auto"/>
            </w:tcBorders>
            <w:vAlign w:val="center"/>
          </w:tcPr>
          <w:p w14:paraId="4C163407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08" w:type="pct"/>
            <w:tcBorders>
              <w:bottom w:val="single" w:sz="8" w:space="0" w:color="auto"/>
              <w:right w:val="nil"/>
            </w:tcBorders>
            <w:vAlign w:val="center"/>
          </w:tcPr>
          <w:p w14:paraId="0AD6CB5C" w14:textId="77777777" w:rsidR="0066751C" w:rsidRPr="00ED4CE0" w:rsidRDefault="0066751C" w:rsidP="00ED2BD8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60515A" w:rsidRPr="00C346C9" w14:paraId="6639534A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  <w:jc w:val="center"/>
        </w:trPr>
        <w:tc>
          <w:tcPr>
            <w:tcW w:w="1210" w:type="pct"/>
            <w:tcBorders>
              <w:top w:val="nil"/>
              <w:left w:val="nil"/>
              <w:bottom w:val="nil"/>
            </w:tcBorders>
            <w:vAlign w:val="center"/>
          </w:tcPr>
          <w:p w14:paraId="6E952E65" w14:textId="3EDBE0D1" w:rsidR="0060515A" w:rsidRDefault="0060515A" w:rsidP="0060515A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6C21D24C" w14:textId="56EB57C3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33,275,000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88DA651" w14:textId="2239FA10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15,988,395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1D32633F" w14:textId="61B7582A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311617FE" w14:textId="069CEC2E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15,988,395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7A33647" w14:textId="77873A60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- 17,286,605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0B6614D1" w14:textId="79AAB252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- 51.95</w:t>
            </w:r>
          </w:p>
        </w:tc>
      </w:tr>
      <w:tr w:rsidR="0060515A" w:rsidRPr="00C346C9" w14:paraId="1BB93363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  <w:jc w:val="center"/>
        </w:trPr>
        <w:tc>
          <w:tcPr>
            <w:tcW w:w="1210" w:type="pct"/>
            <w:tcBorders>
              <w:top w:val="nil"/>
              <w:left w:val="nil"/>
              <w:bottom w:val="nil"/>
            </w:tcBorders>
            <w:vAlign w:val="center"/>
          </w:tcPr>
          <w:p w14:paraId="403D3505" w14:textId="10713489" w:rsidR="0060515A" w:rsidRDefault="0060515A" w:rsidP="0060515A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0727D351" w14:textId="2EC01395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33,275,000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1DE27D61" w14:textId="5FD09C03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15,988,395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14F0B97F" w14:textId="0F487A54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72090D02" w14:textId="3C0712E3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15,988,395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044F7B1" w14:textId="359D0485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- 17,286,605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50DF25C7" w14:textId="53F8DB6D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- 51.95</w:t>
            </w:r>
          </w:p>
        </w:tc>
      </w:tr>
      <w:tr w:rsidR="0060515A" w:rsidRPr="00C346C9" w14:paraId="10A360C4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  <w:jc w:val="center"/>
        </w:trPr>
        <w:tc>
          <w:tcPr>
            <w:tcW w:w="1210" w:type="pct"/>
            <w:tcBorders>
              <w:top w:val="nil"/>
              <w:left w:val="nil"/>
              <w:bottom w:val="nil"/>
            </w:tcBorders>
            <w:vAlign w:val="center"/>
          </w:tcPr>
          <w:p w14:paraId="2AF52C9D" w14:textId="58BE8999" w:rsidR="0060515A" w:rsidRDefault="0060515A" w:rsidP="00772F9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1ABD6019" w14:textId="56DD9779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33,275,000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E1C697C" w14:textId="06E2823B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15,988,395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5307A20C" w14:textId="43093F0F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6E084B1" w14:textId="2568650A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15,988,395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4E4F6E70" w14:textId="57E39160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- 17,286,605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584CAD5B" w14:textId="353B3A49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- 51.95</w:t>
            </w:r>
          </w:p>
        </w:tc>
      </w:tr>
      <w:tr w:rsidR="0060515A" w:rsidRPr="00C346C9" w14:paraId="271883A7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  <w:jc w:val="center"/>
        </w:trPr>
        <w:tc>
          <w:tcPr>
            <w:tcW w:w="1210" w:type="pct"/>
            <w:tcBorders>
              <w:top w:val="nil"/>
              <w:left w:val="nil"/>
              <w:bottom w:val="nil"/>
            </w:tcBorders>
            <w:vAlign w:val="center"/>
          </w:tcPr>
          <w:p w14:paraId="66C3F779" w14:textId="464CC440" w:rsidR="0060515A" w:rsidRDefault="0060515A" w:rsidP="00772F9B">
            <w:pPr>
              <w:ind w:leftChars="108" w:left="259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撥用公積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06F9C69C" w14:textId="5FCF4DDB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33,275,000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3745067F" w14:textId="7E38461D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15,988,395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E16F5F9" w14:textId="64DE8156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01E7485F" w14:textId="7C5989F2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15,988,395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20D0222E" w14:textId="3CC614FF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- 17,286,605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6BBC04FE" w14:textId="71DCB7E9" w:rsidR="0060515A" w:rsidRPr="00C346C9" w:rsidRDefault="0060515A" w:rsidP="0060515A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- 51.95</w:t>
            </w:r>
          </w:p>
        </w:tc>
      </w:tr>
      <w:tr w:rsidR="0060515A" w:rsidRPr="00C346C9" w14:paraId="2889EA61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  <w:jc w:val="center"/>
        </w:trPr>
        <w:tc>
          <w:tcPr>
            <w:tcW w:w="121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D8B833" w14:textId="3B886386" w:rsidR="0060515A" w:rsidRPr="00E4572B" w:rsidRDefault="0060515A" w:rsidP="0060515A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686" w:type="pct"/>
            <w:tcBorders>
              <w:top w:val="nil"/>
              <w:bottom w:val="single" w:sz="8" w:space="0" w:color="auto"/>
            </w:tcBorders>
            <w:vAlign w:val="center"/>
          </w:tcPr>
          <w:p w14:paraId="631F310D" w14:textId="7A5EEB82" w:rsidR="0060515A" w:rsidRPr="00E4572B" w:rsidRDefault="0060515A" w:rsidP="0060515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87" w:type="pct"/>
            <w:tcBorders>
              <w:top w:val="nil"/>
              <w:bottom w:val="single" w:sz="8" w:space="0" w:color="auto"/>
            </w:tcBorders>
            <w:vAlign w:val="center"/>
          </w:tcPr>
          <w:p w14:paraId="3EA9A63A" w14:textId="267DE6A5" w:rsidR="0060515A" w:rsidRPr="00E4572B" w:rsidRDefault="0060515A" w:rsidP="0060515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87" w:type="pct"/>
            <w:tcBorders>
              <w:top w:val="nil"/>
              <w:bottom w:val="single" w:sz="8" w:space="0" w:color="auto"/>
            </w:tcBorders>
            <w:vAlign w:val="center"/>
          </w:tcPr>
          <w:p w14:paraId="0D5AC522" w14:textId="47060AB4" w:rsidR="0060515A" w:rsidRPr="00E4572B" w:rsidRDefault="0060515A" w:rsidP="0060515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top w:val="nil"/>
              <w:bottom w:val="single" w:sz="8" w:space="0" w:color="auto"/>
            </w:tcBorders>
            <w:vAlign w:val="center"/>
          </w:tcPr>
          <w:p w14:paraId="6E495675" w14:textId="4DD56F29" w:rsidR="0060515A" w:rsidRPr="00E4572B" w:rsidRDefault="0060515A" w:rsidP="0060515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0E86ADAF" w14:textId="10165496" w:rsidR="0060515A" w:rsidRPr="00E4572B" w:rsidRDefault="0060515A" w:rsidP="0060515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30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FC1CAB2" w14:textId="43B7A60E" w:rsidR="0060515A" w:rsidRPr="00E4572B" w:rsidRDefault="0060515A" w:rsidP="0060515A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p w14:paraId="727F6F69" w14:textId="77777777" w:rsidR="00F57D9A" w:rsidRPr="00F57D9A" w:rsidRDefault="00F57D9A" w:rsidP="00F57D9A">
      <w:pPr>
        <w:spacing w:line="20" w:lineRule="exact"/>
        <w:rPr>
          <w:sz w:val="2"/>
          <w:szCs w:val="2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6"/>
        <w:gridCol w:w="1718"/>
        <w:gridCol w:w="1718"/>
        <w:gridCol w:w="1700"/>
        <w:gridCol w:w="782"/>
      </w:tblGrid>
      <w:tr w:rsidR="00D14088" w14:paraId="5C020AFB" w14:textId="77777777" w:rsidTr="002334BE">
        <w:trPr>
          <w:trHeight w:val="423"/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1DE215DE" w14:textId="38732856" w:rsidR="00D14088" w:rsidRDefault="00D14088" w:rsidP="002334BE">
            <w:pPr>
              <w:snapToGrid w:val="0"/>
              <w:ind w:leftChars="-124" w:left="-29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4C63AA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國防醫學院軍事教育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056DAFE8" w14:textId="14ABB0D3" w:rsidR="00D14088" w:rsidRDefault="00D14088" w:rsidP="002334BE">
            <w:pPr>
              <w:tabs>
                <w:tab w:val="left" w:pos="3978"/>
                <w:tab w:val="left" w:pos="8620"/>
              </w:tabs>
              <w:autoSpaceDE w:val="0"/>
              <w:autoSpaceDN w:val="0"/>
              <w:ind w:right="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</w:t>
            </w:r>
            <w:r w:rsidR="004C63AA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14088" w14:paraId="76352B53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  <w:tblHeader/>
        </w:trPr>
        <w:tc>
          <w:tcPr>
            <w:tcW w:w="210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56C25C2" w14:textId="77777777" w:rsidR="00D14088" w:rsidRPr="00204A20" w:rsidRDefault="00D14088" w:rsidP="00ED2BD8">
            <w:pPr>
              <w:ind w:left="113" w:right="57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項目</w:t>
            </w:r>
          </w:p>
        </w:tc>
        <w:tc>
          <w:tcPr>
            <w:tcW w:w="84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0F176DE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預算數</w:t>
            </w:r>
          </w:p>
        </w:tc>
        <w:tc>
          <w:tcPr>
            <w:tcW w:w="842" w:type="pct"/>
            <w:vMerge w:val="restart"/>
            <w:tcBorders>
              <w:top w:val="single" w:sz="8" w:space="0" w:color="auto"/>
            </w:tcBorders>
            <w:vAlign w:val="center"/>
          </w:tcPr>
          <w:p w14:paraId="3A69F200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決算數</w:t>
            </w:r>
          </w:p>
        </w:tc>
        <w:tc>
          <w:tcPr>
            <w:tcW w:w="121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D75AB31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14088" w14:paraId="32AFAB9F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  <w:tblHeader/>
        </w:trPr>
        <w:tc>
          <w:tcPr>
            <w:tcW w:w="210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CBF5A7" w14:textId="77777777" w:rsidR="00D14088" w:rsidRPr="00204A20" w:rsidRDefault="00D14088" w:rsidP="00204A20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84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B9BF416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842" w:type="pct"/>
            <w:vMerge/>
            <w:tcBorders>
              <w:bottom w:val="single" w:sz="8" w:space="0" w:color="auto"/>
            </w:tcBorders>
            <w:vAlign w:val="center"/>
          </w:tcPr>
          <w:p w14:paraId="08EFE9E7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6ED0AB2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EC04F50" w14:textId="77777777" w:rsidR="00D14088" w:rsidRPr="00204A20" w:rsidRDefault="00D14088" w:rsidP="00ED2BD8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％</w:t>
            </w:r>
          </w:p>
        </w:tc>
      </w:tr>
      <w:tr w:rsidR="00D14088" w14:paraId="092CA21C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1857BA79" w14:textId="25EA44FB" w:rsidR="00D14088" w:rsidRPr="006425CB" w:rsidRDefault="00D14088" w:rsidP="00ED2BD8">
            <w:pPr>
              <w:ind w:rightChars="20" w:right="48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89960E9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F27CA40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2486B99E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5F8B96FF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C63AA" w14:paraId="561B8E68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1053CE1D" w14:textId="002EFA07" w:rsidR="004C63AA" w:rsidRPr="006425CB" w:rsidRDefault="004C63AA" w:rsidP="00ED2BD8">
            <w:pPr>
              <w:ind w:leftChars="200" w:left="480" w:rightChars="-11" w:right="-26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A16DC03" w14:textId="7B050DB6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- 33,275,000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A03691B" w14:textId="77B75E3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- 15,988,395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FE42120" w14:textId="20490CBE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17,286,605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7DD7AD2D" w14:textId="5514D72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- 51.95</w:t>
            </w:r>
          </w:p>
        </w:tc>
      </w:tr>
      <w:tr w:rsidR="004C63AA" w14:paraId="3870D4D2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7A331DBE" w14:textId="79410B4B" w:rsidR="004C63AA" w:rsidRPr="006425CB" w:rsidRDefault="004C63AA" w:rsidP="00ED2BD8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6090CCB" w14:textId="24BF1A6E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- 393,000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43C8A81" w14:textId="4551E1C3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- 1,755,812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519A70FF" w14:textId="77E6B35A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- 1,362,812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CEDC379" w14:textId="66D3110A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346.77</w:t>
            </w:r>
          </w:p>
        </w:tc>
      </w:tr>
      <w:tr w:rsidR="004C63AA" w14:paraId="6949A256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5BA14A4A" w14:textId="1FD51E30" w:rsidR="004C63AA" w:rsidRPr="006425CB" w:rsidRDefault="004C63AA" w:rsidP="00ED2BD8">
            <w:pPr>
              <w:ind w:leftChars="200" w:left="480" w:rightChars="6" w:right="14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5ABD618" w14:textId="3EA9A744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- 33,668,000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C412F0F" w14:textId="67146E5A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- 17,744,207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2BB73236" w14:textId="75CD71E0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15,923,793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E0DFA57" w14:textId="5B20EA09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- 47.30</w:t>
            </w:r>
          </w:p>
        </w:tc>
      </w:tr>
      <w:tr w:rsidR="004C63AA" w14:paraId="5A00F8FE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48E5A910" w14:textId="591ED056" w:rsidR="004C63AA" w:rsidRPr="006425CB" w:rsidRDefault="004C63AA" w:rsidP="00ED2BD8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D93B344" w14:textId="59CD7D7F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75,606,000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650F320" w14:textId="2DE6B24F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210,345,647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3A8BC7AD" w14:textId="46329866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134,739,647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F780267" w14:textId="0413D5F5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178.21</w:t>
            </w:r>
          </w:p>
        </w:tc>
      </w:tr>
      <w:tr w:rsidR="004C63AA" w14:paraId="22078E6C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725CFE5D" w14:textId="79A1FAAE" w:rsidR="004C63AA" w:rsidRPr="006425CB" w:rsidRDefault="004C63AA" w:rsidP="00ED2BD8">
            <w:pPr>
              <w:ind w:leftChars="200" w:left="480" w:rightChars="6" w:right="14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4972AAC" w14:textId="0297BDA7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41,938,000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64CF01C" w14:textId="2337CB7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192,601,440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30A4441B" w14:textId="550776AB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150,663,440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8D582CC" w14:textId="7FFE08CC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359.25</w:t>
            </w:r>
          </w:p>
        </w:tc>
      </w:tr>
      <w:tr w:rsidR="004C63AA" w14:paraId="1B5A2BB3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16EF958F" w14:textId="621F9E88" w:rsidR="004C63AA" w:rsidRPr="006425CB" w:rsidRDefault="004C63AA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00495E01" w14:textId="53900AA2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393,000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9A7F1AE" w14:textId="64876A57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1,645,763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5AEF6538" w14:textId="4C88CD05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1,252,763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D0B08B7" w14:textId="7ECD9A5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318.77</w:t>
            </w:r>
          </w:p>
        </w:tc>
      </w:tr>
      <w:tr w:rsidR="004C63AA" w14:paraId="26E6F34C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D4B35FC" w14:textId="6F8BED92" w:rsidR="004C63AA" w:rsidRPr="006425CB" w:rsidRDefault="004C63AA" w:rsidP="00ED2BD8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962FB15" w14:textId="14C1735A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42,331,000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5473C41" w14:textId="4546F934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194,247,203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8DF6B8B" w14:textId="12F3B39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151,916,203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E2D9CD9" w14:textId="136EE94E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358.88</w:t>
            </w:r>
          </w:p>
        </w:tc>
      </w:tr>
      <w:tr w:rsidR="00D14088" w14:paraId="4B2382B9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05106283" w14:textId="0952B26E" w:rsidR="00D14088" w:rsidRPr="006425CB" w:rsidRDefault="00D14088" w:rsidP="00ED2BD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09FDC08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FC911B2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FB8BDFF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3D5D9B81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C63AA" w14:paraId="4D6498FD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2C5ACB66" w14:textId="677167E7" w:rsidR="004C63AA" w:rsidRPr="006425CB" w:rsidRDefault="004C63AA" w:rsidP="00ED2BD8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239D9E1" w14:textId="735758AA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0684DB3" w14:textId="61B09BE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70,177,427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6C79B85F" w14:textId="4CFDD57A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70,177,427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4A30788" w14:textId="5B79B0DB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C63AA" w14:paraId="6983371B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274DFEAC" w14:textId="4AFF8E1B" w:rsidR="004C63AA" w:rsidRPr="006425CB" w:rsidRDefault="004C63AA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62FE160" w14:textId="2AAA8331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5E6185D" w14:textId="107B8BB4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22,729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7415E43" w14:textId="3604093D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22,729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71C9E5D6" w14:textId="4DDC47B6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C63AA" w14:paraId="115ADC62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9E5E418" w14:textId="4F212299" w:rsidR="004C63AA" w:rsidRPr="00ED2BD8" w:rsidRDefault="004C63AA" w:rsidP="00ED2BD8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36C4C07" w14:textId="16164276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CAD842E" w14:textId="7E8F8EDC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- 83,415,464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7B4B82C" w14:textId="16CE59A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- 83,415,464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3B0A3332" w14:textId="3DAAB019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C63AA" w14:paraId="06925A04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5C55F8F" w14:textId="065C50C4" w:rsidR="004C63AA" w:rsidRPr="00ED2BD8" w:rsidRDefault="004C63AA" w:rsidP="00ED2BD8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FEFE77C" w14:textId="3B5484F3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1906787" w14:textId="3F273361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- 5,989,500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6BE05399" w14:textId="15851113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- 5,989,500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7F3FF35" w14:textId="10AA6EC0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C63AA" w14:paraId="42521F32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3794030D" w14:textId="1C427452" w:rsidR="004C63AA" w:rsidRPr="00ED2BD8" w:rsidRDefault="004C63AA" w:rsidP="00ED2BD8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445DB05" w14:textId="696F4CA7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- 348,778,000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6F02BBA" w14:textId="76E9B5F2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- 207,267,157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6CA6168" w14:textId="3E184E44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141,510,843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D07764D" w14:textId="415A152C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- 40.57</w:t>
            </w:r>
          </w:p>
        </w:tc>
      </w:tr>
      <w:tr w:rsidR="004C63AA" w14:paraId="4CF48E12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38395FB" w14:textId="4D135ECB" w:rsidR="004C63AA" w:rsidRPr="006425CB" w:rsidRDefault="004C63AA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A1DAFB3" w14:textId="7D9F9F73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- 19,821,000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FEA46FB" w14:textId="6199627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- 30,623,176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9B20D0A" w14:textId="06DBF9CF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- 10,802,176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0EAAE3DF" w14:textId="08121574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54.50</w:t>
            </w:r>
          </w:p>
        </w:tc>
      </w:tr>
      <w:tr w:rsidR="004C63AA" w14:paraId="1615E23D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5CFB1AE2" w14:textId="48704B39" w:rsidR="004C63AA" w:rsidRPr="006425CB" w:rsidRDefault="004C63AA" w:rsidP="00ED2BD8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84341D8" w14:textId="3CCF88A4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- 368,599,000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741CAF8" w14:textId="4A6E1E5E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- 257,095,141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2145B37" w14:textId="119E21C2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111,503,859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1FC45FE" w14:textId="60CA492C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- 30.25</w:t>
            </w:r>
          </w:p>
        </w:tc>
      </w:tr>
      <w:tr w:rsidR="00D14088" w14:paraId="232ACAAC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0950424" w14:textId="77777777" w:rsidR="00D14088" w:rsidRPr="006425CB" w:rsidRDefault="00D14088" w:rsidP="00ED2BD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FCCCBF1" w14:textId="151CA09E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EB8C7D8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11D7ADDF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A35F5FE" w14:textId="77777777" w:rsidR="00D14088" w:rsidRDefault="00D14088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C63AA" w14:paraId="0E038B33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3BADE135" w14:textId="21B82AE6" w:rsidR="004C63AA" w:rsidRPr="00ED2BD8" w:rsidRDefault="004C63AA" w:rsidP="00ED2BD8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8A574FD" w14:textId="29ACB2C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E85D35F" w14:textId="588EA052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383,632,578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F0AA59A" w14:textId="62A2A883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383,632,578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67FC05E" w14:textId="2A84C6A1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C63AA" w14:paraId="66918AF2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1E3091E3" w14:textId="63F9673E" w:rsidR="004C63AA" w:rsidRPr="00ED2BD8" w:rsidRDefault="004C63AA" w:rsidP="00A1675C">
            <w:pPr>
              <w:ind w:leftChars="200" w:left="480" w:rightChars="42" w:right="10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8597679" w14:textId="17736BCB" w:rsidR="004C63AA" w:rsidRPr="00412AFD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368,599,000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B22E4F6" w14:textId="41FB0B1C" w:rsidR="004C63AA" w:rsidRPr="00412AFD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303,811,000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4B68582" w14:textId="56E60C22" w:rsidR="004C63AA" w:rsidRPr="00412AFD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- 64,788,000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92CCBC2" w14:textId="526C61D2" w:rsidR="004C63AA" w:rsidRPr="00412AFD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- 17.58</w:t>
            </w:r>
          </w:p>
        </w:tc>
      </w:tr>
      <w:tr w:rsidR="004C63AA" w14:paraId="02D13C1E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38FFEE15" w14:textId="378965B4" w:rsidR="004C63AA" w:rsidRPr="00ED2BD8" w:rsidRDefault="004C63AA" w:rsidP="00ED2BD8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D5D6B34" w14:textId="3D724661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3E67FFC" w14:textId="5AA0237F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- 331,780,689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CC8B513" w14:textId="333D7846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- 331,780,689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0AD75B2B" w14:textId="0BECF78C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C63AA" w14:paraId="2C4FC13F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2FFC06EB" w14:textId="0F0E745B" w:rsidR="004C63AA" w:rsidRPr="006425CB" w:rsidRDefault="004C63AA" w:rsidP="00ED2BD8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2A22BCE" w14:textId="72662270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368,599,000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27764C9" w14:textId="3B06DE99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355,662,889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9626309" w14:textId="54916727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- 12,936,111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5E7E3F50" w14:textId="51D72C1C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- 3.51</w:t>
            </w:r>
          </w:p>
        </w:tc>
      </w:tr>
      <w:tr w:rsidR="004C63AA" w14:paraId="16BA78B4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89BA0B5" w14:textId="258D70D4" w:rsidR="004C63AA" w:rsidRPr="006425CB" w:rsidRDefault="004C63AA" w:rsidP="00ED2BD8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5712283" w14:textId="1C8C7AD4" w:rsidR="004C63AA" w:rsidRPr="00412AFD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045BE80" w14:textId="3C484E30" w:rsidR="004C63AA" w:rsidRPr="00412AFD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273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1EAA1635" w14:textId="3CEC6D44" w:rsidR="004C63AA" w:rsidRPr="00412AFD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273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7E22C3B2" w14:textId="55289DC6" w:rsidR="004C63AA" w:rsidRPr="00412AFD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4C63AA" w14:paraId="0D9C6EF2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0AB557EB" w14:textId="01B8EF9D" w:rsidR="004C63AA" w:rsidRPr="006425CB" w:rsidRDefault="004C63AA" w:rsidP="00ED2BD8">
            <w:pPr>
              <w:ind w:rightChars="12" w:right="29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9FA9787" w14:textId="264726D0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42,331,000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D9408FC" w14:textId="71588CDF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292,815,224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3297773" w14:textId="307F3D1C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250,484,224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8D850B1" w14:textId="7F2483B0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591.73</w:t>
            </w:r>
          </w:p>
        </w:tc>
      </w:tr>
      <w:tr w:rsidR="004C63AA" w14:paraId="5C9F394A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4558E8D2" w14:textId="755F2576" w:rsidR="004C63AA" w:rsidRPr="006425CB" w:rsidRDefault="004C63AA" w:rsidP="00ED2BD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EE88EE3" w14:textId="21A7D52E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ABE890F" w14:textId="19A419CB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－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3A9CE22F" w14:textId="51DC86E7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F9E07D5" w14:textId="152580A9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4C63AA" w14:paraId="56D9AE73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210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365AD96" w14:textId="4EF493EA" w:rsidR="004C63AA" w:rsidRPr="006425CB" w:rsidRDefault="004C63AA" w:rsidP="00ED2BD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842" w:type="pct"/>
            <w:tcBorders>
              <w:top w:val="nil"/>
              <w:bottom w:val="single" w:sz="8" w:space="0" w:color="auto"/>
            </w:tcBorders>
            <w:vAlign w:val="center"/>
          </w:tcPr>
          <w:p w14:paraId="4EC14E4D" w14:textId="574C7C0F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42,331,000</w:t>
            </w:r>
          </w:p>
        </w:tc>
        <w:tc>
          <w:tcPr>
            <w:tcW w:w="842" w:type="pct"/>
            <w:tcBorders>
              <w:top w:val="nil"/>
              <w:bottom w:val="single" w:sz="8" w:space="0" w:color="auto"/>
            </w:tcBorders>
            <w:vAlign w:val="center"/>
          </w:tcPr>
          <w:p w14:paraId="68E5AEA5" w14:textId="352DEAAF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292,815,224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vAlign w:val="center"/>
          </w:tcPr>
          <w:p w14:paraId="4E69E581" w14:textId="7FD5CD5C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250,484,224</w:t>
            </w:r>
          </w:p>
        </w:tc>
        <w:tc>
          <w:tcPr>
            <w:tcW w:w="38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F965F7A" w14:textId="185CE0E8" w:rsidR="004C63AA" w:rsidRDefault="004C63AA" w:rsidP="004C63AA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591.73</w:t>
            </w:r>
          </w:p>
        </w:tc>
      </w:tr>
    </w:tbl>
    <w:p w14:paraId="78065787" w14:textId="77777777" w:rsidR="000E2744" w:rsidRPr="00ED2BD8" w:rsidRDefault="005679BD" w:rsidP="005679BD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Pr="00ED2BD8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ED2BD8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ED2BD8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2735306C" w14:textId="7F49D891" w:rsidR="00DC0EE5" w:rsidRPr="00ED2BD8" w:rsidRDefault="005679BD" w:rsidP="002C3AE3">
      <w:pPr>
        <w:tabs>
          <w:tab w:val="left" w:pos="408"/>
        </w:tabs>
        <w:adjustRightInd w:val="0"/>
        <w:snapToGrid w:val="0"/>
        <w:spacing w:line="240" w:lineRule="exact"/>
        <w:ind w:leftChars="151" w:left="546" w:hangingChars="102" w:hanging="184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ED2BD8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ED2BD8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ED2BD8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ED2BD8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ED2BD8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ED2BD8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ED2BD8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ED2BD8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ED2BD8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ED2BD8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ED2BD8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ED2BD8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ED2BD8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5"/>
        <w:gridCol w:w="1567"/>
        <w:gridCol w:w="784"/>
        <w:gridCol w:w="1569"/>
        <w:gridCol w:w="790"/>
        <w:gridCol w:w="1575"/>
        <w:gridCol w:w="784"/>
      </w:tblGrid>
      <w:tr w:rsidR="000E2744" w14:paraId="44D0CA40" w14:textId="77777777" w:rsidTr="002334BE">
        <w:trPr>
          <w:trHeight w:val="610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737569F" w14:textId="0923DC53" w:rsidR="000E2744" w:rsidRDefault="000E2744" w:rsidP="002334BE">
            <w:pPr>
              <w:snapToGrid w:val="0"/>
              <w:ind w:leftChars="-126" w:left="-30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994978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國防醫學院軍事教育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6102D5CB" w14:textId="73907D4D" w:rsidR="00A964D4" w:rsidRDefault="000E2744" w:rsidP="002334BE">
            <w:pPr>
              <w:tabs>
                <w:tab w:val="left" w:pos="3448"/>
                <w:tab w:val="left" w:pos="8620"/>
              </w:tabs>
              <w:autoSpaceDE w:val="0"/>
              <w:autoSpaceDN w:val="0"/>
              <w:ind w:left="350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99497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E2744" w14:paraId="3AF4BD57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1536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EBDC9C" w14:textId="77777777" w:rsidR="000E2744" w:rsidRPr="00CA1EC3" w:rsidRDefault="000E2744" w:rsidP="00ED2BD8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5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B7AFA9B" w14:textId="6F8A5285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/>
              </w:rPr>
              <w:t>11</w:t>
            </w:r>
            <w:r w:rsidR="00EE7E68">
              <w:rPr>
                <w:rFonts w:ascii="標楷體" w:eastAsia="標楷體" w:hAnsi="標楷體" w:hint="eastAsia"/>
              </w:rPr>
              <w:t>3</w:t>
            </w:r>
            <w:r w:rsidRPr="00CA1EC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7ECCD0C" w14:textId="37EECAE4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/>
              </w:rPr>
              <w:t>11</w:t>
            </w:r>
            <w:r w:rsidR="00EE7E68">
              <w:rPr>
                <w:rFonts w:ascii="標楷體" w:eastAsia="標楷體" w:hAnsi="標楷體" w:hint="eastAsia"/>
              </w:rPr>
              <w:t>2</w:t>
            </w:r>
            <w:r w:rsidRPr="00CA1EC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831CCD" w14:textId="77777777" w:rsidR="000E2744" w:rsidRPr="00CA1EC3" w:rsidRDefault="000E2744" w:rsidP="00ED2BD8">
            <w:pPr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0257E" w14:paraId="1FA2495E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1536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10766A" w14:textId="77777777" w:rsidR="000E2744" w:rsidRPr="00CA1EC3" w:rsidRDefault="000E2744" w:rsidP="00C46DC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68" w:type="pct"/>
            <w:tcBorders>
              <w:bottom w:val="single" w:sz="8" w:space="0" w:color="auto"/>
            </w:tcBorders>
            <w:vAlign w:val="center"/>
          </w:tcPr>
          <w:p w14:paraId="449BA91C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4" w:type="pct"/>
            <w:tcBorders>
              <w:bottom w:val="single" w:sz="8" w:space="0" w:color="auto"/>
            </w:tcBorders>
            <w:vAlign w:val="center"/>
          </w:tcPr>
          <w:p w14:paraId="22B36087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568AEE36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7" w:type="pct"/>
            <w:tcBorders>
              <w:bottom w:val="single" w:sz="8" w:space="0" w:color="auto"/>
            </w:tcBorders>
            <w:vAlign w:val="center"/>
          </w:tcPr>
          <w:p w14:paraId="2AE17F49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27DCDC0D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4" w:type="pct"/>
            <w:tcBorders>
              <w:bottom w:val="single" w:sz="8" w:space="0" w:color="auto"/>
              <w:right w:val="nil"/>
            </w:tcBorders>
            <w:vAlign w:val="center"/>
          </w:tcPr>
          <w:p w14:paraId="5EF2B1F7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</w:tr>
      <w:tr w:rsidR="00A0257E" w14:paraId="3ED9A927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2FE55F8F" w14:textId="00DFB960" w:rsidR="00994978" w:rsidRPr="00C00DCE" w:rsidRDefault="00994978" w:rsidP="00ED2BD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0D8FC493" w14:textId="5B390FF4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592,521,491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F74E3C9" w14:textId="4530FC7D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253928D" w14:textId="2796E145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B2A00B6" w14:textId="37424027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56A4FFD" w14:textId="440F2252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592,521,491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A8B58C8" w14:textId="281B3F2C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A0257E" w14:paraId="28FBEE8C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3F3B155C" w14:textId="6BFEC175" w:rsidR="00994978" w:rsidRPr="00C00DCE" w:rsidRDefault="00994978" w:rsidP="00ED2BD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58AF3C3E" w14:textId="58F264F4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319,993,730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5A6FDD9" w14:textId="3BCD39FF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54.01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2655A2F" w14:textId="1014818E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05416337" w14:textId="04D745CA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887F9EB" w14:textId="102E52FE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319,993,730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538B7B09" w14:textId="1E23A601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07349AA0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63FB4860" w14:textId="30EEC2DC" w:rsidR="00994978" w:rsidRPr="00C00DCE" w:rsidRDefault="0099497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3A146AB5" w14:textId="33C7E911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292,815,224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3C4E87CF" w14:textId="4FE99CEF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49.42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BBCD2D0" w14:textId="4FD5875C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05F03B66" w14:textId="75D4C029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C23769E" w14:textId="1F3F36F8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292,815,224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78A7EF1" w14:textId="6167D7E1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32F87838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081CB303" w14:textId="769384DC" w:rsidR="00994978" w:rsidRPr="00C00DCE" w:rsidRDefault="0099497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500C271F" w14:textId="49E17022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7,589,282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7D45B077" w14:textId="1CA61E6E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58FCE1F" w14:textId="52DCE677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28E37612" w14:textId="42BB49B8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9355F4A" w14:textId="1A53D24D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7,589,282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4F95700D" w14:textId="48191558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57E11DCA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0128B97D" w14:textId="1E853DB7" w:rsidR="00994978" w:rsidRPr="00C00DCE" w:rsidRDefault="0099497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260AC48" w14:textId="477D1439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6,351,187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21BDFEA8" w14:textId="05C8BCBD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0DF305D" w14:textId="128C8BA6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5D4F19E4" w14:textId="121FF0E7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EA12791" w14:textId="63BEFCF5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6,351,187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4777BED7" w14:textId="2DFE4B97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7B3DEB3C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7240A67F" w14:textId="05CDA5C7" w:rsidR="00994978" w:rsidRPr="00C00DCE" w:rsidRDefault="0099497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3540475B" w14:textId="44F5BCFF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13,238,037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7DFE3337" w14:textId="6846A948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BFFB7EC" w14:textId="1709E700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3C3FA4CA" w14:textId="121AEEED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0A19ADE" w14:textId="4D97BE7D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13,238,037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02BF2D6A" w14:textId="5CD26401" w:rsidR="00994978" w:rsidRPr="00190A22" w:rsidRDefault="0099497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01A06DD3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1A3F0FD1" w14:textId="41F888EC" w:rsidR="00EE7E68" w:rsidRPr="00EE7E68" w:rsidRDefault="00EE7E68" w:rsidP="00ED2BD8">
            <w:pPr>
              <w:ind w:leftChars="100" w:left="240" w:rightChars="32" w:right="77"/>
              <w:jc w:val="distribute"/>
              <w:rPr>
                <w:rFonts w:ascii="標楷體" w:eastAsia="標楷體" w:hAnsi="標楷體"/>
                <w:spacing w:val="-30"/>
                <w:w w:val="95"/>
                <w:kern w:val="0"/>
                <w:sz w:val="22"/>
              </w:rPr>
            </w:pPr>
            <w:r w:rsidRPr="00EE7E68">
              <w:rPr>
                <w:rFonts w:ascii="標楷體" w:eastAsia="標楷體" w:hAnsi="標楷體"/>
                <w:spacing w:val="-30"/>
                <w:w w:val="95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004E7E7A" w14:textId="66BFE087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38,795,477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E56AE9D" w14:textId="54D2CC88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E75A1E4" w14:textId="52E09F5E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41D07C6C" w14:textId="7F09C4FD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64217D8" w14:textId="3B3255B7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38,795,477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6099A6CA" w14:textId="7F8FBB8A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62FDE456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02A1F459" w14:textId="3D2FFF4D" w:rsidR="00EE7E68" w:rsidRPr="00C00DCE" w:rsidRDefault="00EE7E6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A27B2C2" w14:textId="4C6FCDF3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38,795,477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000172D7" w14:textId="4E9A2946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29F4954" w14:textId="0A65D6BD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43CD0BF2" w14:textId="1331FFFE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C502C91" w14:textId="43FF0F2E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38,795,477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ACA6E80" w14:textId="3F092E9D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15C62150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46360430" w14:textId="0679C9A3" w:rsidR="00EE7E68" w:rsidRPr="00C00DCE" w:rsidRDefault="00EE7E68" w:rsidP="00ED2BD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214B8C77" w14:textId="70D7E3ED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204,386,860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A5881B4" w14:textId="074077F8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34.49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074B360" w14:textId="75D40737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81253AC" w14:textId="5F253BED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220D99A" w14:textId="603DFAA4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204,386,860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7148ED57" w14:textId="61017C4E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6C968F63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6CF8B388" w14:textId="606094CD" w:rsidR="00EE7E68" w:rsidRPr="00C00DCE" w:rsidRDefault="00EE7E6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C0C4E76" w14:textId="56ED6A04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178,960,218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1F2AC7A1" w14:textId="0FEFDF4B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30.20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7393F42" w14:textId="7FE92A0B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A3CA3A9" w14:textId="038F1321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35F7EB0" w14:textId="2AC6C75C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178,960,218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018BD5D2" w14:textId="32D1AD1D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45E66E8E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6707A859" w14:textId="44960E3F" w:rsidR="00EE7E68" w:rsidRPr="00C00DCE" w:rsidRDefault="00EE7E6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2BD24C8E" w14:textId="53004CCA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902,498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3DCF9E7B" w14:textId="76F0B40A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0FFA5AE" w14:textId="7B3D6E46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4A83EB9D" w14:textId="1F8475FA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1F2B2FD" w14:textId="44A340A0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902,498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6C95C4B" w14:textId="175D92E8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0BD5D0A9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342C181A" w14:textId="663C1424" w:rsidR="00EE7E68" w:rsidRPr="00C00DCE" w:rsidRDefault="00EE7E6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AA5611C" w14:textId="35751AB2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24,524,144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58B2379" w14:textId="267B2174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4.14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5DCAA8E" w14:textId="2EEE4760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0D87DC03" w14:textId="381D2FB1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0100B13" w14:textId="7C3CFDBF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24,524,144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7285A347" w14:textId="7C769B60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32F82D74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41489BE1" w14:textId="3643D3CD" w:rsidR="00EE7E68" w:rsidRPr="00C00DCE" w:rsidRDefault="00EE7E68" w:rsidP="00ED2BD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990DFD5" w14:textId="089B7209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29,345,424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5E7A0BB" w14:textId="1AD1B193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4.95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20E022D" w14:textId="0E933391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6E761C76" w14:textId="3C6DBE7F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42EC9D7" w14:textId="6C6EDE8A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29,345,424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520207F5" w14:textId="12BAD469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06F179C3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75F480BF" w14:textId="7BD6F00D" w:rsidR="00EE7E68" w:rsidRPr="00C00DCE" w:rsidRDefault="00EE7E68" w:rsidP="00ED2BD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3FFC15C6" w14:textId="2276F01B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29,345,424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44DC2678" w14:textId="5D52BB95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4.95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CBCA5C1" w14:textId="12CCF82D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C2FC6FC" w14:textId="74A9D70F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FF1A4A3" w14:textId="1844143F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29,345,424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0445DB0F" w14:textId="79A11357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0257E" w14:paraId="62CA18D7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1536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8386D2" w14:textId="7B7CF029" w:rsidR="00EE7E68" w:rsidRPr="00C00DCE" w:rsidRDefault="00EE7E68" w:rsidP="00ED2BD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68" w:type="pct"/>
            <w:tcBorders>
              <w:top w:val="nil"/>
              <w:bottom w:val="single" w:sz="8" w:space="0" w:color="auto"/>
            </w:tcBorders>
            <w:vAlign w:val="center"/>
          </w:tcPr>
          <w:p w14:paraId="19D7FEDB" w14:textId="080B3198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592,521,491</w:t>
            </w:r>
          </w:p>
        </w:tc>
        <w:tc>
          <w:tcPr>
            <w:tcW w:w="384" w:type="pct"/>
            <w:tcBorders>
              <w:top w:val="nil"/>
              <w:bottom w:val="single" w:sz="8" w:space="0" w:color="auto"/>
            </w:tcBorders>
            <w:vAlign w:val="center"/>
          </w:tcPr>
          <w:p w14:paraId="0E58E5DD" w14:textId="5C37962F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0376FBA6" w14:textId="43914AF4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single" w:sz="8" w:space="0" w:color="auto"/>
            </w:tcBorders>
            <w:vAlign w:val="center"/>
          </w:tcPr>
          <w:p w14:paraId="06A0B0CD" w14:textId="5805620B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5DAB635D" w14:textId="4DFB0915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592,521,491</w:t>
            </w:r>
          </w:p>
        </w:tc>
        <w:tc>
          <w:tcPr>
            <w:tcW w:w="38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30FDE26" w14:textId="14A496FF" w:rsidR="00EE7E68" w:rsidRPr="00190A22" w:rsidRDefault="00EE7E68" w:rsidP="00ED2BD8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</w:tbl>
    <w:p w14:paraId="3FFE16C0" w14:textId="23629956" w:rsidR="00F34C42" w:rsidRPr="002C3AE3" w:rsidRDefault="00F34C42" w:rsidP="00F34C42">
      <w:pPr>
        <w:tabs>
          <w:tab w:val="left" w:pos="408"/>
        </w:tabs>
        <w:adjustRightInd w:val="0"/>
        <w:snapToGrid w:val="0"/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F363A9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F363A9">
        <w:rPr>
          <w:rFonts w:ascii="標楷體" w:eastAsia="標楷體" w:hAnsi="標楷體" w:hint="eastAsia"/>
          <w:sz w:val="18"/>
          <w:szCs w:val="18"/>
        </w:rPr>
        <w:t>：該基金係</w:t>
      </w:r>
      <w:proofErr w:type="gramStart"/>
      <w:r w:rsidRPr="00F363A9">
        <w:rPr>
          <w:rFonts w:ascii="標楷體" w:eastAsia="標楷體" w:hAnsi="標楷體" w:hint="eastAsia"/>
          <w:sz w:val="18"/>
          <w:szCs w:val="18"/>
        </w:rPr>
        <w:t>11</w:t>
      </w:r>
      <w:r>
        <w:rPr>
          <w:rFonts w:ascii="標楷體" w:eastAsia="標楷體" w:hAnsi="標楷體" w:hint="eastAsia"/>
          <w:sz w:val="18"/>
          <w:szCs w:val="18"/>
        </w:rPr>
        <w:t>3</w:t>
      </w:r>
      <w:proofErr w:type="gramEnd"/>
      <w:r w:rsidRPr="00F363A9">
        <w:rPr>
          <w:rFonts w:ascii="標楷體" w:eastAsia="標楷體" w:hAnsi="標楷體" w:hint="eastAsia"/>
          <w:sz w:val="18"/>
          <w:szCs w:val="18"/>
        </w:rPr>
        <w:t>年度設立，故11</w:t>
      </w:r>
      <w:r>
        <w:rPr>
          <w:rFonts w:ascii="標楷體" w:eastAsia="標楷體" w:hAnsi="標楷體" w:hint="eastAsia"/>
          <w:sz w:val="18"/>
          <w:szCs w:val="18"/>
        </w:rPr>
        <w:t>2</w:t>
      </w:r>
      <w:proofErr w:type="gramStart"/>
      <w:r w:rsidRPr="00F363A9">
        <w:rPr>
          <w:rFonts w:ascii="標楷體" w:eastAsia="標楷體" w:hAnsi="標楷體" w:hint="eastAsia"/>
          <w:sz w:val="18"/>
          <w:szCs w:val="18"/>
        </w:rPr>
        <w:t>年底無列數</w:t>
      </w:r>
      <w:proofErr w:type="gramEnd"/>
      <w:r w:rsidRPr="00F363A9">
        <w:rPr>
          <w:rFonts w:ascii="標楷體" w:eastAsia="標楷體" w:hAnsi="標楷體" w:hint="eastAsia"/>
          <w:sz w:val="18"/>
          <w:szCs w:val="18"/>
        </w:rPr>
        <w:t>。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7"/>
        <w:gridCol w:w="1582"/>
        <w:gridCol w:w="771"/>
        <w:gridCol w:w="1565"/>
        <w:gridCol w:w="798"/>
        <w:gridCol w:w="1582"/>
        <w:gridCol w:w="769"/>
      </w:tblGrid>
      <w:tr w:rsidR="000E2744" w14:paraId="0E8F8203" w14:textId="77777777" w:rsidTr="002334BE">
        <w:trPr>
          <w:trHeight w:val="713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B4C6E9D" w14:textId="6C949221" w:rsidR="000E2744" w:rsidRDefault="000E2744" w:rsidP="00416550">
            <w:pPr>
              <w:snapToGrid w:val="0"/>
              <w:ind w:leftChars="404" w:left="970"/>
              <w:jc w:val="center"/>
              <w:rPr>
                <w:rStyle w:val="a9"/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47271A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國防醫學院軍事教育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197643" w:rsidRPr="00197643">
              <w:rPr>
                <w:rStyle w:val="a9"/>
                <w:rFonts w:ascii="標楷體" w:eastAsia="標楷體" w:hAnsi="標楷體" w:hint="eastAsia"/>
                <w:sz w:val="32"/>
                <w:szCs w:val="32"/>
              </w:rPr>
              <w:t>（續）</w:t>
            </w:r>
          </w:p>
          <w:p w14:paraId="1E3C68DC" w14:textId="327F4AF4" w:rsidR="000E2744" w:rsidRDefault="000E2744" w:rsidP="00416550">
            <w:pPr>
              <w:tabs>
                <w:tab w:val="left" w:pos="3448"/>
                <w:tab w:val="left" w:pos="8376"/>
              </w:tabs>
              <w:autoSpaceDE w:val="0"/>
              <w:autoSpaceDN w:val="0"/>
              <w:ind w:left="3264" w:right="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A95689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Pr="00A95689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0E2744" w14:paraId="2C21A931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153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7B6882" w14:textId="77777777" w:rsidR="000E2744" w:rsidRPr="00197643" w:rsidRDefault="000E2744" w:rsidP="00ED2BD8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5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3651EA4" w14:textId="0C86D696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/>
              </w:rPr>
              <w:t>11</w:t>
            </w:r>
            <w:r w:rsidR="00A95689">
              <w:rPr>
                <w:rFonts w:ascii="標楷體" w:eastAsia="標楷體" w:hAnsi="標楷體" w:hint="eastAsia"/>
              </w:rPr>
              <w:t>3</w:t>
            </w:r>
            <w:r w:rsidRPr="0019764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8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9554422" w14:textId="39EE0D00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/>
              </w:rPr>
              <w:t>11</w:t>
            </w:r>
            <w:r w:rsidR="00A95689">
              <w:rPr>
                <w:rFonts w:ascii="標楷體" w:eastAsia="標楷體" w:hAnsi="標楷體" w:hint="eastAsia"/>
              </w:rPr>
              <w:t>2</w:t>
            </w:r>
            <w:r w:rsidRPr="0019764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2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7239BEC" w14:textId="77777777" w:rsidR="000E2744" w:rsidRPr="00197643" w:rsidRDefault="000E2744" w:rsidP="00ED2BD8">
            <w:pPr>
              <w:ind w:leftChars="20" w:left="48" w:right="20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E2744" w14:paraId="54F04AB1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153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648B67" w14:textId="77777777" w:rsidR="000E2744" w:rsidRPr="00197643" w:rsidRDefault="000E2744" w:rsidP="00C46DC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75" w:type="pct"/>
            <w:tcBorders>
              <w:bottom w:val="single" w:sz="8" w:space="0" w:color="auto"/>
            </w:tcBorders>
            <w:vAlign w:val="center"/>
          </w:tcPr>
          <w:p w14:paraId="0644B6A7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78" w:type="pct"/>
            <w:tcBorders>
              <w:bottom w:val="single" w:sz="8" w:space="0" w:color="auto"/>
            </w:tcBorders>
            <w:vAlign w:val="center"/>
          </w:tcPr>
          <w:p w14:paraId="151FDC0B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7" w:type="pct"/>
            <w:tcBorders>
              <w:bottom w:val="single" w:sz="8" w:space="0" w:color="auto"/>
            </w:tcBorders>
            <w:vAlign w:val="center"/>
          </w:tcPr>
          <w:p w14:paraId="02494E64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1" w:type="pct"/>
            <w:tcBorders>
              <w:bottom w:val="single" w:sz="8" w:space="0" w:color="auto"/>
            </w:tcBorders>
            <w:vAlign w:val="center"/>
          </w:tcPr>
          <w:p w14:paraId="5151153D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5" w:type="pct"/>
            <w:tcBorders>
              <w:bottom w:val="single" w:sz="8" w:space="0" w:color="auto"/>
            </w:tcBorders>
            <w:vAlign w:val="center"/>
          </w:tcPr>
          <w:p w14:paraId="2EA8A6DF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77" w:type="pct"/>
            <w:tcBorders>
              <w:bottom w:val="single" w:sz="8" w:space="0" w:color="auto"/>
              <w:right w:val="nil"/>
            </w:tcBorders>
            <w:vAlign w:val="center"/>
          </w:tcPr>
          <w:p w14:paraId="17167E19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</w:tr>
      <w:tr w:rsidR="00A95689" w14:paraId="0B5F3970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216E3854" w14:textId="4FC4EAD0" w:rsidR="00A95689" w:rsidRDefault="00A95689" w:rsidP="00A9568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C73A1B2" w14:textId="1AA052D1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256,048,009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B0EDF77" w14:textId="788F8E11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43.21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249F9BBE" w14:textId="51ABDC4D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1A2694C1" w14:textId="3615DBBF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5256397" w14:textId="1D5C689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256,048,009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166A6988" w14:textId="409B35C4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A95689" w14:paraId="592978EB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5F2B258C" w14:textId="1751DB42" w:rsidR="00A95689" w:rsidRDefault="00A95689" w:rsidP="00A956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54C5DFA" w14:textId="73209A3C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170,618,718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2DBE0BCD" w14:textId="12B579F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28.80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6ED771FD" w14:textId="75C821A7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5A3CF1CB" w14:textId="7727AAC2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6F14CE63" w14:textId="62522518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170,618,718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0C3E9D69" w14:textId="57A62AC7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12582BD4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2710BCEB" w14:textId="26DD9A22" w:rsidR="00A95689" w:rsidRDefault="00A95689" w:rsidP="00A956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482C4C47" w14:textId="1C693DAD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68,416,263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6770F84" w14:textId="3BC6F612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11.55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009B1EFD" w14:textId="18701EAB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5A006FD4" w14:textId="00B4D294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DCF0064" w14:textId="5CD1F639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68,416,263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694EE29A" w14:textId="1077458C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2F9D14DF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5B961D7C" w14:textId="6E2487E0" w:rsidR="00A95689" w:rsidRDefault="00A95689" w:rsidP="00A956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28F6041A" w14:textId="0E040180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102,202,455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081C10" w14:textId="688A11E9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17.25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2F293149" w14:textId="45F3034B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5A547C16" w14:textId="1A3B9CC7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762930AB" w14:textId="482EC5EB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102,202,455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253CFC05" w14:textId="4F73E9AF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15C4205F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38368CAC" w14:textId="0F899ECE" w:rsidR="00A95689" w:rsidRDefault="00A95689" w:rsidP="00A956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FBF7E46" w14:textId="22EC8879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85,429,291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05C0A77" w14:textId="11F2E49D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14.42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360A3233" w14:textId="5ECEBF2C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4034A67E" w14:textId="6BDA4BF9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EE4130E" w14:textId="3E08FB0F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85,429,291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4EBBCD69" w14:textId="49A5E50B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58C91201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201A8D38" w14:textId="411536F6" w:rsidR="00A95689" w:rsidRDefault="00A95689" w:rsidP="00A956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5A8535E" w14:textId="6BE48C21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39,083,722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5931591" w14:textId="7BDAF304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6.60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46AF1C0A" w14:textId="24AC43C0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46D38698" w14:textId="17D9A6FA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BDF62B1" w14:textId="333AFF0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39,083,722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03D9E23E" w14:textId="311C6B64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1D50A691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34C49405" w14:textId="729CA2D0" w:rsidR="00A95689" w:rsidRDefault="00A95689" w:rsidP="00725A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746F4D9E" w14:textId="03616DAB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46,345,569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D01A360" w14:textId="0D5CDDA8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7.82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72E5992D" w14:textId="0A710CA8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6D324490" w14:textId="340BD589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C7D33D6" w14:textId="70551F69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46,345,569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2A3A6565" w14:textId="5FD53CFF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36AE54F4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27F09E16" w14:textId="04F27D98" w:rsidR="00A95689" w:rsidRDefault="00A95689" w:rsidP="00A9568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4ED76ED" w14:textId="65868456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336,473,482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4F84022" w14:textId="4A1E668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56.79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32C1309E" w14:textId="463327A6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3872F630" w14:textId="09946DE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2D5B72A5" w14:textId="18F48B72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336,473,482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2849EA4D" w14:textId="398CF946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A95689" w14:paraId="29E8B3E0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58FDEB55" w14:textId="74FD395B" w:rsidR="00A95689" w:rsidRDefault="00A95689" w:rsidP="00A956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2039FBCA" w14:textId="3A36729C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303,811,000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B7D3B0A" w14:textId="4A0EC6F2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51.27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3E4ED37D" w14:textId="0FDA087C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711428C4" w14:textId="7CFB6E33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2D6CD68C" w14:textId="56E49AF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303,811,000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436F8FB4" w14:textId="6F9DC02A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0E84C948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5F4956CA" w14:textId="239D108E" w:rsidR="00A95689" w:rsidRDefault="00A95689" w:rsidP="00A956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B9368FD" w14:textId="60D2E80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303,811,000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2F7114" w14:textId="7CDA2BB4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51.27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1411C477" w14:textId="13CF8662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08AAC58D" w14:textId="430318E5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A6979AB" w14:textId="489068E6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303,811,000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5B6D633C" w14:textId="2FC9A5DF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01678C23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172A8E19" w14:textId="58B9180C" w:rsidR="00A95689" w:rsidRDefault="00A95689" w:rsidP="00A95689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69A1EBC" w14:textId="54F9B1FB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30,723,791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19A0157" w14:textId="1BA8AA9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5.19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3C3247CA" w14:textId="72C543D3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6FF8DA7C" w14:textId="566C0183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8E2B98A" w14:textId="22EBB523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30,723,791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6CF4AB96" w14:textId="1944E1CA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20B7BD67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7C77CAE4" w14:textId="6BFF1CC1" w:rsidR="00A95689" w:rsidRDefault="00A95689" w:rsidP="00A9568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AAF852B" w14:textId="366C45AC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30,723,791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A9476B2" w14:textId="576D3EFD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5.19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0C9A6DB9" w14:textId="157F40C0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1B700AA1" w14:textId="3445B7BE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45493B6" w14:textId="272329BC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30,723,791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2BB38310" w14:textId="54A107B3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54404A39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43E9E1EC" w14:textId="6AC74529" w:rsidR="00A95689" w:rsidRDefault="00A95689" w:rsidP="00544B51">
            <w:pPr>
              <w:ind w:leftChars="108" w:left="259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7E8CFBD7" w14:textId="37483612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1,938,691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A65089" w14:textId="412D907F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646C3AC2" w14:textId="6F65EAF5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27171E03" w14:textId="270C83E7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CE72FDB" w14:textId="2429D8E0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1,938,691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0C23CB70" w14:textId="4AE8230C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6ED2FEC5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416C51EF" w14:textId="6C0B34DA" w:rsidR="00A95689" w:rsidRDefault="00A95689" w:rsidP="00544B51">
            <w:pPr>
              <w:ind w:leftChars="224" w:left="538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739026DF" w14:textId="24C9F5E5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1,938,691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C302C2C" w14:textId="3FFA03A0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5F1B9B3A" w14:textId="7BFD50AD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411EFB07" w14:textId="49EAD4C9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C911827" w14:textId="6D7E811A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1,938,691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45587D7D" w14:textId="0C3F29DB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A95689" w14:paraId="0527B388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81A6954" w14:textId="3709B48F" w:rsidR="00A95689" w:rsidRDefault="00A95689" w:rsidP="00A95689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5" w:type="pct"/>
            <w:tcBorders>
              <w:top w:val="nil"/>
              <w:bottom w:val="single" w:sz="8" w:space="0" w:color="auto"/>
            </w:tcBorders>
            <w:vAlign w:val="center"/>
          </w:tcPr>
          <w:p w14:paraId="48478B50" w14:textId="39F312D2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592,521,491</w:t>
            </w:r>
          </w:p>
        </w:tc>
        <w:tc>
          <w:tcPr>
            <w:tcW w:w="378" w:type="pct"/>
            <w:tcBorders>
              <w:top w:val="nil"/>
              <w:bottom w:val="single" w:sz="8" w:space="0" w:color="auto"/>
            </w:tcBorders>
            <w:vAlign w:val="center"/>
          </w:tcPr>
          <w:p w14:paraId="7BB8670F" w14:textId="72383B9D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7" w:type="pct"/>
            <w:tcBorders>
              <w:top w:val="nil"/>
              <w:bottom w:val="single" w:sz="8" w:space="0" w:color="auto"/>
            </w:tcBorders>
            <w:vAlign w:val="center"/>
          </w:tcPr>
          <w:p w14:paraId="6C5692F9" w14:textId="164BDFAD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single" w:sz="8" w:space="0" w:color="auto"/>
            </w:tcBorders>
            <w:vAlign w:val="center"/>
          </w:tcPr>
          <w:p w14:paraId="50514348" w14:textId="1C6C5DED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--</w:t>
            </w:r>
          </w:p>
        </w:tc>
        <w:tc>
          <w:tcPr>
            <w:tcW w:w="775" w:type="pct"/>
            <w:tcBorders>
              <w:top w:val="nil"/>
              <w:bottom w:val="single" w:sz="8" w:space="0" w:color="auto"/>
            </w:tcBorders>
            <w:vAlign w:val="center"/>
          </w:tcPr>
          <w:p w14:paraId="588EFF7D" w14:textId="5C492E23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592,521,491</w:t>
            </w:r>
          </w:p>
        </w:tc>
        <w:tc>
          <w:tcPr>
            <w:tcW w:w="37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0EC528E" w14:textId="708D19C9" w:rsidR="00A95689" w:rsidRPr="00190A22" w:rsidRDefault="00A95689" w:rsidP="00A95689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</w:tbl>
    <w:p w14:paraId="5F1F26BF" w14:textId="4F671079" w:rsidR="00AD2CFE" w:rsidRPr="002C3AE3" w:rsidRDefault="00AD2CFE" w:rsidP="00416550">
      <w:pPr>
        <w:tabs>
          <w:tab w:val="left" w:pos="408"/>
        </w:tabs>
        <w:adjustRightInd w:val="0"/>
        <w:snapToGrid w:val="0"/>
        <w:spacing w:line="20" w:lineRule="exact"/>
        <w:jc w:val="both"/>
        <w:rPr>
          <w:rFonts w:ascii="標楷體" w:eastAsia="標楷體" w:hAnsi="標楷體"/>
          <w:sz w:val="18"/>
          <w:szCs w:val="18"/>
        </w:rPr>
      </w:pPr>
    </w:p>
    <w:sectPr w:rsidR="00AD2CFE" w:rsidRPr="002C3AE3" w:rsidSect="007B73BD">
      <w:footerReference w:type="default" r:id="rId8"/>
      <w:pgSz w:w="11906" w:h="16838" w:code="9"/>
      <w:pgMar w:top="1418" w:right="851" w:bottom="1418" w:left="851" w:header="1021" w:footer="737" w:gutter="0"/>
      <w:pgNumType w:start="2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99168" w14:textId="77777777" w:rsidR="008444E8" w:rsidRDefault="008444E8" w:rsidP="00A11CE0">
      <w:r>
        <w:separator/>
      </w:r>
    </w:p>
  </w:endnote>
  <w:endnote w:type="continuationSeparator" w:id="0">
    <w:p w14:paraId="33D90767" w14:textId="77777777" w:rsidR="008444E8" w:rsidRDefault="008444E8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38781" w14:textId="77777777" w:rsidR="00CE285C" w:rsidRPr="00316B7A" w:rsidRDefault="00CE285C" w:rsidP="009B32E7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E5785" w14:textId="77777777" w:rsidR="008444E8" w:rsidRDefault="008444E8" w:rsidP="00A11CE0">
      <w:r>
        <w:separator/>
      </w:r>
    </w:p>
  </w:footnote>
  <w:footnote w:type="continuationSeparator" w:id="0">
    <w:p w14:paraId="0965C1FA" w14:textId="77777777" w:rsidR="008444E8" w:rsidRDefault="008444E8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019F8"/>
    <w:rsid w:val="00012278"/>
    <w:rsid w:val="00016207"/>
    <w:rsid w:val="00022DB2"/>
    <w:rsid w:val="000344CF"/>
    <w:rsid w:val="0009466A"/>
    <w:rsid w:val="000B5F98"/>
    <w:rsid w:val="000D52F6"/>
    <w:rsid w:val="000E2744"/>
    <w:rsid w:val="00117A6A"/>
    <w:rsid w:val="001342F2"/>
    <w:rsid w:val="00172F02"/>
    <w:rsid w:val="00176814"/>
    <w:rsid w:val="001770FF"/>
    <w:rsid w:val="00180787"/>
    <w:rsid w:val="00195EB5"/>
    <w:rsid w:val="00197643"/>
    <w:rsid w:val="001B06F6"/>
    <w:rsid w:val="001D27D0"/>
    <w:rsid w:val="001F3419"/>
    <w:rsid w:val="00204A20"/>
    <w:rsid w:val="002334BE"/>
    <w:rsid w:val="00260188"/>
    <w:rsid w:val="002759CA"/>
    <w:rsid w:val="002A6F46"/>
    <w:rsid w:val="002C3AE3"/>
    <w:rsid w:val="00321BDD"/>
    <w:rsid w:val="003835CC"/>
    <w:rsid w:val="00416550"/>
    <w:rsid w:val="00433E35"/>
    <w:rsid w:val="00446A03"/>
    <w:rsid w:val="00462BC1"/>
    <w:rsid w:val="004715C4"/>
    <w:rsid w:val="0047271A"/>
    <w:rsid w:val="00477635"/>
    <w:rsid w:val="004A5415"/>
    <w:rsid w:val="004C63AA"/>
    <w:rsid w:val="004E44A0"/>
    <w:rsid w:val="00506134"/>
    <w:rsid w:val="005165C6"/>
    <w:rsid w:val="00544B51"/>
    <w:rsid w:val="00546DCF"/>
    <w:rsid w:val="005500FB"/>
    <w:rsid w:val="00554E88"/>
    <w:rsid w:val="005679BD"/>
    <w:rsid w:val="00571258"/>
    <w:rsid w:val="00583EA9"/>
    <w:rsid w:val="005D0778"/>
    <w:rsid w:val="005D689B"/>
    <w:rsid w:val="0060515A"/>
    <w:rsid w:val="0061235D"/>
    <w:rsid w:val="00621D9A"/>
    <w:rsid w:val="00624329"/>
    <w:rsid w:val="006357D6"/>
    <w:rsid w:val="006425CB"/>
    <w:rsid w:val="00654F57"/>
    <w:rsid w:val="0066751C"/>
    <w:rsid w:val="006B4CDA"/>
    <w:rsid w:val="006F0930"/>
    <w:rsid w:val="007137E1"/>
    <w:rsid w:val="00725A87"/>
    <w:rsid w:val="00736B5D"/>
    <w:rsid w:val="00737023"/>
    <w:rsid w:val="00772F9B"/>
    <w:rsid w:val="00780E5F"/>
    <w:rsid w:val="007B73BD"/>
    <w:rsid w:val="007D0A85"/>
    <w:rsid w:val="007D2089"/>
    <w:rsid w:val="008243B5"/>
    <w:rsid w:val="008444E8"/>
    <w:rsid w:val="008674BF"/>
    <w:rsid w:val="00885106"/>
    <w:rsid w:val="009449A5"/>
    <w:rsid w:val="00954579"/>
    <w:rsid w:val="00961DCB"/>
    <w:rsid w:val="00994978"/>
    <w:rsid w:val="009B32E7"/>
    <w:rsid w:val="009E06F2"/>
    <w:rsid w:val="009E6DE0"/>
    <w:rsid w:val="009F5950"/>
    <w:rsid w:val="00A0257E"/>
    <w:rsid w:val="00A11CE0"/>
    <w:rsid w:val="00A1675C"/>
    <w:rsid w:val="00A20682"/>
    <w:rsid w:val="00A35010"/>
    <w:rsid w:val="00A95689"/>
    <w:rsid w:val="00A964D4"/>
    <w:rsid w:val="00AB68F7"/>
    <w:rsid w:val="00AD2CFE"/>
    <w:rsid w:val="00AF01BD"/>
    <w:rsid w:val="00AF346C"/>
    <w:rsid w:val="00B0048D"/>
    <w:rsid w:val="00B108C5"/>
    <w:rsid w:val="00B171BF"/>
    <w:rsid w:val="00B2592A"/>
    <w:rsid w:val="00B63044"/>
    <w:rsid w:val="00B93D4E"/>
    <w:rsid w:val="00BB3E78"/>
    <w:rsid w:val="00BC1BEB"/>
    <w:rsid w:val="00C00DCE"/>
    <w:rsid w:val="00C10C21"/>
    <w:rsid w:val="00C32088"/>
    <w:rsid w:val="00C93DEB"/>
    <w:rsid w:val="00CA1EC3"/>
    <w:rsid w:val="00CA3D0E"/>
    <w:rsid w:val="00CD12AA"/>
    <w:rsid w:val="00CE285C"/>
    <w:rsid w:val="00D0204E"/>
    <w:rsid w:val="00D056D0"/>
    <w:rsid w:val="00D107C9"/>
    <w:rsid w:val="00D11617"/>
    <w:rsid w:val="00D14088"/>
    <w:rsid w:val="00D3435E"/>
    <w:rsid w:val="00DA0387"/>
    <w:rsid w:val="00DB017D"/>
    <w:rsid w:val="00DC0EE5"/>
    <w:rsid w:val="00E26ADC"/>
    <w:rsid w:val="00E82C09"/>
    <w:rsid w:val="00E86D98"/>
    <w:rsid w:val="00ED2BD8"/>
    <w:rsid w:val="00ED4CE0"/>
    <w:rsid w:val="00EE7E68"/>
    <w:rsid w:val="00F16623"/>
    <w:rsid w:val="00F212C2"/>
    <w:rsid w:val="00F34C42"/>
    <w:rsid w:val="00F34D41"/>
    <w:rsid w:val="00F363A9"/>
    <w:rsid w:val="00F57D9A"/>
    <w:rsid w:val="00F6374D"/>
    <w:rsid w:val="00F63841"/>
    <w:rsid w:val="00F6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75332099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63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B63044"/>
    <w:rPr>
      <w:kern w:val="2"/>
    </w:rPr>
  </w:style>
  <w:style w:type="paragraph" w:styleId="af">
    <w:name w:val="footer"/>
    <w:basedOn w:val="a"/>
    <w:link w:val="af0"/>
    <w:uiPriority w:val="99"/>
    <w:unhideWhenUsed/>
    <w:rsid w:val="00B63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B63044"/>
    <w:rPr>
      <w:kern w:val="2"/>
    </w:rPr>
  </w:style>
  <w:style w:type="paragraph" w:styleId="af1">
    <w:name w:val="List Paragraph"/>
    <w:basedOn w:val="a"/>
    <w:uiPriority w:val="34"/>
    <w:qFormat/>
    <w:rsid w:val="00E26AD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70832-0132-4729-BAF7-DBC8D25A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112</TotalTime>
  <Pages>4</Pages>
  <Words>1497</Words>
  <Characters>2917</Characters>
  <Application>Microsoft Office Word</Application>
  <DocSecurity>0</DocSecurity>
  <Lines>24</Lines>
  <Paragraphs>8</Paragraphs>
  <ScaleCrop>false</ScaleCrop>
  <Company>審計部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36</cp:revision>
  <cp:lastPrinted>2025-07-05T05:32:00Z</cp:lastPrinted>
  <dcterms:created xsi:type="dcterms:W3CDTF">2025-06-10T05:44:00Z</dcterms:created>
  <dcterms:modified xsi:type="dcterms:W3CDTF">2025-07-11T08:15:00Z</dcterms:modified>
</cp:coreProperties>
</file>