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9"/>
        <w:gridCol w:w="59"/>
        <w:gridCol w:w="239"/>
        <w:gridCol w:w="2279"/>
        <w:gridCol w:w="1560"/>
        <w:gridCol w:w="1410"/>
        <w:gridCol w:w="1414"/>
        <w:gridCol w:w="1410"/>
        <w:gridCol w:w="1410"/>
        <w:gridCol w:w="1400"/>
        <w:gridCol w:w="1400"/>
        <w:gridCol w:w="1400"/>
        <w:gridCol w:w="1380"/>
        <w:gridCol w:w="1380"/>
        <w:gridCol w:w="1380"/>
        <w:gridCol w:w="1380"/>
        <w:gridCol w:w="2040"/>
      </w:tblGrid>
      <w:tr w:rsidR="00A82CB1" w14:paraId="16DD363D" w14:textId="77777777" w:rsidTr="00E378D9">
        <w:trPr>
          <w:cantSplit/>
          <w:trHeight w:val="270"/>
          <w:tblHeader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AAB232" w14:textId="77777777" w:rsidR="00A82CB1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90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83207F" w14:textId="77777777" w:rsidR="00A82CB1" w:rsidRDefault="00A82CB1">
            <w:pPr>
              <w:ind w:left="-42" w:right="8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8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29D65" w14:textId="77777777" w:rsidR="00A82CB1" w:rsidRDefault="00A82CB1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E378D9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A82CB1" w14:paraId="44AEB0C7" w14:textId="77777777" w:rsidTr="00E378D9">
        <w:trPr>
          <w:cantSplit/>
          <w:trHeight w:val="270"/>
          <w:tblHeader/>
        </w:trPr>
        <w:tc>
          <w:tcPr>
            <w:tcW w:w="358" w:type="dxa"/>
            <w:gridSpan w:val="2"/>
            <w:tcBorders>
              <w:top w:val="nil"/>
              <w:left w:val="nil"/>
              <w:right w:val="nil"/>
            </w:tcBorders>
          </w:tcPr>
          <w:p w14:paraId="3F767017" w14:textId="77777777" w:rsidR="00A82CB1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902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3DB70975" w14:textId="77777777" w:rsidR="00A82CB1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80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31F2A4F2" w14:textId="77777777" w:rsidR="00A82CB1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82CB1" w14:paraId="5ED3893C" w14:textId="77777777" w:rsidTr="00E378D9">
        <w:trPr>
          <w:cantSplit/>
          <w:tblHeader/>
        </w:trPr>
        <w:tc>
          <w:tcPr>
            <w:tcW w:w="2876" w:type="dxa"/>
            <w:gridSpan w:val="4"/>
            <w:tcBorders>
              <w:left w:val="nil"/>
            </w:tcBorders>
            <w:vAlign w:val="center"/>
          </w:tcPr>
          <w:p w14:paraId="7CC0AC77" w14:textId="77777777" w:rsidR="00A82CB1" w:rsidRDefault="00A82CB1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60" w:type="dxa"/>
            <w:vMerge w:val="restart"/>
            <w:vAlign w:val="center"/>
          </w:tcPr>
          <w:p w14:paraId="06A539D6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644" w:type="dxa"/>
            <w:gridSpan w:val="4"/>
            <w:vAlign w:val="center"/>
          </w:tcPr>
          <w:p w14:paraId="0BA869BD" w14:textId="77777777"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4200" w:type="dxa"/>
            <w:gridSpan w:val="3"/>
            <w:vAlign w:val="center"/>
          </w:tcPr>
          <w:p w14:paraId="56ED2477" w14:textId="77777777"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修正數</w:t>
            </w:r>
          </w:p>
        </w:tc>
        <w:tc>
          <w:tcPr>
            <w:tcW w:w="5520" w:type="dxa"/>
            <w:gridSpan w:val="4"/>
            <w:vAlign w:val="center"/>
          </w:tcPr>
          <w:p w14:paraId="629CDAE5" w14:textId="77777777"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040" w:type="dxa"/>
            <w:vMerge w:val="restart"/>
            <w:tcBorders>
              <w:right w:val="nil"/>
            </w:tcBorders>
            <w:vAlign w:val="center"/>
          </w:tcPr>
          <w:p w14:paraId="36867216" w14:textId="77777777" w:rsidR="00A82CB1" w:rsidRDefault="00A82CB1">
            <w:pPr>
              <w:ind w:left="42" w:right="43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決算審定數與預算數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比較增減</w:t>
            </w:r>
          </w:p>
        </w:tc>
      </w:tr>
      <w:tr w:rsidR="00A82CB1" w14:paraId="60E15C2B" w14:textId="77777777" w:rsidTr="00E378D9">
        <w:trPr>
          <w:cantSplit/>
          <w:tblHeader/>
        </w:trPr>
        <w:tc>
          <w:tcPr>
            <w:tcW w:w="299" w:type="dxa"/>
            <w:tcBorders>
              <w:left w:val="nil"/>
            </w:tcBorders>
            <w:vAlign w:val="center"/>
          </w:tcPr>
          <w:p w14:paraId="7444BB6E" w14:textId="77777777" w:rsidR="00A82CB1" w:rsidRDefault="00A82CB1">
            <w:pPr>
              <w:ind w:right="4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98" w:type="dxa"/>
            <w:gridSpan w:val="2"/>
            <w:vAlign w:val="center"/>
          </w:tcPr>
          <w:p w14:paraId="0BD755BD" w14:textId="77777777" w:rsidR="00A82CB1" w:rsidRDefault="00A82CB1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279" w:type="dxa"/>
            <w:vAlign w:val="center"/>
          </w:tcPr>
          <w:p w14:paraId="5F00E0FD" w14:textId="77777777" w:rsidR="00A82CB1" w:rsidRDefault="00A82CB1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60" w:type="dxa"/>
            <w:vMerge/>
            <w:vAlign w:val="center"/>
          </w:tcPr>
          <w:p w14:paraId="3FC445FE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10" w:type="dxa"/>
            <w:vAlign w:val="center"/>
          </w:tcPr>
          <w:p w14:paraId="67BDF351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14" w:type="dxa"/>
            <w:vAlign w:val="center"/>
          </w:tcPr>
          <w:p w14:paraId="7D2C66A7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10" w:type="dxa"/>
            <w:vAlign w:val="center"/>
          </w:tcPr>
          <w:p w14:paraId="2B6B1B04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10" w:type="dxa"/>
            <w:vAlign w:val="center"/>
          </w:tcPr>
          <w:p w14:paraId="46F83627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400" w:type="dxa"/>
            <w:vAlign w:val="center"/>
          </w:tcPr>
          <w:p w14:paraId="3B425DDF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00" w:type="dxa"/>
            <w:vAlign w:val="center"/>
          </w:tcPr>
          <w:p w14:paraId="7C17F678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00" w:type="dxa"/>
            <w:vAlign w:val="center"/>
          </w:tcPr>
          <w:p w14:paraId="3E575E38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vAlign w:val="center"/>
          </w:tcPr>
          <w:p w14:paraId="38C6514D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80" w:type="dxa"/>
            <w:vAlign w:val="center"/>
          </w:tcPr>
          <w:p w14:paraId="2B29D156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380" w:type="dxa"/>
            <w:vAlign w:val="center"/>
          </w:tcPr>
          <w:p w14:paraId="7E50AC53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vAlign w:val="center"/>
          </w:tcPr>
          <w:p w14:paraId="77EFF56B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2040" w:type="dxa"/>
            <w:vMerge/>
            <w:tcBorders>
              <w:right w:val="nil"/>
            </w:tcBorders>
            <w:vAlign w:val="center"/>
          </w:tcPr>
          <w:p w14:paraId="4BA70115" w14:textId="77777777" w:rsidR="00A82CB1" w:rsidRDefault="00A82CB1">
            <w:pPr>
              <w:ind w:right="14"/>
              <w:jc w:val="center"/>
              <w:rPr>
                <w:rFonts w:eastAsia="標楷體"/>
                <w:sz w:val="20"/>
              </w:rPr>
            </w:pPr>
          </w:p>
        </w:tc>
      </w:tr>
      <w:tr w:rsidR="00E378D9" w:rsidRPr="008046BB" w14:paraId="55C53856" w14:textId="77777777" w:rsidTr="00E378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4099B9C8" w14:textId="77777777" w:rsidR="00E378D9" w:rsidRPr="008046BB" w:rsidRDefault="00E378D9" w:rsidP="00D44F2D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64791787" w14:textId="77777777" w:rsidR="00E378D9" w:rsidRPr="008046BB" w:rsidRDefault="00E378D9" w:rsidP="00D44F2D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14888923" w14:textId="77777777" w:rsidR="00E378D9" w:rsidRPr="008046BB" w:rsidRDefault="00E378D9" w:rsidP="00D44F2D">
            <w:pPr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8046BB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資本門合計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501B731" w14:textId="77777777" w:rsidR="00E378D9" w:rsidRPr="008046BB" w:rsidRDefault="00E378D9" w:rsidP="00D44F2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46BB">
              <w:rPr>
                <w:rFonts w:ascii="新細明體" w:hAnsi="新細明體"/>
                <w:b/>
                <w:noProof/>
                <w:spacing w:val="-6"/>
                <w:sz w:val="20"/>
              </w:rPr>
              <w:t>25,964,000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DDDA479" w14:textId="77777777" w:rsidR="00E378D9" w:rsidRPr="008046BB" w:rsidRDefault="00E378D9" w:rsidP="00D44F2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46BB">
              <w:rPr>
                <w:rFonts w:ascii="新細明體" w:hAnsi="新細明體"/>
                <w:b/>
                <w:noProof/>
                <w:spacing w:val="-6"/>
                <w:sz w:val="20"/>
              </w:rPr>
              <w:t>16,185,705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AFB8F58" w14:textId="77777777" w:rsidR="00E378D9" w:rsidRPr="008046BB" w:rsidRDefault="00E378D9" w:rsidP="00D44F2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46BB">
              <w:rPr>
                <w:rFonts w:ascii="新細明體" w:hAnsi="新細明體"/>
                <w:b/>
                <w:noProof/>
                <w:spacing w:val="-6"/>
                <w:sz w:val="20"/>
              </w:rPr>
              <w:t>9,786,825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FB7178F" w14:textId="77777777" w:rsidR="00E378D9" w:rsidRPr="008046BB" w:rsidRDefault="00E378D9" w:rsidP="00D44F2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46B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E0F94B4" w14:textId="77777777" w:rsidR="00E378D9" w:rsidRPr="008046BB" w:rsidRDefault="00E378D9" w:rsidP="00D44F2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46BB">
              <w:rPr>
                <w:rFonts w:ascii="新細明體" w:hAnsi="新細明體"/>
                <w:b/>
                <w:noProof/>
                <w:spacing w:val="-6"/>
                <w:sz w:val="20"/>
              </w:rPr>
              <w:t>25,972,530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6C8895E" w14:textId="77777777" w:rsidR="00E378D9" w:rsidRPr="008046BB" w:rsidRDefault="00E378D9" w:rsidP="00D44F2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46B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64ABC09" w14:textId="77777777" w:rsidR="00E378D9" w:rsidRPr="008046BB" w:rsidRDefault="00E378D9" w:rsidP="00D44F2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46B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C1C536D" w14:textId="77777777" w:rsidR="00E378D9" w:rsidRPr="008046BB" w:rsidRDefault="00E378D9" w:rsidP="00D44F2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46B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5B9523D" w14:textId="77777777" w:rsidR="00E378D9" w:rsidRPr="008046BB" w:rsidRDefault="00E378D9" w:rsidP="00D44F2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46BB">
              <w:rPr>
                <w:rFonts w:ascii="新細明體" w:hAnsi="新細明體"/>
                <w:b/>
                <w:noProof/>
                <w:spacing w:val="-6"/>
                <w:sz w:val="20"/>
              </w:rPr>
              <w:t>16,185,705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194DF9A" w14:textId="77777777" w:rsidR="00E378D9" w:rsidRPr="008046BB" w:rsidRDefault="00E378D9" w:rsidP="00D44F2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46BB">
              <w:rPr>
                <w:rFonts w:ascii="新細明體" w:hAnsi="新細明體"/>
                <w:b/>
                <w:noProof/>
                <w:spacing w:val="-6"/>
                <w:sz w:val="20"/>
              </w:rPr>
              <w:t>9,786,825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752F116" w14:textId="77777777" w:rsidR="00E378D9" w:rsidRPr="008046BB" w:rsidRDefault="00E378D9" w:rsidP="00D44F2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46B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3F7A02D" w14:textId="77777777" w:rsidR="00E378D9" w:rsidRPr="008046BB" w:rsidRDefault="00E378D9" w:rsidP="00D44F2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46BB">
              <w:rPr>
                <w:rFonts w:ascii="新細明體" w:hAnsi="新細明體"/>
                <w:b/>
                <w:noProof/>
                <w:spacing w:val="-6"/>
                <w:sz w:val="20"/>
              </w:rPr>
              <w:t>25,972,530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3DC8A741" w14:textId="77777777" w:rsidR="00E378D9" w:rsidRPr="008046BB" w:rsidRDefault="00E378D9" w:rsidP="00D44F2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46BB">
              <w:rPr>
                <w:rFonts w:ascii="新細明體" w:hAnsi="新細明體"/>
                <w:b/>
                <w:noProof/>
                <w:spacing w:val="-6"/>
                <w:sz w:val="20"/>
              </w:rPr>
              <w:t>8,530</w:t>
            </w:r>
          </w:p>
        </w:tc>
      </w:tr>
      <w:tr w:rsidR="00E378D9" w:rsidRPr="008046BB" w14:paraId="4063F16D" w14:textId="77777777" w:rsidTr="00E378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0A0F1F46" w14:textId="77777777" w:rsidR="00E378D9" w:rsidRPr="008046BB" w:rsidRDefault="00E378D9" w:rsidP="00D44F2D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8046BB">
              <w:rPr>
                <w:rFonts w:ascii="新細明體" w:hAnsi="新細明體"/>
                <w:b/>
                <w:noProof/>
                <w:spacing w:val="-12"/>
                <w:sz w:val="20"/>
              </w:rPr>
              <w:t>1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012F86B7" w14:textId="77777777" w:rsidR="00E378D9" w:rsidRPr="008046BB" w:rsidRDefault="00E378D9" w:rsidP="00D44F2D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174FDC7F" w14:textId="77777777" w:rsidR="00E378D9" w:rsidRPr="008046BB" w:rsidRDefault="00E378D9" w:rsidP="00D44F2D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8046BB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財產收入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DCAA896" w14:textId="77777777" w:rsidR="00E378D9" w:rsidRPr="008046BB" w:rsidRDefault="00E378D9" w:rsidP="00D44F2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46BB">
              <w:rPr>
                <w:rFonts w:ascii="新細明體" w:hAnsi="新細明體"/>
                <w:b/>
                <w:noProof/>
                <w:spacing w:val="-6"/>
                <w:sz w:val="20"/>
              </w:rPr>
              <w:t>25,964,000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2B26D88" w14:textId="77777777" w:rsidR="00E378D9" w:rsidRPr="008046BB" w:rsidRDefault="00E378D9" w:rsidP="00D44F2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46BB">
              <w:rPr>
                <w:rFonts w:ascii="新細明體" w:hAnsi="新細明體"/>
                <w:b/>
                <w:noProof/>
                <w:spacing w:val="-6"/>
                <w:sz w:val="20"/>
              </w:rPr>
              <w:t>16,185,705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220ACFB" w14:textId="77777777" w:rsidR="00E378D9" w:rsidRPr="008046BB" w:rsidRDefault="00E378D9" w:rsidP="00D44F2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46BB">
              <w:rPr>
                <w:rFonts w:ascii="新細明體" w:hAnsi="新細明體"/>
                <w:b/>
                <w:noProof/>
                <w:spacing w:val="-6"/>
                <w:sz w:val="20"/>
              </w:rPr>
              <w:t>9,786,825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A990A54" w14:textId="77777777" w:rsidR="00E378D9" w:rsidRPr="008046BB" w:rsidRDefault="00E378D9" w:rsidP="00D44F2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46B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C2DF6A1" w14:textId="77777777" w:rsidR="00E378D9" w:rsidRPr="008046BB" w:rsidRDefault="00E378D9" w:rsidP="00D44F2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46BB">
              <w:rPr>
                <w:rFonts w:ascii="新細明體" w:hAnsi="新細明體"/>
                <w:b/>
                <w:noProof/>
                <w:spacing w:val="-6"/>
                <w:sz w:val="20"/>
              </w:rPr>
              <w:t>25,972,530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A5B6E96" w14:textId="77777777" w:rsidR="00E378D9" w:rsidRPr="008046BB" w:rsidRDefault="00E378D9" w:rsidP="00D44F2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46B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0AE19C6" w14:textId="77777777" w:rsidR="00E378D9" w:rsidRPr="008046BB" w:rsidRDefault="00E378D9" w:rsidP="00D44F2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46B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21FC45A" w14:textId="77777777" w:rsidR="00E378D9" w:rsidRPr="008046BB" w:rsidRDefault="00E378D9" w:rsidP="00D44F2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46B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7BCA19C" w14:textId="77777777" w:rsidR="00E378D9" w:rsidRPr="008046BB" w:rsidRDefault="00E378D9" w:rsidP="00D44F2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46BB">
              <w:rPr>
                <w:rFonts w:ascii="新細明體" w:hAnsi="新細明體"/>
                <w:b/>
                <w:noProof/>
                <w:spacing w:val="-6"/>
                <w:sz w:val="20"/>
              </w:rPr>
              <w:t>16,185,705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A90D39D" w14:textId="77777777" w:rsidR="00E378D9" w:rsidRPr="008046BB" w:rsidRDefault="00E378D9" w:rsidP="00D44F2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46BB">
              <w:rPr>
                <w:rFonts w:ascii="新細明體" w:hAnsi="新細明體"/>
                <w:b/>
                <w:noProof/>
                <w:spacing w:val="-6"/>
                <w:sz w:val="20"/>
              </w:rPr>
              <w:t>9,786,825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112DDEA" w14:textId="77777777" w:rsidR="00E378D9" w:rsidRPr="008046BB" w:rsidRDefault="00E378D9" w:rsidP="00D44F2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46B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BD83679" w14:textId="77777777" w:rsidR="00E378D9" w:rsidRPr="008046BB" w:rsidRDefault="00E378D9" w:rsidP="00D44F2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46BB">
              <w:rPr>
                <w:rFonts w:ascii="新細明體" w:hAnsi="新細明體"/>
                <w:b/>
                <w:noProof/>
                <w:spacing w:val="-6"/>
                <w:sz w:val="20"/>
              </w:rPr>
              <w:t>25,972,530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00AE78FB" w14:textId="77777777" w:rsidR="00E378D9" w:rsidRPr="008046BB" w:rsidRDefault="00E378D9" w:rsidP="00D44F2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46BB">
              <w:rPr>
                <w:rFonts w:ascii="新細明體" w:hAnsi="新細明體"/>
                <w:b/>
                <w:noProof/>
                <w:spacing w:val="-6"/>
                <w:sz w:val="20"/>
              </w:rPr>
              <w:t>8,530</w:t>
            </w:r>
          </w:p>
        </w:tc>
      </w:tr>
      <w:tr w:rsidR="00E378D9" w14:paraId="29CCC67C" w14:textId="77777777" w:rsidTr="00E378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5531BDEF" w14:textId="77777777" w:rsidR="00E378D9" w:rsidRDefault="00E378D9" w:rsidP="00D44F2D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70506F3C" w14:textId="77777777" w:rsidR="00E378D9" w:rsidRDefault="00E378D9" w:rsidP="00D44F2D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BB38A2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58C842D6" w14:textId="77777777" w:rsidR="00E378D9" w:rsidRDefault="00E378D9" w:rsidP="00D44F2D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BB38A2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財產售價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5B8F744" w14:textId="77777777" w:rsidR="00E378D9" w:rsidRPr="00DF667B" w:rsidRDefault="00E378D9" w:rsidP="00D44F2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B38A2">
              <w:rPr>
                <w:rFonts w:ascii="新細明體" w:hAnsi="新細明體"/>
                <w:noProof/>
                <w:spacing w:val="-6"/>
                <w:sz w:val="20"/>
              </w:rPr>
              <w:t>25,964,000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3F2B847" w14:textId="77777777" w:rsidR="00E378D9" w:rsidRPr="00DF667B" w:rsidRDefault="00E378D9" w:rsidP="00D44F2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B38A2">
              <w:rPr>
                <w:rFonts w:ascii="新細明體" w:hAnsi="新細明體"/>
                <w:noProof/>
                <w:spacing w:val="-6"/>
                <w:sz w:val="20"/>
              </w:rPr>
              <w:t>16,176,405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1946E0F" w14:textId="77777777" w:rsidR="00E378D9" w:rsidRPr="00DF667B" w:rsidRDefault="00E378D9" w:rsidP="00D44F2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B38A2">
              <w:rPr>
                <w:rFonts w:ascii="新細明體" w:hAnsi="新細明體"/>
                <w:noProof/>
                <w:spacing w:val="-6"/>
                <w:sz w:val="20"/>
              </w:rPr>
              <w:t>9,786,825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64F0F6F" w14:textId="77777777" w:rsidR="00E378D9" w:rsidRPr="00DF667B" w:rsidRDefault="00E378D9" w:rsidP="00D44F2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B38A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2101B4C" w14:textId="77777777" w:rsidR="00E378D9" w:rsidRPr="00DF667B" w:rsidRDefault="00E378D9" w:rsidP="00D44F2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B38A2">
              <w:rPr>
                <w:rFonts w:ascii="新細明體" w:hAnsi="新細明體"/>
                <w:noProof/>
                <w:spacing w:val="-6"/>
                <w:sz w:val="20"/>
              </w:rPr>
              <w:t>25,963,230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EF403C2" w14:textId="77777777" w:rsidR="00E378D9" w:rsidRPr="00DF667B" w:rsidRDefault="00E378D9" w:rsidP="00D44F2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B38A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240F874" w14:textId="77777777" w:rsidR="00E378D9" w:rsidRPr="00DF667B" w:rsidRDefault="00E378D9" w:rsidP="00D44F2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B38A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1883EDA" w14:textId="77777777" w:rsidR="00E378D9" w:rsidRPr="00DF667B" w:rsidRDefault="00E378D9" w:rsidP="00D44F2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B38A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2DFFA54" w14:textId="77777777" w:rsidR="00E378D9" w:rsidRPr="00DF667B" w:rsidRDefault="00E378D9" w:rsidP="00D44F2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B38A2">
              <w:rPr>
                <w:rFonts w:ascii="新細明體" w:hAnsi="新細明體"/>
                <w:noProof/>
                <w:spacing w:val="-6"/>
                <w:sz w:val="20"/>
              </w:rPr>
              <w:t>16,176,405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5933DC8" w14:textId="77777777" w:rsidR="00E378D9" w:rsidRPr="00DF667B" w:rsidRDefault="00E378D9" w:rsidP="00D44F2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B38A2">
              <w:rPr>
                <w:rFonts w:ascii="新細明體" w:hAnsi="新細明體"/>
                <w:noProof/>
                <w:spacing w:val="-6"/>
                <w:sz w:val="20"/>
              </w:rPr>
              <w:t>9,786,825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CB6169F" w14:textId="77777777" w:rsidR="00E378D9" w:rsidRPr="00DF667B" w:rsidRDefault="00E378D9" w:rsidP="00D44F2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B38A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08E99FE" w14:textId="77777777" w:rsidR="00E378D9" w:rsidRPr="00DF667B" w:rsidRDefault="00E378D9" w:rsidP="00D44F2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B38A2">
              <w:rPr>
                <w:rFonts w:ascii="新細明體" w:hAnsi="新細明體"/>
                <w:noProof/>
                <w:spacing w:val="-6"/>
                <w:sz w:val="20"/>
              </w:rPr>
              <w:t>25,963,230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39B68302" w14:textId="77777777" w:rsidR="00E378D9" w:rsidRPr="00DF667B" w:rsidRDefault="00E378D9" w:rsidP="00D44F2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B38A2">
              <w:rPr>
                <w:rFonts w:ascii="新細明體" w:hAnsi="新細明體"/>
                <w:noProof/>
                <w:spacing w:val="-6"/>
                <w:sz w:val="20"/>
              </w:rPr>
              <w:t>- 770</w:t>
            </w:r>
          </w:p>
        </w:tc>
      </w:tr>
      <w:tr w:rsidR="00E378D9" w14:paraId="09504ED6" w14:textId="77777777" w:rsidTr="00E378D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2FE745F6" w14:textId="77777777" w:rsidR="00E378D9" w:rsidRDefault="00E378D9" w:rsidP="00D44F2D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5673A9B6" w14:textId="77777777" w:rsidR="00E378D9" w:rsidRDefault="00E378D9" w:rsidP="00D44F2D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BB38A2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2E427F90" w14:textId="77777777" w:rsidR="00E378D9" w:rsidRDefault="00E378D9" w:rsidP="00D44F2D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BB38A2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財產作價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82485FD" w14:textId="77777777" w:rsidR="00E378D9" w:rsidRPr="00DF667B" w:rsidRDefault="00E378D9" w:rsidP="00D44F2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B38A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C350A1C" w14:textId="77777777" w:rsidR="00E378D9" w:rsidRPr="00DF667B" w:rsidRDefault="00E378D9" w:rsidP="00D44F2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B38A2">
              <w:rPr>
                <w:rFonts w:ascii="新細明體" w:hAnsi="新細明體"/>
                <w:noProof/>
                <w:spacing w:val="-6"/>
                <w:sz w:val="20"/>
              </w:rPr>
              <w:t>9,300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9D1ADC9" w14:textId="77777777" w:rsidR="00E378D9" w:rsidRPr="00DF667B" w:rsidRDefault="00E378D9" w:rsidP="00D44F2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B38A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C04DB26" w14:textId="77777777" w:rsidR="00E378D9" w:rsidRPr="00DF667B" w:rsidRDefault="00E378D9" w:rsidP="00D44F2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B38A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158268F" w14:textId="77777777" w:rsidR="00E378D9" w:rsidRPr="00DF667B" w:rsidRDefault="00E378D9" w:rsidP="00D44F2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B38A2">
              <w:rPr>
                <w:rFonts w:ascii="新細明體" w:hAnsi="新細明體"/>
                <w:noProof/>
                <w:spacing w:val="-6"/>
                <w:sz w:val="20"/>
              </w:rPr>
              <w:t>9,300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DCC090C" w14:textId="77777777" w:rsidR="00E378D9" w:rsidRPr="00DF667B" w:rsidRDefault="00E378D9" w:rsidP="00D44F2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B38A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7840E0A" w14:textId="77777777" w:rsidR="00E378D9" w:rsidRPr="00DF667B" w:rsidRDefault="00E378D9" w:rsidP="00D44F2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B38A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01B7910" w14:textId="77777777" w:rsidR="00E378D9" w:rsidRPr="00DF667B" w:rsidRDefault="00E378D9" w:rsidP="00D44F2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B38A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9003614" w14:textId="77777777" w:rsidR="00E378D9" w:rsidRPr="00DF667B" w:rsidRDefault="00E378D9" w:rsidP="00D44F2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B38A2">
              <w:rPr>
                <w:rFonts w:ascii="新細明體" w:hAnsi="新細明體"/>
                <w:noProof/>
                <w:spacing w:val="-6"/>
                <w:sz w:val="20"/>
              </w:rPr>
              <w:t>9,300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82759E3" w14:textId="77777777" w:rsidR="00E378D9" w:rsidRPr="00DF667B" w:rsidRDefault="00E378D9" w:rsidP="00D44F2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B38A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8B00AEA" w14:textId="77777777" w:rsidR="00E378D9" w:rsidRPr="00DF667B" w:rsidRDefault="00E378D9" w:rsidP="00D44F2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B38A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49FAEB7" w14:textId="77777777" w:rsidR="00E378D9" w:rsidRPr="00DF667B" w:rsidRDefault="00E378D9" w:rsidP="00D44F2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B38A2">
              <w:rPr>
                <w:rFonts w:ascii="新細明體" w:hAnsi="新細明體"/>
                <w:noProof/>
                <w:spacing w:val="-6"/>
                <w:sz w:val="20"/>
              </w:rPr>
              <w:t>9,300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3CFE780D" w14:textId="77777777" w:rsidR="00E378D9" w:rsidRPr="00DF667B" w:rsidRDefault="00E378D9" w:rsidP="00D44F2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BB38A2">
              <w:rPr>
                <w:rFonts w:ascii="新細明體" w:hAnsi="新細明體"/>
                <w:noProof/>
                <w:spacing w:val="-6"/>
                <w:sz w:val="20"/>
              </w:rPr>
              <w:t>9,300</w:t>
            </w:r>
          </w:p>
        </w:tc>
      </w:tr>
    </w:tbl>
    <w:p w14:paraId="68ED1F7D" w14:textId="77777777" w:rsidR="003C15BB" w:rsidRDefault="003C15BB">
      <w:pPr>
        <w:ind w:right="414"/>
        <w:rPr>
          <w:rFonts w:eastAsia="標楷體"/>
          <w:sz w:val="22"/>
        </w:rPr>
      </w:pPr>
    </w:p>
    <w:sectPr w:rsidR="003C15BB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D0172" w14:textId="77777777" w:rsidR="00E378D9" w:rsidRDefault="00E378D9">
      <w:r>
        <w:separator/>
      </w:r>
    </w:p>
  </w:endnote>
  <w:endnote w:type="continuationSeparator" w:id="0">
    <w:p w14:paraId="55189401" w14:textId="77777777" w:rsidR="00E378D9" w:rsidRDefault="00E37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3102F" w14:textId="7233D952" w:rsidR="001C78CD" w:rsidRPr="001C78CD" w:rsidRDefault="00E92CC8" w:rsidP="001C78CD">
    <w:pPr>
      <w:pStyle w:val="a4"/>
      <w:jc w:val="center"/>
      <w:rPr>
        <w:rFonts w:ascii="標楷體" w:eastAsia="標楷體" w:hAnsi="標楷體"/>
        <w:sz w:val="24"/>
        <w:szCs w:val="24"/>
      </w:rPr>
    </w:pPr>
    <w:r>
      <w:rPr>
        <w:rFonts w:ascii="標楷體" w:eastAsia="標楷體" w:hAnsi="標楷體" w:hint="eastAsia"/>
        <w:sz w:val="24"/>
        <w:szCs w:val="24"/>
      </w:rPr>
      <w:t>9-</w:t>
    </w:r>
    <w:r w:rsidR="00F108B4">
      <w:rPr>
        <w:rFonts w:ascii="標楷體" w:eastAsia="標楷體" w:hAnsi="標楷體" w:hint="eastAsia"/>
        <w:sz w:val="24"/>
        <w:szCs w:val="24"/>
      </w:rPr>
      <w:t>3-1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DDDDA4" w14:textId="77777777" w:rsidR="00E378D9" w:rsidRDefault="00E378D9">
      <w:r>
        <w:separator/>
      </w:r>
    </w:p>
  </w:footnote>
  <w:footnote w:type="continuationSeparator" w:id="0">
    <w:p w14:paraId="6B385F66" w14:textId="77777777" w:rsidR="00E378D9" w:rsidRDefault="00E378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DE55E" w14:textId="77777777" w:rsidR="00A82CB1" w:rsidRDefault="00394AB1">
    <w:pPr>
      <w:pStyle w:val="a3"/>
      <w:jc w:val="center"/>
    </w:pPr>
    <w:r w:rsidRPr="00394AB1">
      <w:rPr>
        <w:rFonts w:ascii="標楷體" w:eastAsia="標楷體" w:hAnsi="標楷體" w:hint="eastAsia"/>
        <w:b/>
        <w:spacing w:val="60"/>
        <w:sz w:val="32"/>
        <w:szCs w:val="32"/>
        <w:u w:val="single"/>
      </w:rPr>
      <w:t>參</w:t>
    </w:r>
    <w:r w:rsidR="00A82CB1" w:rsidRPr="003C15BB">
      <w:rPr>
        <w:rFonts w:ascii="標楷體" w:eastAsia="標楷體"/>
        <w:b/>
        <w:spacing w:val="60"/>
        <w:sz w:val="32"/>
        <w:szCs w:val="32"/>
        <w:u w:val="single"/>
      </w:rPr>
      <w:t>、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394AB1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394AB1">
      <w:rPr>
        <w:rFonts w:ascii="標楷體" w:eastAsia="標楷體" w:hAnsi="標楷體" w:hint="eastAsia"/>
        <w:b/>
        <w:spacing w:val="60"/>
        <w:sz w:val="32"/>
        <w:szCs w:val="32"/>
        <w:u w:val="single"/>
      </w:rPr>
      <w:t>苗栗縣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總決算歲入來源別</w:t>
    </w:r>
    <w:r w:rsidRPr="00394AB1">
      <w:rPr>
        <w:rFonts w:ascii="標楷體" w:eastAsia="標楷體" w:hAnsi="標楷體" w:hint="eastAsia"/>
        <w:b/>
        <w:spacing w:val="60"/>
        <w:sz w:val="32"/>
        <w:szCs w:val="32"/>
        <w:u w:val="single"/>
      </w:rPr>
      <w:t>資本門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Pr="00394AB1">
      <w:rPr>
        <w:rFonts w:ascii="標楷體" w:eastAsia="標楷體" w:hAnsi="標楷體"/>
        <w:bCs/>
        <w:spacing w:val="60"/>
        <w:sz w:val="32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05457" w14:textId="77777777" w:rsidR="00A82CB1" w:rsidRDefault="00394AB1">
    <w:pPr>
      <w:pStyle w:val="a3"/>
      <w:jc w:val="center"/>
      <w:rPr>
        <w:b/>
        <w:sz w:val="32"/>
      </w:rPr>
    </w:pPr>
    <w:r>
      <w:rPr>
        <w:rFonts w:ascii="標楷體" w:eastAsia="標楷體"/>
        <w:b/>
        <w:color w:val="000000"/>
        <w:spacing w:val="20"/>
        <w:sz w:val="32"/>
        <w:szCs w:val="32"/>
        <w:u w:val="single"/>
      </w:rPr>
      <w:t>三</w:t>
    </w:r>
    <w:r w:rsidR="003C15BB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A82CB1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394AB1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="00A82CB1">
      <w:rPr>
        <w:rFonts w:ascii="標楷體" w:eastAsia="標楷體" w:hint="eastAsia"/>
        <w:b/>
        <w:spacing w:val="60"/>
        <w:sz w:val="32"/>
        <w:u w:val="single"/>
      </w:rPr>
      <w:t>年度</w:t>
    </w:r>
    <w:r w:rsidRPr="00394AB1">
      <w:rPr>
        <w:rFonts w:ascii="標楷體" w:eastAsia="標楷體" w:hAnsi="標楷體" w:hint="eastAsia"/>
        <w:b/>
        <w:spacing w:val="60"/>
        <w:sz w:val="32"/>
        <w:u w:val="single"/>
      </w:rPr>
      <w:t>苗栗縣</w:t>
    </w:r>
    <w:r w:rsidR="00A82CB1">
      <w:rPr>
        <w:rFonts w:ascii="標楷體" w:eastAsia="標楷體" w:hint="eastAsia"/>
        <w:b/>
        <w:spacing w:val="60"/>
        <w:sz w:val="32"/>
        <w:u w:val="single"/>
      </w:rPr>
      <w:t>總決算歲入來源別</w:t>
    </w:r>
    <w:r w:rsidRPr="00394AB1">
      <w:rPr>
        <w:rFonts w:ascii="標楷體" w:eastAsia="標楷體" w:hAnsi="標楷體" w:hint="eastAsia"/>
        <w:b/>
        <w:spacing w:val="60"/>
        <w:sz w:val="32"/>
        <w:u w:val="single"/>
      </w:rPr>
      <w:t>資本門</w:t>
    </w:r>
    <w:r w:rsidR="00A82CB1"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78D9"/>
    <w:rsid w:val="000E0216"/>
    <w:rsid w:val="00183F3F"/>
    <w:rsid w:val="001C78CD"/>
    <w:rsid w:val="002F039D"/>
    <w:rsid w:val="00394AB1"/>
    <w:rsid w:val="003C15BB"/>
    <w:rsid w:val="009C47CC"/>
    <w:rsid w:val="00A821CC"/>
    <w:rsid w:val="00A82CB1"/>
    <w:rsid w:val="00BA45C7"/>
    <w:rsid w:val="00CB0F10"/>
    <w:rsid w:val="00DF667B"/>
    <w:rsid w:val="00E378D9"/>
    <w:rsid w:val="00E92CC8"/>
    <w:rsid w:val="00F10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26D9EE11"/>
  <w15:chartTrackingRefBased/>
  <w15:docId w15:val="{601DCBD0-010F-435B-AF63-6CCAFA29D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alloon Text"/>
    <w:basedOn w:val="a"/>
    <w:link w:val="a6"/>
    <w:uiPriority w:val="99"/>
    <w:semiHidden/>
    <w:unhideWhenUsed/>
    <w:rsid w:val="00A821CC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A821CC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p8hoRv&#27506;&#20837;&#20358;&#28304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p8hoRv歲入來源別總表.dot</Template>
  <TotalTime>1</TotalTime>
  <Pages>1</Pages>
  <Words>144</Words>
  <Characters>316</Characters>
  <Application>Microsoft Office Word</Application>
  <DocSecurity>0</DocSecurity>
  <Lines>2</Lines>
  <Paragraphs>1</Paragraphs>
  <ScaleCrop>false</ScaleCrop>
  <Company>N.A.O.</Company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王玉華</dc:creator>
  <cp:keywords/>
  <cp:lastModifiedBy>張美齡</cp:lastModifiedBy>
  <cp:revision>7</cp:revision>
  <cp:lastPrinted>2025-06-18T01:24:00Z</cp:lastPrinted>
  <dcterms:created xsi:type="dcterms:W3CDTF">2025-05-22T00:45:00Z</dcterms:created>
  <dcterms:modified xsi:type="dcterms:W3CDTF">2025-06-18T01:25:00Z</dcterms:modified>
</cp:coreProperties>
</file>