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"/>
        <w:gridCol w:w="59"/>
        <w:gridCol w:w="239"/>
        <w:gridCol w:w="2279"/>
        <w:gridCol w:w="1560"/>
        <w:gridCol w:w="1410"/>
        <w:gridCol w:w="1414"/>
        <w:gridCol w:w="1410"/>
        <w:gridCol w:w="1410"/>
        <w:gridCol w:w="1400"/>
        <w:gridCol w:w="1400"/>
        <w:gridCol w:w="1400"/>
        <w:gridCol w:w="1380"/>
        <w:gridCol w:w="1380"/>
        <w:gridCol w:w="1380"/>
        <w:gridCol w:w="1380"/>
        <w:gridCol w:w="2040"/>
      </w:tblGrid>
      <w:tr w:rsidR="00A82CB1" w14:paraId="4F92CFDA" w14:textId="77777777" w:rsidTr="001952B3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0354D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99B73" w14:textId="77777777" w:rsidR="00A82CB1" w:rsidRDefault="00A82CB1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D4167" w14:textId="77777777" w:rsidR="00A82CB1" w:rsidRDefault="00A82CB1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1952B3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82CB1" w14:paraId="0D4B4D41" w14:textId="77777777" w:rsidTr="001952B3">
        <w:trPr>
          <w:cantSplit/>
          <w:trHeight w:val="270"/>
          <w:tblHeader/>
        </w:trPr>
        <w:tc>
          <w:tcPr>
            <w:tcW w:w="358" w:type="dxa"/>
            <w:gridSpan w:val="2"/>
            <w:tcBorders>
              <w:top w:val="nil"/>
              <w:left w:val="nil"/>
              <w:right w:val="nil"/>
            </w:tcBorders>
          </w:tcPr>
          <w:p w14:paraId="4E3CCA51" w14:textId="77777777" w:rsidR="00A82CB1" w:rsidRDefault="00A82CB1">
            <w:pPr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90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D2A6364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8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2E339E43" w14:textId="77777777" w:rsidR="00A82CB1" w:rsidRDefault="00A82CB1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A82CB1" w14:paraId="27843E08" w14:textId="77777777" w:rsidTr="001952B3">
        <w:trPr>
          <w:cantSplit/>
          <w:tblHeader/>
        </w:trPr>
        <w:tc>
          <w:tcPr>
            <w:tcW w:w="2876" w:type="dxa"/>
            <w:gridSpan w:val="4"/>
            <w:tcBorders>
              <w:left w:val="nil"/>
            </w:tcBorders>
            <w:vAlign w:val="center"/>
          </w:tcPr>
          <w:p w14:paraId="1CDF7315" w14:textId="77777777" w:rsidR="00A82CB1" w:rsidRDefault="00A82CB1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434EB682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644" w:type="dxa"/>
            <w:gridSpan w:val="4"/>
            <w:vAlign w:val="center"/>
          </w:tcPr>
          <w:p w14:paraId="3DBC76D0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4200" w:type="dxa"/>
            <w:gridSpan w:val="3"/>
            <w:vAlign w:val="center"/>
          </w:tcPr>
          <w:p w14:paraId="0226DE63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5520" w:type="dxa"/>
            <w:gridSpan w:val="4"/>
            <w:vAlign w:val="center"/>
          </w:tcPr>
          <w:p w14:paraId="282E20C2" w14:textId="77777777" w:rsidR="00A82CB1" w:rsidRDefault="00A82CB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40" w:type="dxa"/>
            <w:vMerge w:val="restart"/>
            <w:tcBorders>
              <w:right w:val="nil"/>
            </w:tcBorders>
            <w:vAlign w:val="center"/>
          </w:tcPr>
          <w:p w14:paraId="0CAB6D14" w14:textId="77777777" w:rsidR="00A82CB1" w:rsidRDefault="00A82CB1">
            <w:pPr>
              <w:ind w:left="42" w:right="43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決算審定數與預算數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比較增減</w:t>
            </w:r>
          </w:p>
        </w:tc>
      </w:tr>
      <w:tr w:rsidR="00A82CB1" w14:paraId="3875EB7B" w14:textId="77777777" w:rsidTr="001952B3">
        <w:trPr>
          <w:cantSplit/>
          <w:tblHeader/>
        </w:trPr>
        <w:tc>
          <w:tcPr>
            <w:tcW w:w="299" w:type="dxa"/>
            <w:tcBorders>
              <w:left w:val="nil"/>
            </w:tcBorders>
            <w:vAlign w:val="center"/>
          </w:tcPr>
          <w:p w14:paraId="174C815D" w14:textId="77777777" w:rsidR="00A82CB1" w:rsidRDefault="00A82CB1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98" w:type="dxa"/>
            <w:gridSpan w:val="2"/>
            <w:vAlign w:val="center"/>
          </w:tcPr>
          <w:p w14:paraId="6D0B990F" w14:textId="77777777" w:rsidR="00A82CB1" w:rsidRDefault="00A82CB1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279" w:type="dxa"/>
            <w:vAlign w:val="center"/>
          </w:tcPr>
          <w:p w14:paraId="70FBD134" w14:textId="77777777" w:rsidR="00A82CB1" w:rsidRDefault="00A82CB1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0795A25E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0" w:type="dxa"/>
            <w:vAlign w:val="center"/>
          </w:tcPr>
          <w:p w14:paraId="1282A7F9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14" w:type="dxa"/>
            <w:vAlign w:val="center"/>
          </w:tcPr>
          <w:p w14:paraId="3972BB4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0" w:type="dxa"/>
            <w:vAlign w:val="center"/>
          </w:tcPr>
          <w:p w14:paraId="01882329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5EB9997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400" w:type="dxa"/>
            <w:vAlign w:val="center"/>
          </w:tcPr>
          <w:p w14:paraId="11420FB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00" w:type="dxa"/>
            <w:vAlign w:val="center"/>
          </w:tcPr>
          <w:p w14:paraId="2E62242B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00" w:type="dxa"/>
            <w:vAlign w:val="center"/>
          </w:tcPr>
          <w:p w14:paraId="0612580C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08C87059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80" w:type="dxa"/>
            <w:vAlign w:val="center"/>
          </w:tcPr>
          <w:p w14:paraId="0C8AAB5A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80" w:type="dxa"/>
            <w:vAlign w:val="center"/>
          </w:tcPr>
          <w:p w14:paraId="3EDC44D5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80" w:type="dxa"/>
            <w:vAlign w:val="center"/>
          </w:tcPr>
          <w:p w14:paraId="23496E81" w14:textId="77777777" w:rsidR="00A82CB1" w:rsidRDefault="00A82CB1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2040" w:type="dxa"/>
            <w:vMerge/>
            <w:tcBorders>
              <w:right w:val="nil"/>
            </w:tcBorders>
            <w:vAlign w:val="center"/>
          </w:tcPr>
          <w:p w14:paraId="53211D82" w14:textId="77777777" w:rsidR="00A82CB1" w:rsidRDefault="00A82CB1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1952B3" w:rsidRPr="00B13976" w14:paraId="15003A17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ED78CB3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E3D7FA6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856EE3B" w14:textId="77777777" w:rsidR="001952B3" w:rsidRPr="00B13976" w:rsidRDefault="001952B3" w:rsidP="0005688D">
            <w:pPr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1397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經常門合計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FE08A1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31,822,150,000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9DCF00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29,150,866,123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E1AE38D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922,998,171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988D0A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2,302,942,622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677301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32,376,806,916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B3B3F2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F0B28CD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42,794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A290ACE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- 6,350,068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3903B82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29,150,866,123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F47A652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923,040,965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C46532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2,296,592,554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B6AD4A1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32,370,499,642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C6BF76F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548,349,642</w:t>
            </w:r>
          </w:p>
        </w:tc>
      </w:tr>
      <w:tr w:rsidR="001952B3" w:rsidRPr="00B13976" w14:paraId="083F803E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4C132E3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12"/>
                <w:sz w:val="20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2CA0096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A855754" w14:textId="77777777" w:rsidR="001952B3" w:rsidRPr="00B13976" w:rsidRDefault="001952B3" w:rsidP="0005688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1397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稅課收入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740D61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13,583,605,000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32103E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13,380,940,610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6A5D15F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242,198,009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5E01DA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340,379,579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79E7F4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13,963,518,198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EC45ABA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DD9584D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61D6DCB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209ED45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13,380,940,610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1E058D2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242,198,009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6BC215F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340,379,579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A58EC04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13,963,518,198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0633044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379,913,198</w:t>
            </w:r>
          </w:p>
        </w:tc>
      </w:tr>
      <w:tr w:rsidR="001952B3" w14:paraId="784DF70D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07276E58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EC0D2B4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66007BA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菸酒稅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153738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177,283,000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F4589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172,253,620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5F6FBB6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2335B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D02A4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172,253,620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0F2072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0979EC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6973E4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33C368E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172,253,620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805B17C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76E25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D562C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172,253,620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93BDB0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- 5,029,380</w:t>
            </w:r>
          </w:p>
        </w:tc>
      </w:tr>
      <w:tr w:rsidR="001952B3" w14:paraId="132B01A0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20B9C51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278AD29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A97E0A7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印花稅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9229B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160,000,000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57B437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205,838,550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0A96E30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8,599,278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F4D07F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EF86A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214,437,828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0DBD6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A2851F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7DC5A80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88B31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205,838,550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4A99D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8,599,278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6FBF6C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3773A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214,437,828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95BD5EF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54,437,828</w:t>
            </w:r>
          </w:p>
        </w:tc>
      </w:tr>
      <w:tr w:rsidR="001952B3" w14:paraId="7E785120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3EA1BC2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737CA00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24D4AD3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使用牌照稅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3C5EFC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1,770,000,000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914DDAF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1,798,225,972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089713F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34,571,901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CA3C3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755BB5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1,832,797,873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14BF20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99147D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57D0EA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9A715A7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1,798,225,972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9F64F0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34,571,901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41C11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A986BA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1,832,797,873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4662A7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62,797,873</w:t>
            </w:r>
          </w:p>
        </w:tc>
      </w:tr>
      <w:tr w:rsidR="001952B3" w14:paraId="56B7C7F1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8CD2B6A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20765D7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4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0DAA4E7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土地稅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F4E37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1,900,000,000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C668B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1,901,645,693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DAC790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156,637,947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AB794E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95959B6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2,058,283,640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D373AE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09CEE0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D523A1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68B98F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1,901,645,693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477107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156,637,947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6BEB66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68C18D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2,058,283,640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06D5E4D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158,283,640</w:t>
            </w:r>
          </w:p>
        </w:tc>
      </w:tr>
      <w:tr w:rsidR="001952B3" w14:paraId="50517F4C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37E5439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071E93A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5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D0CF35E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房屋稅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E137D0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620,000,000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2703A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663,781,402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6C44B8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3,807,978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9156ED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C08B60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667,589,380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AAFD47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675C27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EB28A7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2774117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663,781,402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08CFDF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3,807,978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11B608D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253C017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667,589,380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1FCF50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47,589,380</w:t>
            </w:r>
          </w:p>
        </w:tc>
      </w:tr>
      <w:tr w:rsidR="001952B3" w14:paraId="70BB6209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18D7610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AF7381B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6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93013B0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統籌分配稅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702366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8,955,662,000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0ADF70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8,635,793,053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52AAE4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38,568,654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6D4E95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340,379,579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6C941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9,014,741,286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7996F7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4A13115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6E4EB0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719B49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8,635,793,053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031525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38,568,654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F3136B6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340,379,579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E0CD32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9,014,741,286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D0DAD3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59,079,286</w:t>
            </w:r>
          </w:p>
        </w:tc>
      </w:tr>
      <w:tr w:rsidR="001952B3" w14:paraId="050B1CC5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5FACD68C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4AFACA1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7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27E41F3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特別稅課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B50097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660,000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AE4574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3,402,320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4F42D8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12,251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82A65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34812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3,414,571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24C2A7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F06A53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CFC5A4F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8217F2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3,402,320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8182868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12,251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1D2CF75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F6DA5C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3,414,571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C7CA677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2,754,571</w:t>
            </w:r>
          </w:p>
        </w:tc>
      </w:tr>
      <w:tr w:rsidR="001952B3" w:rsidRPr="00B13976" w14:paraId="7A30705E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65B56A9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12"/>
                <w:sz w:val="20"/>
              </w:rPr>
              <w:t>2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9184180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42959681" w14:textId="77777777" w:rsidR="001952B3" w:rsidRPr="00B13976" w:rsidRDefault="001952B3" w:rsidP="0005688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1397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罰款及賠償收入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BBA5E1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308,385,000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CD7B2D4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497,469,529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9F4663A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127,691,453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02988A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696,743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A294F6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625,857,725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E398F5D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13DAF24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674AF14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56D522E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497,469,529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DF6863B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127,691,453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5883EE7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696,743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6E209F9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625,857,725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8A55811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317,472,725</w:t>
            </w:r>
          </w:p>
        </w:tc>
      </w:tr>
      <w:tr w:rsidR="001952B3" w14:paraId="125328FD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F53D171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D96A94D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7E9D33A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罰金罰鍰及怠金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59334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304,212,000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1046FD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480,656,737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08033D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127,664,894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51E0CE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643,000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D29F19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608,964,631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D24FA08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98BAC8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442552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FC8E85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480,656,737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9856C0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127,664,894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E8D308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643,000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98AFCBC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608,964,631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40EAEC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304,752,631</w:t>
            </w:r>
          </w:p>
        </w:tc>
      </w:tr>
      <w:tr w:rsidR="001952B3" w14:paraId="200B3275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B582397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F5A1BBE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EE7113A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沒入及沒收財物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8CC9A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2178A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21,910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C1EFFE7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4C1B5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C2551D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21,910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048185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D9D30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780F00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88549DC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21,910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C6F466D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3EDA4B5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ED476D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21,910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57DEF93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21,910</w:t>
            </w:r>
          </w:p>
        </w:tc>
      </w:tr>
      <w:tr w:rsidR="001952B3" w14:paraId="61E5446C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89B81ED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0D44F9E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BFF372A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賠償收入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F42D2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4,173,000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745A3F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16,790,882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CB72E7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26,559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7EE77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53,743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81D42E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16,871,184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CB5EBE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A282596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1369A1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6C28A2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16,790,882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03B92B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26,559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877B94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53,743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40B302F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16,871,184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C4443AD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12,698,184</w:t>
            </w:r>
          </w:p>
        </w:tc>
      </w:tr>
      <w:tr w:rsidR="001952B3" w:rsidRPr="00B13976" w14:paraId="33D1285A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37ED7C0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12"/>
                <w:sz w:val="20"/>
              </w:rPr>
              <w:t>3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427A589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00648DF" w14:textId="77777777" w:rsidR="001952B3" w:rsidRPr="00B13976" w:rsidRDefault="001952B3" w:rsidP="0005688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1397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264D28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259,767,000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6ACF92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378,580,474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0A9FE4A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122,093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8D2617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1,447,520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FB0597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380,150,087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A124567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9FD4834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C7A6D1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A57750C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378,580,474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320E06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122,093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350CCA8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1,447,520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DC7FFA7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380,150,087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2CA79378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120,383,087</w:t>
            </w:r>
          </w:p>
        </w:tc>
      </w:tr>
      <w:tr w:rsidR="001952B3" w14:paraId="12D1DF6C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A05E2A7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ED51854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0132B80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行政規費收入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78B74C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192,760,000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1CCAB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299,671,024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F9A45E5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117,063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78337E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A5C1F5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299,788,087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B2A6F9E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608F0A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004A12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CA79D1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299,671,024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541D36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117,063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95890D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5B8F08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299,788,087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2EF566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107,028,087</w:t>
            </w:r>
          </w:p>
        </w:tc>
      </w:tr>
      <w:tr w:rsidR="001952B3" w14:paraId="2ADB2DB9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874E257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71BEE9C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59DA9B1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使用規費收入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83CF07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67,007,000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7AA36AF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78,909,450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80083D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5,030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CF4FCF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1,447,520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359DB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80,362,000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5F0C72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1141FA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0FC56E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415CC6D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78,909,450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35045A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5,030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98D835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1,447,520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4F39E3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80,362,000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10A152C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13,355,000</w:t>
            </w:r>
          </w:p>
        </w:tc>
      </w:tr>
      <w:tr w:rsidR="001952B3" w:rsidRPr="00B13976" w14:paraId="28F34281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575EC0C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12"/>
                <w:sz w:val="20"/>
              </w:rPr>
              <w:t>4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7ED5A09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7A3BE4C" w14:textId="77777777" w:rsidR="001952B3" w:rsidRPr="00B13976" w:rsidRDefault="001952B3" w:rsidP="0005688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1397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財產收入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C837D6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43,164,000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12D87E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67,549,443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1084C1D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493,080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5CD56A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2743E78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68,042,523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08D37D8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4A4206E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77CCFF5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42EC75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67,549,443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476011F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493,080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E15DA13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5C069C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68,042,523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0766451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24,878,523</w:t>
            </w:r>
          </w:p>
        </w:tc>
      </w:tr>
      <w:tr w:rsidR="001952B3" w14:paraId="27F66705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174B28DB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96B12CE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BBD39FB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財產孳息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664786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39,364,000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D2A46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56,408,778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EF95976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493,080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EE9C22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C96A05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56,901,858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1F5093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06FAD8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7608AAD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DB4F3FF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56,408,778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2018615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493,080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F81A4A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B957587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56,901,858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FCA88FE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17,537,858</w:t>
            </w:r>
          </w:p>
        </w:tc>
      </w:tr>
      <w:tr w:rsidR="001952B3" w14:paraId="3D61FFEE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32DAF020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43AD624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2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035E6BD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廢舊物資售價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E1BB5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3,800,000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DC30C0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11,140,665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E47082C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6115255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90524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11,140,665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B07D7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5CA807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4AE739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3942AE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11,140,665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63E1C8E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DA687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0E6D196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11,140,665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320322FD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7,340,665</w:t>
            </w:r>
          </w:p>
        </w:tc>
      </w:tr>
      <w:tr w:rsidR="001952B3" w:rsidRPr="00B13976" w14:paraId="3AB5C852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3A41F64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12"/>
                <w:sz w:val="20"/>
              </w:rPr>
              <w:t>5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A55443F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34282E15" w14:textId="77777777" w:rsidR="001952B3" w:rsidRPr="00B13976" w:rsidRDefault="001952B3" w:rsidP="0005688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1397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7CA596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E929AF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7F0EF45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181BF5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F56371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5,000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4F4ACEE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99B2038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42,794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2FE4A0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- 5,000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B62B79F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52B4560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42,794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8113C08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838D5AD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42,794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776A0E5C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37,794</w:t>
            </w:r>
          </w:p>
        </w:tc>
      </w:tr>
      <w:tr w:rsidR="001952B3" w14:paraId="03C65EC8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AD2D704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58F9D81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19A2AD0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營業基金盈餘繳庫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695C4E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07080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BCB0F50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17610F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F32CA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5,000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303EE76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8DFF3C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42,794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2978A50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- 5,000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AA1C5F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B33DF88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42,794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10135697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0EDA2A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42,794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47863C5C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37,794</w:t>
            </w:r>
          </w:p>
        </w:tc>
      </w:tr>
      <w:tr w:rsidR="001952B3" w:rsidRPr="00B13976" w14:paraId="33C055AB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C2ECB76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12"/>
                <w:sz w:val="20"/>
              </w:rPr>
              <w:t>6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A405F88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729DD35F" w14:textId="77777777" w:rsidR="001952B3" w:rsidRPr="00B13976" w:rsidRDefault="001952B3" w:rsidP="0005688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1397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補助及協助收入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C2E417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17,128,521,000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EB51481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14,349,428,702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3E08403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547,576,536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353757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1,808,846,910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98CCAF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16,705,852,148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3F14BBD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AF3564B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44263C5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- 6,345,068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1FA6551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14,349,428,702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E0DABB8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547,576,536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D817CC6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1,802,501,842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B9C83FB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16,699,507,080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E801C09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- 429,013,920</w:t>
            </w:r>
          </w:p>
        </w:tc>
      </w:tr>
      <w:tr w:rsidR="001952B3" w14:paraId="52ACD781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74A35723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952C7A3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7C17DAD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上級政府補助收入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FF17F0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17,128,521,000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460D9C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14,349,428,702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F84CEB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547,576,536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FB59C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1,808,846,910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9AF5D6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16,705,852,148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79F819A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D3BBF7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82D4638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- 6,345,068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BEBB43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14,349,428,702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C6CEAE9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547,576,536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97CB31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1,802,501,842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FEED637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16,699,507,080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89CCE8E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- 429,013,920</w:t>
            </w:r>
          </w:p>
        </w:tc>
      </w:tr>
      <w:tr w:rsidR="001952B3" w:rsidRPr="00B13976" w14:paraId="239D3192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4BD4595D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12"/>
                <w:sz w:val="20"/>
              </w:rPr>
              <w:t>7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C751509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2B4C25A" w14:textId="77777777" w:rsidR="001952B3" w:rsidRPr="00B13976" w:rsidRDefault="001952B3" w:rsidP="0005688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1397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捐獻及贈與收入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90C67F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124,818,000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1BBAC5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38,964,620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ED90017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1,967,000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E55B1B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82,041,011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E4F21B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122,972,631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289A61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CB720EE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8770BF2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A1239AD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38,964,620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83B77DD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1,967,000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C724734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82,041,011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72281A3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122,972,631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1D42BB2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- 1,845,369</w:t>
            </w:r>
          </w:p>
        </w:tc>
      </w:tr>
      <w:tr w:rsidR="001952B3" w14:paraId="56B2CC37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608362B6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B6ED48F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55DD2FC4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捐獻收入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7E466D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124,818,000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607D5F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38,964,620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4B65AB7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1,967,000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C2D09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82,041,011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C9B800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122,972,631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A4D53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59419BC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DAC2613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03D8C82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38,964,620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444166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1,967,000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31BD8E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82,041,011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E5C5F25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122,972,631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8BAF0C1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- 1,845,369</w:t>
            </w:r>
          </w:p>
        </w:tc>
      </w:tr>
      <w:tr w:rsidR="001952B3" w:rsidRPr="00B13976" w14:paraId="41605E2D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4514B59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12"/>
                <w:sz w:val="20"/>
              </w:rPr>
              <w:t>8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DC4685A" w14:textId="77777777" w:rsidR="001952B3" w:rsidRPr="00B13976" w:rsidRDefault="001952B3" w:rsidP="0005688D">
            <w:pPr>
              <w:jc w:val="center"/>
              <w:rPr>
                <w:rFonts w:ascii="新細明體" w:hAnsi="新細明體"/>
                <w:b/>
                <w:spacing w:val="-12"/>
                <w:sz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52E4286D" w14:textId="77777777" w:rsidR="001952B3" w:rsidRPr="00B13976" w:rsidRDefault="001952B3" w:rsidP="0005688D">
            <w:pPr>
              <w:ind w:leftChars="100" w:left="240"/>
              <w:jc w:val="distribute"/>
              <w:rPr>
                <w:rFonts w:ascii="標楷體" w:eastAsia="標楷體" w:hAnsi="標楷體"/>
                <w:b/>
                <w:spacing w:val="-12"/>
                <w:sz w:val="20"/>
              </w:rPr>
            </w:pPr>
            <w:r w:rsidRPr="00B13976">
              <w:rPr>
                <w:rFonts w:ascii="標楷體" w:eastAsia="標楷體" w:hAnsi="標楷體" w:hint="eastAsia"/>
                <w:b/>
                <w:noProof/>
                <w:spacing w:val="-12"/>
                <w:sz w:val="20"/>
              </w:rPr>
              <w:t>其他收入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EFAE60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373,885,000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014502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437,932,745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6C1370A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2,950,000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696840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69,525,859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FD1558F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510,408,604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CCC47F6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F16954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F62A7DD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6CE95C9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437,932,745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E552B50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2,950,000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46BA076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69,525,859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FF7A735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510,408,604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6AD67C03" w14:textId="77777777" w:rsidR="001952B3" w:rsidRPr="00B13976" w:rsidRDefault="001952B3" w:rsidP="0005688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B13976">
              <w:rPr>
                <w:rFonts w:ascii="新細明體" w:hAnsi="新細明體"/>
                <w:b/>
                <w:noProof/>
                <w:spacing w:val="-6"/>
                <w:sz w:val="20"/>
              </w:rPr>
              <w:t>136,523,604</w:t>
            </w:r>
          </w:p>
        </w:tc>
      </w:tr>
      <w:tr w:rsidR="001952B3" w14:paraId="64AFE76C" w14:textId="77777777" w:rsidTr="001952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299" w:type="dxa"/>
            <w:shd w:val="clear" w:color="auto" w:fill="auto"/>
            <w:vAlign w:val="center"/>
          </w:tcPr>
          <w:p w14:paraId="2909AB28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2F7E9F5" w14:textId="77777777" w:rsidR="001952B3" w:rsidRDefault="001952B3" w:rsidP="0005688D">
            <w:pPr>
              <w:jc w:val="center"/>
              <w:rPr>
                <w:rFonts w:ascii="新細明體" w:hAnsi="新細明體"/>
                <w:spacing w:val="-12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12"/>
                <w:sz w:val="20"/>
              </w:rPr>
              <w:t>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2BD74056" w14:textId="77777777" w:rsidR="001952B3" w:rsidRDefault="001952B3" w:rsidP="0005688D">
            <w:pPr>
              <w:ind w:leftChars="200" w:left="480"/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1E2C52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雜項收入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CBDF1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373,885,000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3B1408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437,932,745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07C4F40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2,950,000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F903A6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69,525,859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0DB006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510,408,604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726C347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51E4040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493BFB4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32E17F5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437,932,745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A59FB5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2,950,000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90C945E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69,525,859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2A4D0D6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510,408,604</w:t>
            </w:r>
          </w:p>
        </w:tc>
        <w:tc>
          <w:tcPr>
            <w:tcW w:w="2040" w:type="dxa"/>
            <w:shd w:val="clear" w:color="auto" w:fill="auto"/>
            <w:vAlign w:val="center"/>
          </w:tcPr>
          <w:p w14:paraId="17EC70CB" w14:textId="77777777" w:rsidR="001952B3" w:rsidRPr="00DF667B" w:rsidRDefault="001952B3" w:rsidP="0005688D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1E2C52">
              <w:rPr>
                <w:rFonts w:ascii="新細明體" w:hAnsi="新細明體"/>
                <w:noProof/>
                <w:spacing w:val="-6"/>
                <w:sz w:val="20"/>
              </w:rPr>
              <w:t>136,523,604</w:t>
            </w:r>
          </w:p>
        </w:tc>
      </w:tr>
    </w:tbl>
    <w:p w14:paraId="4B4E059B" w14:textId="77777777" w:rsidR="003C15BB" w:rsidRDefault="003C15BB">
      <w:pPr>
        <w:ind w:right="414"/>
        <w:rPr>
          <w:rFonts w:eastAsia="標楷體"/>
          <w:sz w:val="22"/>
        </w:rPr>
      </w:pPr>
    </w:p>
    <w:sectPr w:rsidR="003C15BB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806B4" w14:textId="77777777" w:rsidR="001952B3" w:rsidRDefault="001952B3">
      <w:r>
        <w:separator/>
      </w:r>
    </w:p>
  </w:endnote>
  <w:endnote w:type="continuationSeparator" w:id="0">
    <w:p w14:paraId="467B1FF8" w14:textId="77777777" w:rsidR="001952B3" w:rsidRDefault="00195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DFFD3" w14:textId="39846B53" w:rsidR="007F19C2" w:rsidRPr="008509A2" w:rsidRDefault="000D2A03" w:rsidP="008509A2">
    <w:pPr>
      <w:pStyle w:val="a4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9-2-1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9F051" w14:textId="77777777" w:rsidR="001952B3" w:rsidRDefault="001952B3">
      <w:r>
        <w:separator/>
      </w:r>
    </w:p>
  </w:footnote>
  <w:footnote w:type="continuationSeparator" w:id="0">
    <w:p w14:paraId="48CC276B" w14:textId="77777777" w:rsidR="001952B3" w:rsidRDefault="00195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82756" w14:textId="77777777" w:rsidR="00A82CB1" w:rsidRDefault="007F19C2">
    <w:pPr>
      <w:pStyle w:val="a3"/>
      <w:jc w:val="center"/>
    </w:pPr>
    <w:r w:rsidRPr="007F19C2">
      <w:rPr>
        <w:rFonts w:ascii="標楷體" w:eastAsia="標楷體" w:hAnsi="標楷體" w:hint="eastAsia"/>
        <w:b/>
        <w:spacing w:val="60"/>
        <w:sz w:val="32"/>
        <w:szCs w:val="32"/>
        <w:u w:val="single"/>
      </w:rPr>
      <w:t>貳</w:t>
    </w:r>
    <w:r w:rsidR="00A82CB1" w:rsidRPr="003C15BB">
      <w:rPr>
        <w:rFonts w:ascii="標楷體" w:eastAsia="標楷體"/>
        <w:b/>
        <w:spacing w:val="60"/>
        <w:sz w:val="32"/>
        <w:szCs w:val="32"/>
        <w:u w:val="single"/>
      </w:rPr>
      <w:t>、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7F19C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7F19C2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</w:t>
    </w:r>
    <w:r w:rsidRPr="007F19C2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A82CB1" w:rsidRPr="003C15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7F19C2">
      <w:rPr>
        <w:rFonts w:ascii="標楷體" w:eastAsia="標楷體" w:hAnsi="標楷體"/>
        <w:bCs/>
        <w:spacing w:val="60"/>
        <w:sz w:val="32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A01CC" w14:textId="77777777" w:rsidR="00A82CB1" w:rsidRDefault="007F19C2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3C15B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82CB1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7F19C2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A82CB1">
      <w:rPr>
        <w:rFonts w:ascii="標楷體" w:eastAsia="標楷體" w:hint="eastAsia"/>
        <w:b/>
        <w:spacing w:val="60"/>
        <w:sz w:val="32"/>
        <w:u w:val="single"/>
      </w:rPr>
      <w:t>年度</w:t>
    </w:r>
    <w:r w:rsidRPr="007F19C2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="00A82CB1">
      <w:rPr>
        <w:rFonts w:ascii="標楷體" w:eastAsia="標楷體" w:hint="eastAsia"/>
        <w:b/>
        <w:spacing w:val="60"/>
        <w:sz w:val="32"/>
        <w:u w:val="single"/>
      </w:rPr>
      <w:t>總決算歲入來源別</w:t>
    </w:r>
    <w:r w:rsidRPr="007F19C2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A82CB1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2B3"/>
    <w:rsid w:val="000D2A03"/>
    <w:rsid w:val="000E0216"/>
    <w:rsid w:val="00183F3F"/>
    <w:rsid w:val="001952B3"/>
    <w:rsid w:val="003C15BB"/>
    <w:rsid w:val="00551BE1"/>
    <w:rsid w:val="007F19C2"/>
    <w:rsid w:val="00811CCA"/>
    <w:rsid w:val="008509A2"/>
    <w:rsid w:val="009C47CC"/>
    <w:rsid w:val="00A82CB1"/>
    <w:rsid w:val="00CB0F10"/>
    <w:rsid w:val="00DF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906704A"/>
  <w15:chartTrackingRefBased/>
  <w15:docId w15:val="{FC96259E-831C-4FC5-936A-E4BE9B20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AYY0j60wMzr&#27506;&#20837;&#20358;&#28304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AYY0j60wMzr歲入來源別總表.dot</Template>
  <TotalTime>1</TotalTime>
  <Pages>1</Pages>
  <Words>599</Words>
  <Characters>2696</Characters>
  <Application>Microsoft Office Word</Application>
  <DocSecurity>0</DocSecurity>
  <Lines>22</Lines>
  <Paragraphs>6</Paragraphs>
  <ScaleCrop>false</ScaleCrop>
  <Company>N.A.O.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王玉華</dc:creator>
  <cp:keywords/>
  <cp:lastModifiedBy>張美齡</cp:lastModifiedBy>
  <cp:revision>6</cp:revision>
  <dcterms:created xsi:type="dcterms:W3CDTF">2025-05-22T00:45:00Z</dcterms:created>
  <dcterms:modified xsi:type="dcterms:W3CDTF">2025-06-18T01:23:00Z</dcterms:modified>
</cp:coreProperties>
</file>