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21840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80"/>
        <w:gridCol w:w="94"/>
        <w:gridCol w:w="386"/>
        <w:gridCol w:w="2520"/>
        <w:gridCol w:w="1560"/>
        <w:gridCol w:w="1320"/>
        <w:gridCol w:w="772"/>
        <w:gridCol w:w="548"/>
        <w:gridCol w:w="1320"/>
        <w:gridCol w:w="1320"/>
        <w:gridCol w:w="1500"/>
        <w:gridCol w:w="1501"/>
        <w:gridCol w:w="1500"/>
        <w:gridCol w:w="1501"/>
        <w:gridCol w:w="797"/>
        <w:gridCol w:w="1596"/>
        <w:gridCol w:w="725"/>
        <w:gridCol w:w="1485"/>
        <w:gridCol w:w="915"/>
      </w:tblGrid>
      <w:tr w:rsidR="009805FE" w14:paraId="702659F3" w14:textId="77777777">
        <w:trPr>
          <w:cantSplit/>
          <w:trHeight w:val="270"/>
          <w:tblHeader/>
        </w:trPr>
        <w:tc>
          <w:tcPr>
            <w:tcW w:w="5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9BEA56" w14:textId="77777777" w:rsidR="009805FE" w:rsidRDefault="009805FE">
            <w:pPr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經常</w:t>
            </w:r>
          </w:p>
        </w:tc>
        <w:tc>
          <w:tcPr>
            <w:tcW w:w="6558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79D33E" w14:textId="77777777" w:rsidR="009805FE" w:rsidRDefault="009805FE">
            <w:pPr>
              <w:ind w:left="-42" w:right="8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門</w:t>
            </w:r>
            <w:proofErr w:type="gramStart"/>
            <w:r>
              <w:rPr>
                <w:rFonts w:ascii="標楷體" w:eastAsia="標楷體" w:hAnsi="標楷體" w:hint="eastAsia"/>
                <w:sz w:val="20"/>
              </w:rPr>
              <w:t>併</w:t>
            </w:r>
            <w:proofErr w:type="gramEnd"/>
            <w:r>
              <w:rPr>
                <w:rFonts w:ascii="標楷體" w:eastAsia="標楷體" w:hAnsi="標楷體" w:hint="eastAsia"/>
                <w:sz w:val="20"/>
              </w:rPr>
              <w:t>計</w:t>
            </w:r>
          </w:p>
        </w:tc>
        <w:tc>
          <w:tcPr>
            <w:tcW w:w="14708" w:type="dxa"/>
            <w:gridSpan w:val="12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A99783" w14:textId="77777777" w:rsidR="009805FE" w:rsidRDefault="009805FE">
            <w:pPr>
              <w:ind w:right="7"/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單位</w:t>
            </w:r>
            <w:r>
              <w:rPr>
                <w:rFonts w:ascii="標楷體" w:eastAsia="標楷體" w:hAnsi="標楷體"/>
                <w:sz w:val="20"/>
              </w:rPr>
              <w:t>：</w:t>
            </w:r>
            <w:r>
              <w:rPr>
                <w:rFonts w:ascii="標楷體" w:eastAsia="標楷體" w:hAnsi="標楷體" w:hint="eastAsia"/>
                <w:sz w:val="20"/>
              </w:rPr>
              <w:t>新臺幣</w:t>
            </w:r>
            <w:r w:rsidR="00C64AD9">
              <w:rPr>
                <w:rFonts w:ascii="標楷體" w:eastAsia="標楷體" w:hAnsi="標楷體" w:hint="eastAsia"/>
                <w:sz w:val="20"/>
              </w:rPr>
              <w:t>元</w:t>
            </w:r>
          </w:p>
        </w:tc>
      </w:tr>
      <w:tr w:rsidR="009805FE" w14:paraId="16F514BD" w14:textId="77777777">
        <w:trPr>
          <w:cantSplit/>
          <w:trHeight w:val="270"/>
          <w:tblHeader/>
        </w:trPr>
        <w:tc>
          <w:tcPr>
            <w:tcW w:w="574" w:type="dxa"/>
            <w:gridSpan w:val="2"/>
            <w:tcBorders>
              <w:top w:val="nil"/>
              <w:left w:val="nil"/>
              <w:right w:val="nil"/>
            </w:tcBorders>
          </w:tcPr>
          <w:p w14:paraId="0A55A58F" w14:textId="77777777" w:rsidR="009805FE" w:rsidRDefault="009805FE">
            <w:pPr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資本</w:t>
            </w:r>
          </w:p>
        </w:tc>
        <w:tc>
          <w:tcPr>
            <w:tcW w:w="6558" w:type="dxa"/>
            <w:gridSpan w:val="5"/>
            <w:vMerge/>
            <w:tcBorders>
              <w:top w:val="nil"/>
              <w:left w:val="nil"/>
              <w:right w:val="nil"/>
            </w:tcBorders>
          </w:tcPr>
          <w:p w14:paraId="12BD102E" w14:textId="77777777" w:rsidR="009805FE" w:rsidRDefault="009805FE">
            <w:pPr>
              <w:ind w:right="-186"/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708" w:type="dxa"/>
            <w:gridSpan w:val="12"/>
            <w:vMerge/>
            <w:tcBorders>
              <w:top w:val="nil"/>
              <w:left w:val="nil"/>
              <w:right w:val="nil"/>
            </w:tcBorders>
          </w:tcPr>
          <w:p w14:paraId="7A227525" w14:textId="77777777" w:rsidR="009805FE" w:rsidRDefault="009805FE">
            <w:pPr>
              <w:ind w:right="-186"/>
              <w:jc w:val="right"/>
              <w:rPr>
                <w:rFonts w:ascii="標楷體" w:eastAsia="標楷體" w:hAnsi="標楷體"/>
                <w:sz w:val="20"/>
              </w:rPr>
            </w:pPr>
          </w:p>
        </w:tc>
      </w:tr>
      <w:tr w:rsidR="009805FE" w14:paraId="436F25FE" w14:textId="77777777">
        <w:trPr>
          <w:cantSplit/>
          <w:tblHeader/>
        </w:trPr>
        <w:tc>
          <w:tcPr>
            <w:tcW w:w="3480" w:type="dxa"/>
            <w:gridSpan w:val="4"/>
            <w:tcBorders>
              <w:left w:val="nil"/>
            </w:tcBorders>
            <w:vAlign w:val="center"/>
          </w:tcPr>
          <w:p w14:paraId="532959B8" w14:textId="77777777" w:rsidR="009805FE" w:rsidRDefault="009805FE">
            <w:pPr>
              <w:ind w:left="360" w:right="2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科目</w:t>
            </w:r>
          </w:p>
        </w:tc>
        <w:tc>
          <w:tcPr>
            <w:tcW w:w="1560" w:type="dxa"/>
            <w:vMerge w:val="restart"/>
            <w:vAlign w:val="center"/>
          </w:tcPr>
          <w:p w14:paraId="7463D77C" w14:textId="77777777" w:rsidR="009805FE" w:rsidRDefault="009805FE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預算數</w:t>
            </w:r>
          </w:p>
        </w:tc>
        <w:tc>
          <w:tcPr>
            <w:tcW w:w="5280" w:type="dxa"/>
            <w:gridSpan w:val="5"/>
            <w:vAlign w:val="center"/>
          </w:tcPr>
          <w:p w14:paraId="354EA29D" w14:textId="77777777" w:rsidR="009805FE" w:rsidRDefault="009805FE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決算數</w:t>
            </w:r>
          </w:p>
        </w:tc>
        <w:tc>
          <w:tcPr>
            <w:tcW w:w="6799" w:type="dxa"/>
            <w:gridSpan w:val="5"/>
            <w:vAlign w:val="center"/>
          </w:tcPr>
          <w:p w14:paraId="24C13089" w14:textId="77777777" w:rsidR="009805FE" w:rsidRDefault="009805FE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決算審定數</w:t>
            </w:r>
          </w:p>
        </w:tc>
        <w:tc>
          <w:tcPr>
            <w:tcW w:w="2321" w:type="dxa"/>
            <w:gridSpan w:val="2"/>
            <w:vAlign w:val="center"/>
          </w:tcPr>
          <w:p w14:paraId="226FC6E5" w14:textId="77777777" w:rsidR="009805FE" w:rsidRDefault="009805FE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決算審定數與</w:t>
            </w:r>
            <w:r>
              <w:rPr>
                <w:rFonts w:eastAsia="標楷體"/>
                <w:sz w:val="20"/>
              </w:rPr>
              <w:br/>
            </w:r>
            <w:r>
              <w:rPr>
                <w:rFonts w:eastAsia="標楷體" w:hint="eastAsia"/>
                <w:sz w:val="20"/>
              </w:rPr>
              <w:t>預算數比較增減</w:t>
            </w:r>
          </w:p>
        </w:tc>
        <w:tc>
          <w:tcPr>
            <w:tcW w:w="2400" w:type="dxa"/>
            <w:gridSpan w:val="2"/>
            <w:tcBorders>
              <w:right w:val="nil"/>
            </w:tcBorders>
            <w:vAlign w:val="center"/>
          </w:tcPr>
          <w:p w14:paraId="352E11D7" w14:textId="77777777" w:rsidR="009805FE" w:rsidRDefault="009805FE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決算審定數與</w:t>
            </w:r>
            <w:r>
              <w:rPr>
                <w:rFonts w:eastAsia="標楷體"/>
                <w:sz w:val="20"/>
              </w:rPr>
              <w:br/>
            </w:r>
            <w:r>
              <w:rPr>
                <w:rFonts w:eastAsia="標楷體" w:hint="eastAsia"/>
                <w:sz w:val="20"/>
              </w:rPr>
              <w:t>決算數比較增減</w:t>
            </w:r>
          </w:p>
        </w:tc>
      </w:tr>
      <w:tr w:rsidR="009805FE" w14:paraId="760B8A7D" w14:textId="77777777">
        <w:trPr>
          <w:cantSplit/>
          <w:tblHeader/>
        </w:trPr>
        <w:tc>
          <w:tcPr>
            <w:tcW w:w="480" w:type="dxa"/>
            <w:tcBorders>
              <w:left w:val="nil"/>
            </w:tcBorders>
            <w:vAlign w:val="center"/>
          </w:tcPr>
          <w:p w14:paraId="1A1166A7" w14:textId="77777777" w:rsidR="009805FE" w:rsidRDefault="009805FE">
            <w:pPr>
              <w:ind w:right="414"/>
              <w:jc w:val="center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款</w:t>
            </w:r>
          </w:p>
        </w:tc>
        <w:tc>
          <w:tcPr>
            <w:tcW w:w="480" w:type="dxa"/>
            <w:gridSpan w:val="2"/>
            <w:vAlign w:val="center"/>
          </w:tcPr>
          <w:p w14:paraId="289BE54B" w14:textId="77777777" w:rsidR="009805FE" w:rsidRDefault="00B83C7F">
            <w:pPr>
              <w:jc w:val="center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項</w:t>
            </w:r>
          </w:p>
        </w:tc>
        <w:tc>
          <w:tcPr>
            <w:tcW w:w="2520" w:type="dxa"/>
            <w:vAlign w:val="center"/>
          </w:tcPr>
          <w:p w14:paraId="7FB832CD" w14:textId="77777777" w:rsidR="009805FE" w:rsidRDefault="009805FE">
            <w:pPr>
              <w:ind w:left="214" w:right="280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名稱</w:t>
            </w:r>
          </w:p>
        </w:tc>
        <w:tc>
          <w:tcPr>
            <w:tcW w:w="1560" w:type="dxa"/>
            <w:vMerge/>
            <w:vAlign w:val="center"/>
          </w:tcPr>
          <w:p w14:paraId="5881EA64" w14:textId="77777777" w:rsidR="009805FE" w:rsidRDefault="009805FE">
            <w:pPr>
              <w:ind w:left="48" w:right="94"/>
              <w:jc w:val="distribute"/>
              <w:rPr>
                <w:rFonts w:eastAsia="標楷體"/>
                <w:sz w:val="20"/>
              </w:rPr>
            </w:pPr>
          </w:p>
        </w:tc>
        <w:tc>
          <w:tcPr>
            <w:tcW w:w="1320" w:type="dxa"/>
            <w:vAlign w:val="center"/>
          </w:tcPr>
          <w:p w14:paraId="0B09EB5A" w14:textId="77777777" w:rsidR="009805FE" w:rsidRDefault="009805FE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實現數</w:t>
            </w:r>
          </w:p>
        </w:tc>
        <w:tc>
          <w:tcPr>
            <w:tcW w:w="1320" w:type="dxa"/>
            <w:gridSpan w:val="2"/>
            <w:vAlign w:val="center"/>
          </w:tcPr>
          <w:p w14:paraId="16969A30" w14:textId="77777777" w:rsidR="009805FE" w:rsidRDefault="009805FE">
            <w:pPr>
              <w:ind w:left="48" w:right="94"/>
              <w:jc w:val="distribute"/>
              <w:rPr>
                <w:rFonts w:eastAsia="標楷體"/>
                <w:sz w:val="20"/>
              </w:rPr>
            </w:pPr>
            <w:proofErr w:type="gramStart"/>
            <w:r>
              <w:rPr>
                <w:rFonts w:eastAsia="標楷體" w:hint="eastAsia"/>
                <w:sz w:val="20"/>
              </w:rPr>
              <w:t>應收數</w:t>
            </w:r>
            <w:proofErr w:type="gramEnd"/>
          </w:p>
        </w:tc>
        <w:tc>
          <w:tcPr>
            <w:tcW w:w="1320" w:type="dxa"/>
            <w:vAlign w:val="center"/>
          </w:tcPr>
          <w:p w14:paraId="2AA5E9A6" w14:textId="77777777" w:rsidR="009805FE" w:rsidRDefault="009805FE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保留數</w:t>
            </w:r>
          </w:p>
        </w:tc>
        <w:tc>
          <w:tcPr>
            <w:tcW w:w="1320" w:type="dxa"/>
            <w:vAlign w:val="center"/>
          </w:tcPr>
          <w:p w14:paraId="3A014059" w14:textId="77777777" w:rsidR="009805FE" w:rsidRDefault="009805FE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合計</w:t>
            </w:r>
          </w:p>
        </w:tc>
        <w:tc>
          <w:tcPr>
            <w:tcW w:w="1500" w:type="dxa"/>
            <w:vAlign w:val="center"/>
          </w:tcPr>
          <w:p w14:paraId="5D0E7544" w14:textId="77777777" w:rsidR="009805FE" w:rsidRDefault="009805FE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實現數</w:t>
            </w:r>
          </w:p>
        </w:tc>
        <w:tc>
          <w:tcPr>
            <w:tcW w:w="1501" w:type="dxa"/>
            <w:vAlign w:val="center"/>
          </w:tcPr>
          <w:p w14:paraId="0EB590DE" w14:textId="77777777" w:rsidR="009805FE" w:rsidRDefault="009805FE">
            <w:pPr>
              <w:ind w:left="48" w:right="94"/>
              <w:jc w:val="distribute"/>
              <w:rPr>
                <w:rFonts w:eastAsia="標楷體"/>
                <w:sz w:val="20"/>
              </w:rPr>
            </w:pPr>
            <w:proofErr w:type="gramStart"/>
            <w:r>
              <w:rPr>
                <w:rFonts w:eastAsia="標楷體" w:hint="eastAsia"/>
                <w:sz w:val="20"/>
              </w:rPr>
              <w:t>應收數</w:t>
            </w:r>
            <w:proofErr w:type="gramEnd"/>
          </w:p>
        </w:tc>
        <w:tc>
          <w:tcPr>
            <w:tcW w:w="1500" w:type="dxa"/>
            <w:vAlign w:val="center"/>
          </w:tcPr>
          <w:p w14:paraId="66833BFC" w14:textId="77777777" w:rsidR="009805FE" w:rsidRDefault="009805FE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保留數</w:t>
            </w:r>
          </w:p>
        </w:tc>
        <w:tc>
          <w:tcPr>
            <w:tcW w:w="1501" w:type="dxa"/>
            <w:vAlign w:val="center"/>
          </w:tcPr>
          <w:p w14:paraId="53A11A3F" w14:textId="77777777" w:rsidR="009805FE" w:rsidRDefault="009805FE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合計</w:t>
            </w:r>
          </w:p>
        </w:tc>
        <w:tc>
          <w:tcPr>
            <w:tcW w:w="797" w:type="dxa"/>
            <w:vAlign w:val="center"/>
          </w:tcPr>
          <w:p w14:paraId="6678CBB6" w14:textId="77777777" w:rsidR="009805FE" w:rsidRDefault="009805FE" w:rsidP="0004623B">
            <w:pPr>
              <w:ind w:right="14"/>
              <w:jc w:val="center"/>
              <w:rPr>
                <w:rFonts w:eastAsia="標楷體"/>
                <w:spacing w:val="-20"/>
                <w:sz w:val="20"/>
              </w:rPr>
            </w:pPr>
            <w:r>
              <w:rPr>
                <w:rFonts w:eastAsia="標楷體" w:hint="eastAsia"/>
                <w:spacing w:val="-20"/>
                <w:sz w:val="20"/>
              </w:rPr>
              <w:t>占總數</w:t>
            </w:r>
            <w:r w:rsidR="0004623B">
              <w:rPr>
                <w:rFonts w:eastAsia="標楷體" w:hint="eastAsia"/>
                <w:spacing w:val="-20"/>
                <w:sz w:val="20"/>
              </w:rPr>
              <w:t>％</w:t>
            </w:r>
          </w:p>
        </w:tc>
        <w:tc>
          <w:tcPr>
            <w:tcW w:w="1596" w:type="dxa"/>
            <w:vAlign w:val="center"/>
          </w:tcPr>
          <w:p w14:paraId="432BE361" w14:textId="77777777" w:rsidR="009805FE" w:rsidRDefault="009805FE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金額</w:t>
            </w:r>
          </w:p>
        </w:tc>
        <w:tc>
          <w:tcPr>
            <w:tcW w:w="725" w:type="dxa"/>
            <w:vAlign w:val="center"/>
          </w:tcPr>
          <w:p w14:paraId="05BEC70D" w14:textId="77777777" w:rsidR="009805FE" w:rsidRDefault="009805FE">
            <w:pPr>
              <w:ind w:right="14"/>
              <w:jc w:val="center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pacing w:val="-10"/>
                <w:sz w:val="20"/>
              </w:rPr>
              <w:t>％</w:t>
            </w:r>
          </w:p>
        </w:tc>
        <w:tc>
          <w:tcPr>
            <w:tcW w:w="1485" w:type="dxa"/>
            <w:vAlign w:val="center"/>
          </w:tcPr>
          <w:p w14:paraId="02E6E3CA" w14:textId="77777777" w:rsidR="009805FE" w:rsidRDefault="009805FE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金額</w:t>
            </w:r>
          </w:p>
        </w:tc>
        <w:tc>
          <w:tcPr>
            <w:tcW w:w="915" w:type="dxa"/>
            <w:tcBorders>
              <w:right w:val="nil"/>
            </w:tcBorders>
            <w:vAlign w:val="center"/>
          </w:tcPr>
          <w:p w14:paraId="6EBD7A59" w14:textId="77777777" w:rsidR="009805FE" w:rsidRDefault="009805FE">
            <w:pPr>
              <w:ind w:right="14"/>
              <w:jc w:val="center"/>
              <w:rPr>
                <w:rFonts w:eastAsia="標楷體"/>
                <w:spacing w:val="-10"/>
                <w:sz w:val="20"/>
              </w:rPr>
            </w:pPr>
            <w:r>
              <w:rPr>
                <w:rFonts w:eastAsia="標楷體" w:hint="eastAsia"/>
                <w:spacing w:val="-10"/>
                <w:sz w:val="20"/>
              </w:rPr>
              <w:t>％</w:t>
            </w:r>
          </w:p>
        </w:tc>
      </w:tr>
      <w:tr w:rsidR="00C64AD9" w:rsidRPr="00063154" w14:paraId="0D2437EF" w14:textId="77777777" w:rsidTr="004300B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480" w:type="dxa"/>
            <w:shd w:val="clear" w:color="auto" w:fill="auto"/>
            <w:vAlign w:val="center"/>
          </w:tcPr>
          <w:p w14:paraId="33CCCC61" w14:textId="77777777" w:rsidR="00C64AD9" w:rsidRPr="00063154" w:rsidRDefault="00C64AD9" w:rsidP="004300B6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14:paraId="52C97F87" w14:textId="77777777" w:rsidR="00C64AD9" w:rsidRPr="00063154" w:rsidRDefault="00C64AD9" w:rsidP="004300B6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14:paraId="172E332A" w14:textId="77777777" w:rsidR="00C64AD9" w:rsidRPr="00063154" w:rsidRDefault="00C64AD9" w:rsidP="004300B6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063154">
              <w:rPr>
                <w:rFonts w:ascii="標楷體" w:eastAsia="標楷體" w:hAnsi="標楷體" w:hint="eastAsia"/>
                <w:b/>
                <w:noProof/>
                <w:sz w:val="20"/>
              </w:rPr>
              <w:t>總計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26D92EB" w14:textId="77777777" w:rsidR="00C64AD9" w:rsidRPr="00063154" w:rsidRDefault="00C64AD9" w:rsidP="004300B6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063154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31,848,114,000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20AA3836" w14:textId="77777777" w:rsidR="00C64AD9" w:rsidRPr="00063154" w:rsidRDefault="00C64AD9" w:rsidP="004300B6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063154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29,167,051,828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14:paraId="3D3B263E" w14:textId="77777777" w:rsidR="00C64AD9" w:rsidRPr="00063154" w:rsidRDefault="00C64AD9" w:rsidP="004300B6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063154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932,784,996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2136DBF6" w14:textId="77777777" w:rsidR="00C64AD9" w:rsidRPr="00063154" w:rsidRDefault="00C64AD9" w:rsidP="004300B6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063154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2,302,942,622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50A13220" w14:textId="77777777" w:rsidR="00C64AD9" w:rsidRPr="00063154" w:rsidRDefault="00C64AD9" w:rsidP="004300B6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063154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32,402,779,446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530CD396" w14:textId="77777777" w:rsidR="00C64AD9" w:rsidRPr="00063154" w:rsidRDefault="00C64AD9" w:rsidP="004300B6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063154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29,167,051,828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2E1DF2CA" w14:textId="77777777" w:rsidR="00C64AD9" w:rsidRPr="00063154" w:rsidRDefault="00C64AD9" w:rsidP="004300B6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063154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932,827,790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4DF80C4B" w14:textId="77777777" w:rsidR="00C64AD9" w:rsidRPr="00063154" w:rsidRDefault="00C64AD9" w:rsidP="004300B6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063154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2,296,592,554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3FFC7C14" w14:textId="77777777" w:rsidR="00C64AD9" w:rsidRPr="00063154" w:rsidRDefault="00C64AD9" w:rsidP="004300B6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063154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32,396,472,172</w:t>
            </w:r>
          </w:p>
        </w:tc>
        <w:tc>
          <w:tcPr>
            <w:tcW w:w="797" w:type="dxa"/>
            <w:shd w:val="clear" w:color="auto" w:fill="auto"/>
            <w:vAlign w:val="center"/>
          </w:tcPr>
          <w:p w14:paraId="5430D525" w14:textId="77777777" w:rsidR="00C64AD9" w:rsidRPr="00063154" w:rsidRDefault="00C64AD9" w:rsidP="004300B6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063154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100.00</w:t>
            </w:r>
          </w:p>
        </w:tc>
        <w:tc>
          <w:tcPr>
            <w:tcW w:w="1596" w:type="dxa"/>
            <w:shd w:val="clear" w:color="auto" w:fill="auto"/>
            <w:vAlign w:val="center"/>
          </w:tcPr>
          <w:p w14:paraId="706DCA06" w14:textId="77777777" w:rsidR="00C64AD9" w:rsidRPr="00063154" w:rsidRDefault="00C64AD9" w:rsidP="004300B6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063154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548,358,172</w:t>
            </w:r>
          </w:p>
        </w:tc>
        <w:tc>
          <w:tcPr>
            <w:tcW w:w="725" w:type="dxa"/>
            <w:shd w:val="clear" w:color="auto" w:fill="auto"/>
            <w:vAlign w:val="center"/>
          </w:tcPr>
          <w:p w14:paraId="3EEC435D" w14:textId="77777777" w:rsidR="00C64AD9" w:rsidRPr="00063154" w:rsidRDefault="00C64AD9" w:rsidP="004300B6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063154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1.72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08E111F1" w14:textId="77777777" w:rsidR="00C64AD9" w:rsidRPr="00063154" w:rsidRDefault="00C64AD9" w:rsidP="004300B6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063154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- 6,307,274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3D7A0525" w14:textId="77777777" w:rsidR="00C64AD9" w:rsidRPr="00063154" w:rsidRDefault="00C64AD9" w:rsidP="004300B6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063154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- 0.02</w:t>
            </w:r>
          </w:p>
        </w:tc>
      </w:tr>
      <w:tr w:rsidR="00C64AD9" w:rsidRPr="00063154" w14:paraId="38A0A358" w14:textId="77777777" w:rsidTr="004300B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480" w:type="dxa"/>
            <w:shd w:val="clear" w:color="auto" w:fill="auto"/>
            <w:vAlign w:val="center"/>
          </w:tcPr>
          <w:p w14:paraId="418276FC" w14:textId="77777777" w:rsidR="00C64AD9" w:rsidRPr="00063154" w:rsidRDefault="00C64AD9" w:rsidP="004300B6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  <w:r w:rsidRPr="00063154">
              <w:rPr>
                <w:rFonts w:ascii="新細明體" w:eastAsia="標楷體" w:hAnsi="新細明體"/>
                <w:b/>
                <w:noProof/>
                <w:sz w:val="20"/>
              </w:rPr>
              <w:t>1</w:t>
            </w: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14:paraId="451B6D00" w14:textId="77777777" w:rsidR="00C64AD9" w:rsidRPr="00063154" w:rsidRDefault="00C64AD9" w:rsidP="004300B6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14:paraId="48316F78" w14:textId="77777777" w:rsidR="00C64AD9" w:rsidRPr="00063154" w:rsidRDefault="00C64AD9" w:rsidP="004300B6">
            <w:pPr>
              <w:ind w:leftChars="100" w:left="240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063154">
              <w:rPr>
                <w:rFonts w:ascii="標楷體" w:eastAsia="標楷體" w:hAnsi="標楷體" w:hint="eastAsia"/>
                <w:b/>
                <w:noProof/>
                <w:sz w:val="20"/>
              </w:rPr>
              <w:t>稅課收入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B8E1999" w14:textId="77777777" w:rsidR="00C64AD9" w:rsidRPr="00063154" w:rsidRDefault="00C64AD9" w:rsidP="004300B6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063154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13,583,605,000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0578D59B" w14:textId="77777777" w:rsidR="00C64AD9" w:rsidRPr="00063154" w:rsidRDefault="00C64AD9" w:rsidP="004300B6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063154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13,380,940,610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14:paraId="07A758AE" w14:textId="77777777" w:rsidR="00C64AD9" w:rsidRPr="00063154" w:rsidRDefault="00C64AD9" w:rsidP="004300B6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063154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242,198,009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3A01B59F" w14:textId="77777777" w:rsidR="00C64AD9" w:rsidRPr="00063154" w:rsidRDefault="00C64AD9" w:rsidP="004300B6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063154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340,379,579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6EA16741" w14:textId="77777777" w:rsidR="00C64AD9" w:rsidRPr="00063154" w:rsidRDefault="00C64AD9" w:rsidP="004300B6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063154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13,963,518,198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4103284B" w14:textId="77777777" w:rsidR="00C64AD9" w:rsidRPr="00063154" w:rsidRDefault="00C64AD9" w:rsidP="004300B6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063154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13,380,940,610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312D8C81" w14:textId="77777777" w:rsidR="00C64AD9" w:rsidRPr="00063154" w:rsidRDefault="00C64AD9" w:rsidP="004300B6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063154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242,198,009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3B7400BD" w14:textId="77777777" w:rsidR="00C64AD9" w:rsidRPr="00063154" w:rsidRDefault="00C64AD9" w:rsidP="004300B6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063154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340,379,579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6C4D1E43" w14:textId="77777777" w:rsidR="00C64AD9" w:rsidRPr="00063154" w:rsidRDefault="00C64AD9" w:rsidP="004300B6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063154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13,963,518,198</w:t>
            </w:r>
          </w:p>
        </w:tc>
        <w:tc>
          <w:tcPr>
            <w:tcW w:w="797" w:type="dxa"/>
            <w:shd w:val="clear" w:color="auto" w:fill="auto"/>
            <w:vAlign w:val="center"/>
          </w:tcPr>
          <w:p w14:paraId="658ED4BE" w14:textId="77777777" w:rsidR="00C64AD9" w:rsidRPr="00063154" w:rsidRDefault="00C64AD9" w:rsidP="004300B6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063154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43.10</w:t>
            </w:r>
          </w:p>
        </w:tc>
        <w:tc>
          <w:tcPr>
            <w:tcW w:w="1596" w:type="dxa"/>
            <w:shd w:val="clear" w:color="auto" w:fill="auto"/>
            <w:vAlign w:val="center"/>
          </w:tcPr>
          <w:p w14:paraId="33846626" w14:textId="77777777" w:rsidR="00C64AD9" w:rsidRPr="00063154" w:rsidRDefault="00C64AD9" w:rsidP="004300B6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063154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379,913,198</w:t>
            </w:r>
          </w:p>
        </w:tc>
        <w:tc>
          <w:tcPr>
            <w:tcW w:w="725" w:type="dxa"/>
            <w:shd w:val="clear" w:color="auto" w:fill="auto"/>
            <w:vAlign w:val="center"/>
          </w:tcPr>
          <w:p w14:paraId="794F9392" w14:textId="77777777" w:rsidR="00C64AD9" w:rsidRPr="00063154" w:rsidRDefault="00C64AD9" w:rsidP="004300B6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063154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2.80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7CDD4B16" w14:textId="77777777" w:rsidR="00C64AD9" w:rsidRPr="00063154" w:rsidRDefault="00C64AD9" w:rsidP="004300B6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063154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50967F5B" w14:textId="77777777" w:rsidR="00C64AD9" w:rsidRPr="00063154" w:rsidRDefault="00C64AD9" w:rsidP="004300B6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063154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</w:tr>
      <w:tr w:rsidR="00C64AD9" w14:paraId="44E5463B" w14:textId="77777777" w:rsidTr="004300B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480" w:type="dxa"/>
            <w:shd w:val="clear" w:color="auto" w:fill="auto"/>
            <w:vAlign w:val="center"/>
          </w:tcPr>
          <w:p w14:paraId="05A74648" w14:textId="77777777" w:rsidR="00C64AD9" w:rsidRDefault="00C64AD9" w:rsidP="004300B6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14:paraId="7D3FED6D" w14:textId="77777777" w:rsidR="00C64AD9" w:rsidRDefault="00C64AD9" w:rsidP="004300B6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5962B0">
              <w:rPr>
                <w:rFonts w:ascii="新細明體" w:eastAsia="標楷體" w:hAnsi="新細明體"/>
                <w:noProof/>
                <w:sz w:val="20"/>
              </w:rPr>
              <w:t>1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1884746C" w14:textId="77777777" w:rsidR="00C64AD9" w:rsidRDefault="00C64AD9" w:rsidP="004300B6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5962B0">
              <w:rPr>
                <w:rFonts w:ascii="標楷體" w:eastAsia="標楷體" w:hAnsi="標楷體" w:hint="eastAsia"/>
                <w:noProof/>
                <w:sz w:val="20"/>
              </w:rPr>
              <w:t>菸酒稅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C731699" w14:textId="77777777" w:rsidR="00C64AD9" w:rsidRPr="00DC035C" w:rsidRDefault="00C64AD9" w:rsidP="004300B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962B0">
              <w:rPr>
                <w:rFonts w:ascii="新細明體" w:eastAsia="標楷體" w:hAnsi="新細明體"/>
                <w:noProof/>
                <w:spacing w:val="-6"/>
                <w:sz w:val="20"/>
              </w:rPr>
              <w:t>177,283,000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5636AA5F" w14:textId="77777777" w:rsidR="00C64AD9" w:rsidRPr="00DC035C" w:rsidRDefault="00C64AD9" w:rsidP="004300B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962B0">
              <w:rPr>
                <w:rFonts w:ascii="新細明體" w:eastAsia="標楷體" w:hAnsi="新細明體"/>
                <w:noProof/>
                <w:spacing w:val="-6"/>
                <w:sz w:val="20"/>
              </w:rPr>
              <w:t>172,253,620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14:paraId="0A32E099" w14:textId="77777777" w:rsidR="00C64AD9" w:rsidRPr="00DC035C" w:rsidRDefault="00C64AD9" w:rsidP="004300B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962B0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5CDEF824" w14:textId="77777777" w:rsidR="00C64AD9" w:rsidRPr="00DC035C" w:rsidRDefault="00C64AD9" w:rsidP="004300B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962B0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70E25D82" w14:textId="77777777" w:rsidR="00C64AD9" w:rsidRPr="00DC035C" w:rsidRDefault="00C64AD9" w:rsidP="004300B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962B0">
              <w:rPr>
                <w:rFonts w:ascii="新細明體" w:eastAsia="標楷體" w:hAnsi="新細明體"/>
                <w:noProof/>
                <w:spacing w:val="-6"/>
                <w:sz w:val="20"/>
              </w:rPr>
              <w:t>172,253,620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372A3BAA" w14:textId="77777777" w:rsidR="00C64AD9" w:rsidRPr="00DC035C" w:rsidRDefault="00C64AD9" w:rsidP="004300B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962B0">
              <w:rPr>
                <w:rFonts w:ascii="新細明體" w:eastAsia="標楷體" w:hAnsi="新細明體"/>
                <w:noProof/>
                <w:spacing w:val="-6"/>
                <w:sz w:val="20"/>
              </w:rPr>
              <w:t>172,253,620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6A3FB0E9" w14:textId="77777777" w:rsidR="00C64AD9" w:rsidRPr="00DC035C" w:rsidRDefault="00C64AD9" w:rsidP="004300B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962B0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2872D7C7" w14:textId="77777777" w:rsidR="00C64AD9" w:rsidRPr="00DC035C" w:rsidRDefault="00C64AD9" w:rsidP="004300B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962B0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58CCADCE" w14:textId="77777777" w:rsidR="00C64AD9" w:rsidRPr="00DC035C" w:rsidRDefault="00C64AD9" w:rsidP="004300B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962B0">
              <w:rPr>
                <w:rFonts w:ascii="新細明體" w:eastAsia="標楷體" w:hAnsi="新細明體"/>
                <w:noProof/>
                <w:spacing w:val="-6"/>
                <w:sz w:val="20"/>
              </w:rPr>
              <w:t>172,253,620</w:t>
            </w:r>
          </w:p>
        </w:tc>
        <w:tc>
          <w:tcPr>
            <w:tcW w:w="797" w:type="dxa"/>
            <w:shd w:val="clear" w:color="auto" w:fill="auto"/>
            <w:vAlign w:val="center"/>
          </w:tcPr>
          <w:p w14:paraId="3F34A0BC" w14:textId="77777777" w:rsidR="00C64AD9" w:rsidRPr="00DC035C" w:rsidRDefault="00C64AD9" w:rsidP="004300B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962B0">
              <w:rPr>
                <w:rFonts w:ascii="新細明體" w:eastAsia="標楷體" w:hAnsi="新細明體"/>
                <w:noProof/>
                <w:spacing w:val="-6"/>
                <w:sz w:val="20"/>
              </w:rPr>
              <w:t>0.53</w:t>
            </w:r>
          </w:p>
        </w:tc>
        <w:tc>
          <w:tcPr>
            <w:tcW w:w="1596" w:type="dxa"/>
            <w:shd w:val="clear" w:color="auto" w:fill="auto"/>
            <w:vAlign w:val="center"/>
          </w:tcPr>
          <w:p w14:paraId="61073186" w14:textId="77777777" w:rsidR="00C64AD9" w:rsidRPr="00DC035C" w:rsidRDefault="00C64AD9" w:rsidP="004300B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962B0">
              <w:rPr>
                <w:rFonts w:ascii="新細明體" w:eastAsia="標楷體" w:hAnsi="新細明體"/>
                <w:noProof/>
                <w:spacing w:val="-6"/>
                <w:sz w:val="20"/>
              </w:rPr>
              <w:t>- 5,029,380</w:t>
            </w:r>
          </w:p>
        </w:tc>
        <w:tc>
          <w:tcPr>
            <w:tcW w:w="725" w:type="dxa"/>
            <w:shd w:val="clear" w:color="auto" w:fill="auto"/>
            <w:vAlign w:val="center"/>
          </w:tcPr>
          <w:p w14:paraId="6C03CABA" w14:textId="77777777" w:rsidR="00C64AD9" w:rsidRPr="00DC035C" w:rsidRDefault="00C64AD9" w:rsidP="004300B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962B0">
              <w:rPr>
                <w:rFonts w:ascii="新細明體" w:eastAsia="標楷體" w:hAnsi="新細明體"/>
                <w:noProof/>
                <w:spacing w:val="-6"/>
                <w:sz w:val="20"/>
              </w:rPr>
              <w:t>- 2.84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688534BC" w14:textId="77777777" w:rsidR="00C64AD9" w:rsidRPr="00DC035C" w:rsidRDefault="00C64AD9" w:rsidP="004300B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962B0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5944F12E" w14:textId="77777777" w:rsidR="00C64AD9" w:rsidRPr="00DC035C" w:rsidRDefault="00C64AD9" w:rsidP="004300B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962B0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C64AD9" w14:paraId="2983CEB2" w14:textId="77777777" w:rsidTr="004300B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480" w:type="dxa"/>
            <w:shd w:val="clear" w:color="auto" w:fill="auto"/>
            <w:vAlign w:val="center"/>
          </w:tcPr>
          <w:p w14:paraId="2AC41B14" w14:textId="77777777" w:rsidR="00C64AD9" w:rsidRDefault="00C64AD9" w:rsidP="004300B6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14:paraId="404F9958" w14:textId="77777777" w:rsidR="00C64AD9" w:rsidRDefault="00C64AD9" w:rsidP="004300B6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5962B0">
              <w:rPr>
                <w:rFonts w:ascii="新細明體" w:eastAsia="標楷體" w:hAnsi="新細明體"/>
                <w:noProof/>
                <w:sz w:val="20"/>
              </w:rPr>
              <w:t>2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48BA9EF5" w14:textId="77777777" w:rsidR="00C64AD9" w:rsidRDefault="00C64AD9" w:rsidP="004300B6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5962B0">
              <w:rPr>
                <w:rFonts w:ascii="標楷體" w:eastAsia="標楷體" w:hAnsi="標楷體" w:hint="eastAsia"/>
                <w:noProof/>
                <w:sz w:val="20"/>
              </w:rPr>
              <w:t>印花稅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A70FC9D" w14:textId="77777777" w:rsidR="00C64AD9" w:rsidRPr="00DC035C" w:rsidRDefault="00C64AD9" w:rsidP="004300B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962B0">
              <w:rPr>
                <w:rFonts w:ascii="新細明體" w:eastAsia="標楷體" w:hAnsi="新細明體"/>
                <w:noProof/>
                <w:spacing w:val="-6"/>
                <w:sz w:val="20"/>
              </w:rPr>
              <w:t>160,000,000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1B97E42F" w14:textId="77777777" w:rsidR="00C64AD9" w:rsidRPr="00DC035C" w:rsidRDefault="00C64AD9" w:rsidP="004300B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962B0">
              <w:rPr>
                <w:rFonts w:ascii="新細明體" w:eastAsia="標楷體" w:hAnsi="新細明體"/>
                <w:noProof/>
                <w:spacing w:val="-6"/>
                <w:sz w:val="20"/>
              </w:rPr>
              <w:t>205,838,550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14:paraId="2D19AE0D" w14:textId="77777777" w:rsidR="00C64AD9" w:rsidRPr="00DC035C" w:rsidRDefault="00C64AD9" w:rsidP="004300B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962B0">
              <w:rPr>
                <w:rFonts w:ascii="新細明體" w:eastAsia="標楷體" w:hAnsi="新細明體"/>
                <w:noProof/>
                <w:spacing w:val="-6"/>
                <w:sz w:val="20"/>
              </w:rPr>
              <w:t>8,599,278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4D36ED6E" w14:textId="77777777" w:rsidR="00C64AD9" w:rsidRPr="00DC035C" w:rsidRDefault="00C64AD9" w:rsidP="004300B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962B0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4F3F8474" w14:textId="77777777" w:rsidR="00C64AD9" w:rsidRPr="00DC035C" w:rsidRDefault="00C64AD9" w:rsidP="004300B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962B0">
              <w:rPr>
                <w:rFonts w:ascii="新細明體" w:eastAsia="標楷體" w:hAnsi="新細明體"/>
                <w:noProof/>
                <w:spacing w:val="-6"/>
                <w:sz w:val="20"/>
              </w:rPr>
              <w:t>214,437,828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52C93AC5" w14:textId="77777777" w:rsidR="00C64AD9" w:rsidRPr="00DC035C" w:rsidRDefault="00C64AD9" w:rsidP="004300B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962B0">
              <w:rPr>
                <w:rFonts w:ascii="新細明體" w:eastAsia="標楷體" w:hAnsi="新細明體"/>
                <w:noProof/>
                <w:spacing w:val="-6"/>
                <w:sz w:val="20"/>
              </w:rPr>
              <w:t>205,838,550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0CE06F3C" w14:textId="77777777" w:rsidR="00C64AD9" w:rsidRPr="00DC035C" w:rsidRDefault="00C64AD9" w:rsidP="004300B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962B0">
              <w:rPr>
                <w:rFonts w:ascii="新細明體" w:eastAsia="標楷體" w:hAnsi="新細明體"/>
                <w:noProof/>
                <w:spacing w:val="-6"/>
                <w:sz w:val="20"/>
              </w:rPr>
              <w:t>8,599,278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19181835" w14:textId="77777777" w:rsidR="00C64AD9" w:rsidRPr="00DC035C" w:rsidRDefault="00C64AD9" w:rsidP="004300B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962B0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4C6560B3" w14:textId="77777777" w:rsidR="00C64AD9" w:rsidRPr="00DC035C" w:rsidRDefault="00C64AD9" w:rsidP="004300B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962B0">
              <w:rPr>
                <w:rFonts w:ascii="新細明體" w:eastAsia="標楷體" w:hAnsi="新細明體"/>
                <w:noProof/>
                <w:spacing w:val="-6"/>
                <w:sz w:val="20"/>
              </w:rPr>
              <w:t>214,437,828</w:t>
            </w:r>
          </w:p>
        </w:tc>
        <w:tc>
          <w:tcPr>
            <w:tcW w:w="797" w:type="dxa"/>
            <w:shd w:val="clear" w:color="auto" w:fill="auto"/>
            <w:vAlign w:val="center"/>
          </w:tcPr>
          <w:p w14:paraId="683B9CC0" w14:textId="77777777" w:rsidR="00C64AD9" w:rsidRPr="00DC035C" w:rsidRDefault="00C64AD9" w:rsidP="004300B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962B0">
              <w:rPr>
                <w:rFonts w:ascii="新細明體" w:eastAsia="標楷體" w:hAnsi="新細明體"/>
                <w:noProof/>
                <w:spacing w:val="-6"/>
                <w:sz w:val="20"/>
              </w:rPr>
              <w:t>0.66</w:t>
            </w:r>
          </w:p>
        </w:tc>
        <w:tc>
          <w:tcPr>
            <w:tcW w:w="1596" w:type="dxa"/>
            <w:shd w:val="clear" w:color="auto" w:fill="auto"/>
            <w:vAlign w:val="center"/>
          </w:tcPr>
          <w:p w14:paraId="51F956E7" w14:textId="77777777" w:rsidR="00C64AD9" w:rsidRPr="00DC035C" w:rsidRDefault="00C64AD9" w:rsidP="004300B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962B0">
              <w:rPr>
                <w:rFonts w:ascii="新細明體" w:eastAsia="標楷體" w:hAnsi="新細明體"/>
                <w:noProof/>
                <w:spacing w:val="-6"/>
                <w:sz w:val="20"/>
              </w:rPr>
              <w:t>54,437,828</w:t>
            </w:r>
          </w:p>
        </w:tc>
        <w:tc>
          <w:tcPr>
            <w:tcW w:w="725" w:type="dxa"/>
            <w:shd w:val="clear" w:color="auto" w:fill="auto"/>
            <w:vAlign w:val="center"/>
          </w:tcPr>
          <w:p w14:paraId="6587BDFF" w14:textId="77777777" w:rsidR="00C64AD9" w:rsidRPr="00DC035C" w:rsidRDefault="00C64AD9" w:rsidP="004300B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962B0">
              <w:rPr>
                <w:rFonts w:ascii="新細明體" w:eastAsia="標楷體" w:hAnsi="新細明體"/>
                <w:noProof/>
                <w:spacing w:val="-6"/>
                <w:sz w:val="20"/>
              </w:rPr>
              <w:t>34.02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2390D6ED" w14:textId="77777777" w:rsidR="00C64AD9" w:rsidRPr="00DC035C" w:rsidRDefault="00C64AD9" w:rsidP="004300B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962B0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0691FC2C" w14:textId="77777777" w:rsidR="00C64AD9" w:rsidRPr="00DC035C" w:rsidRDefault="00C64AD9" w:rsidP="004300B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962B0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C64AD9" w14:paraId="411DFCB3" w14:textId="77777777" w:rsidTr="004300B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480" w:type="dxa"/>
            <w:shd w:val="clear" w:color="auto" w:fill="auto"/>
            <w:vAlign w:val="center"/>
          </w:tcPr>
          <w:p w14:paraId="409D4AAC" w14:textId="77777777" w:rsidR="00C64AD9" w:rsidRDefault="00C64AD9" w:rsidP="004300B6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14:paraId="6D467150" w14:textId="77777777" w:rsidR="00C64AD9" w:rsidRDefault="00C64AD9" w:rsidP="004300B6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5962B0">
              <w:rPr>
                <w:rFonts w:ascii="新細明體" w:eastAsia="標楷體" w:hAnsi="新細明體"/>
                <w:noProof/>
                <w:sz w:val="20"/>
              </w:rPr>
              <w:t>3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4275F92E" w14:textId="77777777" w:rsidR="00C64AD9" w:rsidRDefault="00C64AD9" w:rsidP="004300B6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5962B0">
              <w:rPr>
                <w:rFonts w:ascii="標楷體" w:eastAsia="標楷體" w:hAnsi="標楷體" w:hint="eastAsia"/>
                <w:noProof/>
                <w:sz w:val="20"/>
              </w:rPr>
              <w:t>使用牌照稅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2E541F0" w14:textId="77777777" w:rsidR="00C64AD9" w:rsidRPr="00DC035C" w:rsidRDefault="00C64AD9" w:rsidP="004300B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962B0">
              <w:rPr>
                <w:rFonts w:ascii="新細明體" w:eastAsia="標楷體" w:hAnsi="新細明體"/>
                <w:noProof/>
                <w:spacing w:val="-6"/>
                <w:sz w:val="20"/>
              </w:rPr>
              <w:t>1,770,000,000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701F6110" w14:textId="77777777" w:rsidR="00C64AD9" w:rsidRPr="00DC035C" w:rsidRDefault="00C64AD9" w:rsidP="004300B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962B0">
              <w:rPr>
                <w:rFonts w:ascii="新細明體" w:eastAsia="標楷體" w:hAnsi="新細明體"/>
                <w:noProof/>
                <w:spacing w:val="-6"/>
                <w:sz w:val="20"/>
              </w:rPr>
              <w:t>1,798,225,972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14:paraId="7EDB8A96" w14:textId="77777777" w:rsidR="00C64AD9" w:rsidRPr="00DC035C" w:rsidRDefault="00C64AD9" w:rsidP="004300B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962B0">
              <w:rPr>
                <w:rFonts w:ascii="新細明體" w:eastAsia="標楷體" w:hAnsi="新細明體"/>
                <w:noProof/>
                <w:spacing w:val="-6"/>
                <w:sz w:val="20"/>
              </w:rPr>
              <w:t>34,571,901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47608C5C" w14:textId="77777777" w:rsidR="00C64AD9" w:rsidRPr="00DC035C" w:rsidRDefault="00C64AD9" w:rsidP="004300B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962B0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5DF5869A" w14:textId="77777777" w:rsidR="00C64AD9" w:rsidRPr="00DC035C" w:rsidRDefault="00C64AD9" w:rsidP="004300B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962B0">
              <w:rPr>
                <w:rFonts w:ascii="新細明體" w:eastAsia="標楷體" w:hAnsi="新細明體"/>
                <w:noProof/>
                <w:spacing w:val="-6"/>
                <w:sz w:val="20"/>
              </w:rPr>
              <w:t>1,832,797,873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2F39B257" w14:textId="77777777" w:rsidR="00C64AD9" w:rsidRPr="00DC035C" w:rsidRDefault="00C64AD9" w:rsidP="004300B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962B0">
              <w:rPr>
                <w:rFonts w:ascii="新細明體" w:eastAsia="標楷體" w:hAnsi="新細明體"/>
                <w:noProof/>
                <w:spacing w:val="-6"/>
                <w:sz w:val="20"/>
              </w:rPr>
              <w:t>1,798,225,972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537B78C3" w14:textId="77777777" w:rsidR="00C64AD9" w:rsidRPr="00DC035C" w:rsidRDefault="00C64AD9" w:rsidP="004300B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962B0">
              <w:rPr>
                <w:rFonts w:ascii="新細明體" w:eastAsia="標楷體" w:hAnsi="新細明體"/>
                <w:noProof/>
                <w:spacing w:val="-6"/>
                <w:sz w:val="20"/>
              </w:rPr>
              <w:t>34,571,901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42D4C3C8" w14:textId="77777777" w:rsidR="00C64AD9" w:rsidRPr="00DC035C" w:rsidRDefault="00C64AD9" w:rsidP="004300B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962B0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77679B8E" w14:textId="77777777" w:rsidR="00C64AD9" w:rsidRPr="00DC035C" w:rsidRDefault="00C64AD9" w:rsidP="004300B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962B0">
              <w:rPr>
                <w:rFonts w:ascii="新細明體" w:eastAsia="標楷體" w:hAnsi="新細明體"/>
                <w:noProof/>
                <w:spacing w:val="-6"/>
                <w:sz w:val="20"/>
              </w:rPr>
              <w:t>1,832,797,873</w:t>
            </w:r>
          </w:p>
        </w:tc>
        <w:tc>
          <w:tcPr>
            <w:tcW w:w="797" w:type="dxa"/>
            <w:shd w:val="clear" w:color="auto" w:fill="auto"/>
            <w:vAlign w:val="center"/>
          </w:tcPr>
          <w:p w14:paraId="5CC796DD" w14:textId="77777777" w:rsidR="00C64AD9" w:rsidRPr="00DC035C" w:rsidRDefault="00C64AD9" w:rsidP="004300B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962B0">
              <w:rPr>
                <w:rFonts w:ascii="新細明體" w:eastAsia="標楷體" w:hAnsi="新細明體"/>
                <w:noProof/>
                <w:spacing w:val="-6"/>
                <w:sz w:val="20"/>
              </w:rPr>
              <w:t>5.66</w:t>
            </w:r>
          </w:p>
        </w:tc>
        <w:tc>
          <w:tcPr>
            <w:tcW w:w="1596" w:type="dxa"/>
            <w:shd w:val="clear" w:color="auto" w:fill="auto"/>
            <w:vAlign w:val="center"/>
          </w:tcPr>
          <w:p w14:paraId="6FF374EC" w14:textId="77777777" w:rsidR="00C64AD9" w:rsidRPr="00DC035C" w:rsidRDefault="00C64AD9" w:rsidP="004300B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962B0">
              <w:rPr>
                <w:rFonts w:ascii="新細明體" w:eastAsia="標楷體" w:hAnsi="新細明體"/>
                <w:noProof/>
                <w:spacing w:val="-6"/>
                <w:sz w:val="20"/>
              </w:rPr>
              <w:t>62,797,873</w:t>
            </w:r>
          </w:p>
        </w:tc>
        <w:tc>
          <w:tcPr>
            <w:tcW w:w="725" w:type="dxa"/>
            <w:shd w:val="clear" w:color="auto" w:fill="auto"/>
            <w:vAlign w:val="center"/>
          </w:tcPr>
          <w:p w14:paraId="69D97D5D" w14:textId="77777777" w:rsidR="00C64AD9" w:rsidRPr="00DC035C" w:rsidRDefault="00C64AD9" w:rsidP="004300B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962B0">
              <w:rPr>
                <w:rFonts w:ascii="新細明體" w:eastAsia="標楷體" w:hAnsi="新細明體"/>
                <w:noProof/>
                <w:spacing w:val="-6"/>
                <w:sz w:val="20"/>
              </w:rPr>
              <w:t>3.55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57AB4DE6" w14:textId="77777777" w:rsidR="00C64AD9" w:rsidRPr="00DC035C" w:rsidRDefault="00C64AD9" w:rsidP="004300B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962B0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61D846B8" w14:textId="77777777" w:rsidR="00C64AD9" w:rsidRPr="00DC035C" w:rsidRDefault="00C64AD9" w:rsidP="004300B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962B0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C64AD9" w14:paraId="21E99070" w14:textId="77777777" w:rsidTr="004300B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480" w:type="dxa"/>
            <w:shd w:val="clear" w:color="auto" w:fill="auto"/>
            <w:vAlign w:val="center"/>
          </w:tcPr>
          <w:p w14:paraId="36744288" w14:textId="77777777" w:rsidR="00C64AD9" w:rsidRDefault="00C64AD9" w:rsidP="004300B6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14:paraId="25293DA4" w14:textId="77777777" w:rsidR="00C64AD9" w:rsidRDefault="00C64AD9" w:rsidP="004300B6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5962B0">
              <w:rPr>
                <w:rFonts w:ascii="新細明體" w:eastAsia="標楷體" w:hAnsi="新細明體"/>
                <w:noProof/>
                <w:sz w:val="20"/>
              </w:rPr>
              <w:t>4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3A2E7513" w14:textId="77777777" w:rsidR="00C64AD9" w:rsidRDefault="00C64AD9" w:rsidP="004300B6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5962B0">
              <w:rPr>
                <w:rFonts w:ascii="標楷體" w:eastAsia="標楷體" w:hAnsi="標楷體" w:hint="eastAsia"/>
                <w:noProof/>
                <w:sz w:val="20"/>
              </w:rPr>
              <w:t>土地稅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34E3218" w14:textId="77777777" w:rsidR="00C64AD9" w:rsidRPr="00DC035C" w:rsidRDefault="00C64AD9" w:rsidP="004300B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962B0">
              <w:rPr>
                <w:rFonts w:ascii="新細明體" w:eastAsia="標楷體" w:hAnsi="新細明體"/>
                <w:noProof/>
                <w:spacing w:val="-6"/>
                <w:sz w:val="20"/>
              </w:rPr>
              <w:t>1,900,000,000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09E4948B" w14:textId="77777777" w:rsidR="00C64AD9" w:rsidRPr="00DC035C" w:rsidRDefault="00C64AD9" w:rsidP="004300B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962B0">
              <w:rPr>
                <w:rFonts w:ascii="新細明體" w:eastAsia="標楷體" w:hAnsi="新細明體"/>
                <w:noProof/>
                <w:spacing w:val="-6"/>
                <w:sz w:val="20"/>
              </w:rPr>
              <w:t>1,901,645,693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14:paraId="21235976" w14:textId="77777777" w:rsidR="00C64AD9" w:rsidRPr="00DC035C" w:rsidRDefault="00C64AD9" w:rsidP="004300B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962B0">
              <w:rPr>
                <w:rFonts w:ascii="新細明體" w:eastAsia="標楷體" w:hAnsi="新細明體"/>
                <w:noProof/>
                <w:spacing w:val="-6"/>
                <w:sz w:val="20"/>
              </w:rPr>
              <w:t>156,637,947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642BC9D9" w14:textId="77777777" w:rsidR="00C64AD9" w:rsidRPr="00DC035C" w:rsidRDefault="00C64AD9" w:rsidP="004300B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962B0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7EEB7CB2" w14:textId="77777777" w:rsidR="00C64AD9" w:rsidRPr="00DC035C" w:rsidRDefault="00C64AD9" w:rsidP="004300B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962B0">
              <w:rPr>
                <w:rFonts w:ascii="新細明體" w:eastAsia="標楷體" w:hAnsi="新細明體"/>
                <w:noProof/>
                <w:spacing w:val="-6"/>
                <w:sz w:val="20"/>
              </w:rPr>
              <w:t>2,058,283,640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2B1BA3F7" w14:textId="77777777" w:rsidR="00C64AD9" w:rsidRPr="00DC035C" w:rsidRDefault="00C64AD9" w:rsidP="004300B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962B0">
              <w:rPr>
                <w:rFonts w:ascii="新細明體" w:eastAsia="標楷體" w:hAnsi="新細明體"/>
                <w:noProof/>
                <w:spacing w:val="-6"/>
                <w:sz w:val="20"/>
              </w:rPr>
              <w:t>1,901,645,693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5E6DF267" w14:textId="77777777" w:rsidR="00C64AD9" w:rsidRPr="00DC035C" w:rsidRDefault="00C64AD9" w:rsidP="004300B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962B0">
              <w:rPr>
                <w:rFonts w:ascii="新細明體" w:eastAsia="標楷體" w:hAnsi="新細明體"/>
                <w:noProof/>
                <w:spacing w:val="-6"/>
                <w:sz w:val="20"/>
              </w:rPr>
              <w:t>156,637,947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3AF931AF" w14:textId="77777777" w:rsidR="00C64AD9" w:rsidRPr="00DC035C" w:rsidRDefault="00C64AD9" w:rsidP="004300B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962B0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04F3DF5E" w14:textId="77777777" w:rsidR="00C64AD9" w:rsidRPr="00DC035C" w:rsidRDefault="00C64AD9" w:rsidP="004300B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962B0">
              <w:rPr>
                <w:rFonts w:ascii="新細明體" w:eastAsia="標楷體" w:hAnsi="新細明體"/>
                <w:noProof/>
                <w:spacing w:val="-6"/>
                <w:sz w:val="20"/>
              </w:rPr>
              <w:t>2,058,283,640</w:t>
            </w:r>
          </w:p>
        </w:tc>
        <w:tc>
          <w:tcPr>
            <w:tcW w:w="797" w:type="dxa"/>
            <w:shd w:val="clear" w:color="auto" w:fill="auto"/>
            <w:vAlign w:val="center"/>
          </w:tcPr>
          <w:p w14:paraId="1ACCD5FE" w14:textId="77777777" w:rsidR="00C64AD9" w:rsidRPr="00DC035C" w:rsidRDefault="00C64AD9" w:rsidP="004300B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962B0">
              <w:rPr>
                <w:rFonts w:ascii="新細明體" w:eastAsia="標楷體" w:hAnsi="新細明體"/>
                <w:noProof/>
                <w:spacing w:val="-6"/>
                <w:sz w:val="20"/>
              </w:rPr>
              <w:t>6.35</w:t>
            </w:r>
          </w:p>
        </w:tc>
        <w:tc>
          <w:tcPr>
            <w:tcW w:w="1596" w:type="dxa"/>
            <w:shd w:val="clear" w:color="auto" w:fill="auto"/>
            <w:vAlign w:val="center"/>
          </w:tcPr>
          <w:p w14:paraId="3F3A37A2" w14:textId="77777777" w:rsidR="00C64AD9" w:rsidRPr="00DC035C" w:rsidRDefault="00C64AD9" w:rsidP="004300B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962B0">
              <w:rPr>
                <w:rFonts w:ascii="新細明體" w:eastAsia="標楷體" w:hAnsi="新細明體"/>
                <w:noProof/>
                <w:spacing w:val="-6"/>
                <w:sz w:val="20"/>
              </w:rPr>
              <w:t>158,283,640</w:t>
            </w:r>
          </w:p>
        </w:tc>
        <w:tc>
          <w:tcPr>
            <w:tcW w:w="725" w:type="dxa"/>
            <w:shd w:val="clear" w:color="auto" w:fill="auto"/>
            <w:vAlign w:val="center"/>
          </w:tcPr>
          <w:p w14:paraId="37750AD5" w14:textId="77777777" w:rsidR="00C64AD9" w:rsidRPr="00DC035C" w:rsidRDefault="00C64AD9" w:rsidP="004300B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962B0">
              <w:rPr>
                <w:rFonts w:ascii="新細明體" w:eastAsia="標楷體" w:hAnsi="新細明體"/>
                <w:noProof/>
                <w:spacing w:val="-6"/>
                <w:sz w:val="20"/>
              </w:rPr>
              <w:t>8.33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202D6413" w14:textId="77777777" w:rsidR="00C64AD9" w:rsidRPr="00DC035C" w:rsidRDefault="00C64AD9" w:rsidP="004300B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962B0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0864E673" w14:textId="77777777" w:rsidR="00C64AD9" w:rsidRPr="00DC035C" w:rsidRDefault="00C64AD9" w:rsidP="004300B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962B0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C64AD9" w14:paraId="01C72D1E" w14:textId="77777777" w:rsidTr="004300B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480" w:type="dxa"/>
            <w:shd w:val="clear" w:color="auto" w:fill="auto"/>
            <w:vAlign w:val="center"/>
          </w:tcPr>
          <w:p w14:paraId="1856D72E" w14:textId="77777777" w:rsidR="00C64AD9" w:rsidRDefault="00C64AD9" w:rsidP="004300B6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14:paraId="5689C5EB" w14:textId="77777777" w:rsidR="00C64AD9" w:rsidRDefault="00C64AD9" w:rsidP="004300B6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5962B0">
              <w:rPr>
                <w:rFonts w:ascii="新細明體" w:eastAsia="標楷體" w:hAnsi="新細明體"/>
                <w:noProof/>
                <w:sz w:val="20"/>
              </w:rPr>
              <w:t>5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7E7AA9C6" w14:textId="77777777" w:rsidR="00C64AD9" w:rsidRDefault="00C64AD9" w:rsidP="004300B6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5962B0">
              <w:rPr>
                <w:rFonts w:ascii="標楷體" w:eastAsia="標楷體" w:hAnsi="標楷體" w:hint="eastAsia"/>
                <w:noProof/>
                <w:sz w:val="20"/>
              </w:rPr>
              <w:t>房屋稅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2D0163A" w14:textId="77777777" w:rsidR="00C64AD9" w:rsidRPr="00DC035C" w:rsidRDefault="00C64AD9" w:rsidP="004300B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962B0">
              <w:rPr>
                <w:rFonts w:ascii="新細明體" w:eastAsia="標楷體" w:hAnsi="新細明體"/>
                <w:noProof/>
                <w:spacing w:val="-6"/>
                <w:sz w:val="20"/>
              </w:rPr>
              <w:t>620,000,000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43F18E4E" w14:textId="77777777" w:rsidR="00C64AD9" w:rsidRPr="00DC035C" w:rsidRDefault="00C64AD9" w:rsidP="004300B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962B0">
              <w:rPr>
                <w:rFonts w:ascii="新細明體" w:eastAsia="標楷體" w:hAnsi="新細明體"/>
                <w:noProof/>
                <w:spacing w:val="-6"/>
                <w:sz w:val="20"/>
              </w:rPr>
              <w:t>663,781,402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14:paraId="24ED1B02" w14:textId="77777777" w:rsidR="00C64AD9" w:rsidRPr="00DC035C" w:rsidRDefault="00C64AD9" w:rsidP="004300B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962B0">
              <w:rPr>
                <w:rFonts w:ascii="新細明體" w:eastAsia="標楷體" w:hAnsi="新細明體"/>
                <w:noProof/>
                <w:spacing w:val="-6"/>
                <w:sz w:val="20"/>
              </w:rPr>
              <w:t>3,807,978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3731D8F2" w14:textId="77777777" w:rsidR="00C64AD9" w:rsidRPr="00DC035C" w:rsidRDefault="00C64AD9" w:rsidP="004300B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962B0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0E5C7EC1" w14:textId="77777777" w:rsidR="00C64AD9" w:rsidRPr="00DC035C" w:rsidRDefault="00C64AD9" w:rsidP="004300B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962B0">
              <w:rPr>
                <w:rFonts w:ascii="新細明體" w:eastAsia="標楷體" w:hAnsi="新細明體"/>
                <w:noProof/>
                <w:spacing w:val="-6"/>
                <w:sz w:val="20"/>
              </w:rPr>
              <w:t>667,589,380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0D77667E" w14:textId="77777777" w:rsidR="00C64AD9" w:rsidRPr="00DC035C" w:rsidRDefault="00C64AD9" w:rsidP="004300B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962B0">
              <w:rPr>
                <w:rFonts w:ascii="新細明體" w:eastAsia="標楷體" w:hAnsi="新細明體"/>
                <w:noProof/>
                <w:spacing w:val="-6"/>
                <w:sz w:val="20"/>
              </w:rPr>
              <w:t>663,781,402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38A3A1FA" w14:textId="77777777" w:rsidR="00C64AD9" w:rsidRPr="00DC035C" w:rsidRDefault="00C64AD9" w:rsidP="004300B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962B0">
              <w:rPr>
                <w:rFonts w:ascii="新細明體" w:eastAsia="標楷體" w:hAnsi="新細明體"/>
                <w:noProof/>
                <w:spacing w:val="-6"/>
                <w:sz w:val="20"/>
              </w:rPr>
              <w:t>3,807,978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7889C21E" w14:textId="77777777" w:rsidR="00C64AD9" w:rsidRPr="00DC035C" w:rsidRDefault="00C64AD9" w:rsidP="004300B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962B0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57E8F1FB" w14:textId="77777777" w:rsidR="00C64AD9" w:rsidRPr="00DC035C" w:rsidRDefault="00C64AD9" w:rsidP="004300B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962B0">
              <w:rPr>
                <w:rFonts w:ascii="新細明體" w:eastAsia="標楷體" w:hAnsi="新細明體"/>
                <w:noProof/>
                <w:spacing w:val="-6"/>
                <w:sz w:val="20"/>
              </w:rPr>
              <w:t>667,589,380</w:t>
            </w:r>
          </w:p>
        </w:tc>
        <w:tc>
          <w:tcPr>
            <w:tcW w:w="797" w:type="dxa"/>
            <w:shd w:val="clear" w:color="auto" w:fill="auto"/>
            <w:vAlign w:val="center"/>
          </w:tcPr>
          <w:p w14:paraId="1E981868" w14:textId="77777777" w:rsidR="00C64AD9" w:rsidRPr="00DC035C" w:rsidRDefault="00C64AD9" w:rsidP="004300B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962B0">
              <w:rPr>
                <w:rFonts w:ascii="新細明體" w:eastAsia="標楷體" w:hAnsi="新細明體"/>
                <w:noProof/>
                <w:spacing w:val="-6"/>
                <w:sz w:val="20"/>
              </w:rPr>
              <w:t>2.06</w:t>
            </w:r>
          </w:p>
        </w:tc>
        <w:tc>
          <w:tcPr>
            <w:tcW w:w="1596" w:type="dxa"/>
            <w:shd w:val="clear" w:color="auto" w:fill="auto"/>
            <w:vAlign w:val="center"/>
          </w:tcPr>
          <w:p w14:paraId="4BED08AD" w14:textId="77777777" w:rsidR="00C64AD9" w:rsidRPr="00DC035C" w:rsidRDefault="00C64AD9" w:rsidP="004300B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962B0">
              <w:rPr>
                <w:rFonts w:ascii="新細明體" w:eastAsia="標楷體" w:hAnsi="新細明體"/>
                <w:noProof/>
                <w:spacing w:val="-6"/>
                <w:sz w:val="20"/>
              </w:rPr>
              <w:t>47,589,380</w:t>
            </w:r>
          </w:p>
        </w:tc>
        <w:tc>
          <w:tcPr>
            <w:tcW w:w="725" w:type="dxa"/>
            <w:shd w:val="clear" w:color="auto" w:fill="auto"/>
            <w:vAlign w:val="center"/>
          </w:tcPr>
          <w:p w14:paraId="5F72A5D8" w14:textId="77777777" w:rsidR="00C64AD9" w:rsidRPr="00DC035C" w:rsidRDefault="00C64AD9" w:rsidP="004300B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962B0">
              <w:rPr>
                <w:rFonts w:ascii="新細明體" w:eastAsia="標楷體" w:hAnsi="新細明體"/>
                <w:noProof/>
                <w:spacing w:val="-6"/>
                <w:sz w:val="20"/>
              </w:rPr>
              <w:t>7.68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4C5136DF" w14:textId="77777777" w:rsidR="00C64AD9" w:rsidRPr="00DC035C" w:rsidRDefault="00C64AD9" w:rsidP="004300B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962B0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62B2D5F6" w14:textId="77777777" w:rsidR="00C64AD9" w:rsidRPr="00DC035C" w:rsidRDefault="00C64AD9" w:rsidP="004300B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962B0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C64AD9" w14:paraId="3BA9E28D" w14:textId="77777777" w:rsidTr="004300B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480" w:type="dxa"/>
            <w:shd w:val="clear" w:color="auto" w:fill="auto"/>
            <w:vAlign w:val="center"/>
          </w:tcPr>
          <w:p w14:paraId="511A76D8" w14:textId="77777777" w:rsidR="00C64AD9" w:rsidRDefault="00C64AD9" w:rsidP="004300B6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14:paraId="7F4E16FB" w14:textId="77777777" w:rsidR="00C64AD9" w:rsidRDefault="00C64AD9" w:rsidP="004300B6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5962B0">
              <w:rPr>
                <w:rFonts w:ascii="新細明體" w:eastAsia="標楷體" w:hAnsi="新細明體"/>
                <w:noProof/>
                <w:sz w:val="20"/>
              </w:rPr>
              <w:t>6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71D49C35" w14:textId="77777777" w:rsidR="00C64AD9" w:rsidRDefault="00C64AD9" w:rsidP="004300B6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5962B0">
              <w:rPr>
                <w:rFonts w:ascii="標楷體" w:eastAsia="標楷體" w:hAnsi="標楷體" w:hint="eastAsia"/>
                <w:noProof/>
                <w:sz w:val="20"/>
              </w:rPr>
              <w:t>統籌分配稅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479955E" w14:textId="77777777" w:rsidR="00C64AD9" w:rsidRPr="00DC035C" w:rsidRDefault="00C64AD9" w:rsidP="004300B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962B0">
              <w:rPr>
                <w:rFonts w:ascii="新細明體" w:eastAsia="標楷體" w:hAnsi="新細明體"/>
                <w:noProof/>
                <w:spacing w:val="-6"/>
                <w:sz w:val="20"/>
              </w:rPr>
              <w:t>8,955,662,000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4763F138" w14:textId="77777777" w:rsidR="00C64AD9" w:rsidRPr="00DC035C" w:rsidRDefault="00C64AD9" w:rsidP="004300B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962B0">
              <w:rPr>
                <w:rFonts w:ascii="新細明體" w:eastAsia="標楷體" w:hAnsi="新細明體"/>
                <w:noProof/>
                <w:spacing w:val="-6"/>
                <w:sz w:val="20"/>
              </w:rPr>
              <w:t>8,635,793,053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14:paraId="6029C26A" w14:textId="77777777" w:rsidR="00C64AD9" w:rsidRPr="00DC035C" w:rsidRDefault="00C64AD9" w:rsidP="004300B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962B0">
              <w:rPr>
                <w:rFonts w:ascii="新細明體" w:eastAsia="標楷體" w:hAnsi="新細明體"/>
                <w:noProof/>
                <w:spacing w:val="-6"/>
                <w:sz w:val="20"/>
              </w:rPr>
              <w:t>38,568,654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3D144AE1" w14:textId="77777777" w:rsidR="00C64AD9" w:rsidRPr="00DC035C" w:rsidRDefault="00C64AD9" w:rsidP="004300B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962B0">
              <w:rPr>
                <w:rFonts w:ascii="新細明體" w:eastAsia="標楷體" w:hAnsi="新細明體"/>
                <w:noProof/>
                <w:spacing w:val="-6"/>
                <w:sz w:val="20"/>
              </w:rPr>
              <w:t>340,379,579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4E896291" w14:textId="77777777" w:rsidR="00C64AD9" w:rsidRPr="00DC035C" w:rsidRDefault="00C64AD9" w:rsidP="004300B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962B0">
              <w:rPr>
                <w:rFonts w:ascii="新細明體" w:eastAsia="標楷體" w:hAnsi="新細明體"/>
                <w:noProof/>
                <w:spacing w:val="-6"/>
                <w:sz w:val="20"/>
              </w:rPr>
              <w:t>9,014,741,286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079743CC" w14:textId="77777777" w:rsidR="00C64AD9" w:rsidRPr="00DC035C" w:rsidRDefault="00C64AD9" w:rsidP="004300B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962B0">
              <w:rPr>
                <w:rFonts w:ascii="新細明體" w:eastAsia="標楷體" w:hAnsi="新細明體"/>
                <w:noProof/>
                <w:spacing w:val="-6"/>
                <w:sz w:val="20"/>
              </w:rPr>
              <w:t>8,635,793,053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5110AAE5" w14:textId="77777777" w:rsidR="00C64AD9" w:rsidRPr="00DC035C" w:rsidRDefault="00C64AD9" w:rsidP="004300B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962B0">
              <w:rPr>
                <w:rFonts w:ascii="新細明體" w:eastAsia="標楷體" w:hAnsi="新細明體"/>
                <w:noProof/>
                <w:spacing w:val="-6"/>
                <w:sz w:val="20"/>
              </w:rPr>
              <w:t>38,568,654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0778FF77" w14:textId="77777777" w:rsidR="00C64AD9" w:rsidRPr="00DC035C" w:rsidRDefault="00C64AD9" w:rsidP="004300B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962B0">
              <w:rPr>
                <w:rFonts w:ascii="新細明體" w:eastAsia="標楷體" w:hAnsi="新細明體"/>
                <w:noProof/>
                <w:spacing w:val="-6"/>
                <w:sz w:val="20"/>
              </w:rPr>
              <w:t>340,379,579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47ED3DC4" w14:textId="77777777" w:rsidR="00C64AD9" w:rsidRPr="00DC035C" w:rsidRDefault="00C64AD9" w:rsidP="004300B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962B0">
              <w:rPr>
                <w:rFonts w:ascii="新細明體" w:eastAsia="標楷體" w:hAnsi="新細明體"/>
                <w:noProof/>
                <w:spacing w:val="-6"/>
                <w:sz w:val="20"/>
              </w:rPr>
              <w:t>9,014,741,286</w:t>
            </w:r>
          </w:p>
        </w:tc>
        <w:tc>
          <w:tcPr>
            <w:tcW w:w="797" w:type="dxa"/>
            <w:shd w:val="clear" w:color="auto" w:fill="auto"/>
            <w:vAlign w:val="center"/>
          </w:tcPr>
          <w:p w14:paraId="73675141" w14:textId="77777777" w:rsidR="00C64AD9" w:rsidRPr="00DC035C" w:rsidRDefault="00C64AD9" w:rsidP="004300B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962B0">
              <w:rPr>
                <w:rFonts w:ascii="新細明體" w:eastAsia="標楷體" w:hAnsi="新細明體"/>
                <w:noProof/>
                <w:spacing w:val="-6"/>
                <w:sz w:val="20"/>
              </w:rPr>
              <w:t>27.83</w:t>
            </w:r>
          </w:p>
        </w:tc>
        <w:tc>
          <w:tcPr>
            <w:tcW w:w="1596" w:type="dxa"/>
            <w:shd w:val="clear" w:color="auto" w:fill="auto"/>
            <w:vAlign w:val="center"/>
          </w:tcPr>
          <w:p w14:paraId="5DA52EA3" w14:textId="77777777" w:rsidR="00C64AD9" w:rsidRPr="00DC035C" w:rsidRDefault="00C64AD9" w:rsidP="004300B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962B0">
              <w:rPr>
                <w:rFonts w:ascii="新細明體" w:eastAsia="標楷體" w:hAnsi="新細明體"/>
                <w:noProof/>
                <w:spacing w:val="-6"/>
                <w:sz w:val="20"/>
              </w:rPr>
              <w:t>59,079,286</w:t>
            </w:r>
          </w:p>
        </w:tc>
        <w:tc>
          <w:tcPr>
            <w:tcW w:w="725" w:type="dxa"/>
            <w:shd w:val="clear" w:color="auto" w:fill="auto"/>
            <w:vAlign w:val="center"/>
          </w:tcPr>
          <w:p w14:paraId="24FAFF27" w14:textId="77777777" w:rsidR="00C64AD9" w:rsidRPr="00DC035C" w:rsidRDefault="00C64AD9" w:rsidP="004300B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962B0">
              <w:rPr>
                <w:rFonts w:ascii="新細明體" w:eastAsia="標楷體" w:hAnsi="新細明體"/>
                <w:noProof/>
                <w:spacing w:val="-6"/>
                <w:sz w:val="20"/>
              </w:rPr>
              <w:t>0.66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4C1B5023" w14:textId="77777777" w:rsidR="00C64AD9" w:rsidRPr="00DC035C" w:rsidRDefault="00C64AD9" w:rsidP="004300B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962B0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4EDE27CE" w14:textId="77777777" w:rsidR="00C64AD9" w:rsidRPr="00DC035C" w:rsidRDefault="00C64AD9" w:rsidP="004300B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962B0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C64AD9" w14:paraId="6750D8AE" w14:textId="77777777" w:rsidTr="004300B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480" w:type="dxa"/>
            <w:shd w:val="clear" w:color="auto" w:fill="auto"/>
            <w:vAlign w:val="center"/>
          </w:tcPr>
          <w:p w14:paraId="7F651775" w14:textId="77777777" w:rsidR="00C64AD9" w:rsidRDefault="00C64AD9" w:rsidP="004300B6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14:paraId="6441D458" w14:textId="77777777" w:rsidR="00C64AD9" w:rsidRDefault="00C64AD9" w:rsidP="004300B6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5962B0">
              <w:rPr>
                <w:rFonts w:ascii="新細明體" w:eastAsia="標楷體" w:hAnsi="新細明體"/>
                <w:noProof/>
                <w:sz w:val="20"/>
              </w:rPr>
              <w:t>7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4C7C2316" w14:textId="77777777" w:rsidR="00C64AD9" w:rsidRDefault="00C64AD9" w:rsidP="004300B6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5962B0">
              <w:rPr>
                <w:rFonts w:ascii="標楷體" w:eastAsia="標楷體" w:hAnsi="標楷體" w:hint="eastAsia"/>
                <w:noProof/>
                <w:sz w:val="20"/>
              </w:rPr>
              <w:t>特別稅課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15AEB24" w14:textId="77777777" w:rsidR="00C64AD9" w:rsidRPr="00DC035C" w:rsidRDefault="00C64AD9" w:rsidP="004300B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962B0">
              <w:rPr>
                <w:rFonts w:ascii="新細明體" w:eastAsia="標楷體" w:hAnsi="新細明體"/>
                <w:noProof/>
                <w:spacing w:val="-6"/>
                <w:sz w:val="20"/>
              </w:rPr>
              <w:t>660,000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27FBB05A" w14:textId="77777777" w:rsidR="00C64AD9" w:rsidRPr="00DC035C" w:rsidRDefault="00C64AD9" w:rsidP="004300B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962B0">
              <w:rPr>
                <w:rFonts w:ascii="新細明體" w:eastAsia="標楷體" w:hAnsi="新細明體"/>
                <w:noProof/>
                <w:spacing w:val="-6"/>
                <w:sz w:val="20"/>
              </w:rPr>
              <w:t>3,402,320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14:paraId="7DA9323A" w14:textId="77777777" w:rsidR="00C64AD9" w:rsidRPr="00DC035C" w:rsidRDefault="00C64AD9" w:rsidP="004300B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962B0">
              <w:rPr>
                <w:rFonts w:ascii="新細明體" w:eastAsia="標楷體" w:hAnsi="新細明體"/>
                <w:noProof/>
                <w:spacing w:val="-6"/>
                <w:sz w:val="20"/>
              </w:rPr>
              <w:t>12,251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5EF8CA7D" w14:textId="77777777" w:rsidR="00C64AD9" w:rsidRPr="00DC035C" w:rsidRDefault="00C64AD9" w:rsidP="004300B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962B0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097CFB26" w14:textId="77777777" w:rsidR="00C64AD9" w:rsidRPr="00DC035C" w:rsidRDefault="00C64AD9" w:rsidP="004300B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962B0">
              <w:rPr>
                <w:rFonts w:ascii="新細明體" w:eastAsia="標楷體" w:hAnsi="新細明體"/>
                <w:noProof/>
                <w:spacing w:val="-6"/>
                <w:sz w:val="20"/>
              </w:rPr>
              <w:t>3,414,571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1ABB9D33" w14:textId="77777777" w:rsidR="00C64AD9" w:rsidRPr="00DC035C" w:rsidRDefault="00C64AD9" w:rsidP="004300B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962B0">
              <w:rPr>
                <w:rFonts w:ascii="新細明體" w:eastAsia="標楷體" w:hAnsi="新細明體"/>
                <w:noProof/>
                <w:spacing w:val="-6"/>
                <w:sz w:val="20"/>
              </w:rPr>
              <w:t>3,402,320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2A8A7071" w14:textId="77777777" w:rsidR="00C64AD9" w:rsidRPr="00DC035C" w:rsidRDefault="00C64AD9" w:rsidP="004300B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962B0">
              <w:rPr>
                <w:rFonts w:ascii="新細明體" w:eastAsia="標楷體" w:hAnsi="新細明體"/>
                <w:noProof/>
                <w:spacing w:val="-6"/>
                <w:sz w:val="20"/>
              </w:rPr>
              <w:t>12,251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1C085A66" w14:textId="77777777" w:rsidR="00C64AD9" w:rsidRPr="00DC035C" w:rsidRDefault="00C64AD9" w:rsidP="004300B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962B0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0780A924" w14:textId="77777777" w:rsidR="00C64AD9" w:rsidRPr="00DC035C" w:rsidRDefault="00C64AD9" w:rsidP="004300B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962B0">
              <w:rPr>
                <w:rFonts w:ascii="新細明體" w:eastAsia="標楷體" w:hAnsi="新細明體"/>
                <w:noProof/>
                <w:spacing w:val="-6"/>
                <w:sz w:val="20"/>
              </w:rPr>
              <w:t>3,414,571</w:t>
            </w:r>
          </w:p>
        </w:tc>
        <w:tc>
          <w:tcPr>
            <w:tcW w:w="797" w:type="dxa"/>
            <w:shd w:val="clear" w:color="auto" w:fill="auto"/>
            <w:vAlign w:val="center"/>
          </w:tcPr>
          <w:p w14:paraId="6DE57263" w14:textId="77777777" w:rsidR="00C64AD9" w:rsidRPr="00DC035C" w:rsidRDefault="00C64AD9" w:rsidP="004300B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962B0">
              <w:rPr>
                <w:rFonts w:ascii="新細明體" w:eastAsia="標楷體" w:hAnsi="新細明體"/>
                <w:noProof/>
                <w:spacing w:val="-6"/>
                <w:sz w:val="20"/>
              </w:rPr>
              <w:t>0.01</w:t>
            </w:r>
          </w:p>
        </w:tc>
        <w:tc>
          <w:tcPr>
            <w:tcW w:w="1596" w:type="dxa"/>
            <w:shd w:val="clear" w:color="auto" w:fill="auto"/>
            <w:vAlign w:val="center"/>
          </w:tcPr>
          <w:p w14:paraId="16623588" w14:textId="77777777" w:rsidR="00C64AD9" w:rsidRPr="00DC035C" w:rsidRDefault="00C64AD9" w:rsidP="004300B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962B0">
              <w:rPr>
                <w:rFonts w:ascii="新細明體" w:eastAsia="標楷體" w:hAnsi="新細明體"/>
                <w:noProof/>
                <w:spacing w:val="-6"/>
                <w:sz w:val="20"/>
              </w:rPr>
              <w:t>2,754,571</w:t>
            </w:r>
          </w:p>
        </w:tc>
        <w:tc>
          <w:tcPr>
            <w:tcW w:w="725" w:type="dxa"/>
            <w:shd w:val="clear" w:color="auto" w:fill="auto"/>
            <w:vAlign w:val="center"/>
          </w:tcPr>
          <w:p w14:paraId="50AC55BB" w14:textId="77777777" w:rsidR="00C64AD9" w:rsidRPr="00DC035C" w:rsidRDefault="00C64AD9" w:rsidP="004300B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962B0">
              <w:rPr>
                <w:rFonts w:ascii="新細明體" w:eastAsia="標楷體" w:hAnsi="新細明體"/>
                <w:noProof/>
                <w:spacing w:val="-6"/>
                <w:sz w:val="20"/>
              </w:rPr>
              <w:t>417.36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7E61D107" w14:textId="77777777" w:rsidR="00C64AD9" w:rsidRPr="00DC035C" w:rsidRDefault="00C64AD9" w:rsidP="004300B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962B0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099D018B" w14:textId="77777777" w:rsidR="00C64AD9" w:rsidRPr="00DC035C" w:rsidRDefault="00C64AD9" w:rsidP="004300B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962B0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C64AD9" w:rsidRPr="00063154" w14:paraId="3F2E1679" w14:textId="77777777" w:rsidTr="004300B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480" w:type="dxa"/>
            <w:shd w:val="clear" w:color="auto" w:fill="auto"/>
            <w:vAlign w:val="center"/>
          </w:tcPr>
          <w:p w14:paraId="23958B57" w14:textId="77777777" w:rsidR="00C64AD9" w:rsidRPr="00063154" w:rsidRDefault="00C64AD9" w:rsidP="004300B6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  <w:r w:rsidRPr="00063154">
              <w:rPr>
                <w:rFonts w:ascii="新細明體" w:eastAsia="標楷體" w:hAnsi="新細明體"/>
                <w:b/>
                <w:noProof/>
                <w:sz w:val="20"/>
              </w:rPr>
              <w:t>2</w:t>
            </w: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14:paraId="3B0F534F" w14:textId="77777777" w:rsidR="00C64AD9" w:rsidRPr="00063154" w:rsidRDefault="00C64AD9" w:rsidP="004300B6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14:paraId="55FBDB35" w14:textId="77777777" w:rsidR="00C64AD9" w:rsidRPr="00063154" w:rsidRDefault="00C64AD9" w:rsidP="004300B6">
            <w:pPr>
              <w:ind w:leftChars="100" w:left="240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063154">
              <w:rPr>
                <w:rFonts w:ascii="標楷體" w:eastAsia="標楷體" w:hAnsi="標楷體" w:hint="eastAsia"/>
                <w:b/>
                <w:noProof/>
                <w:sz w:val="20"/>
              </w:rPr>
              <w:t>罰款及賠償收入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A157478" w14:textId="77777777" w:rsidR="00C64AD9" w:rsidRPr="00063154" w:rsidRDefault="00C64AD9" w:rsidP="004300B6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063154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308,385,000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6421EEDE" w14:textId="77777777" w:rsidR="00C64AD9" w:rsidRPr="00063154" w:rsidRDefault="00C64AD9" w:rsidP="004300B6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063154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497,469,529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14:paraId="04D59B3C" w14:textId="77777777" w:rsidR="00C64AD9" w:rsidRPr="00063154" w:rsidRDefault="00C64AD9" w:rsidP="004300B6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063154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127,691,453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11B10572" w14:textId="77777777" w:rsidR="00C64AD9" w:rsidRPr="00063154" w:rsidRDefault="00C64AD9" w:rsidP="004300B6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063154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696,743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4F2AA62D" w14:textId="77777777" w:rsidR="00C64AD9" w:rsidRPr="00063154" w:rsidRDefault="00C64AD9" w:rsidP="004300B6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063154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625,857,725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3235FC4B" w14:textId="77777777" w:rsidR="00C64AD9" w:rsidRPr="00063154" w:rsidRDefault="00C64AD9" w:rsidP="004300B6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063154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497,469,529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5C1C8AF5" w14:textId="77777777" w:rsidR="00C64AD9" w:rsidRPr="00063154" w:rsidRDefault="00C64AD9" w:rsidP="004300B6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063154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127,691,453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4E0BBE4E" w14:textId="77777777" w:rsidR="00C64AD9" w:rsidRPr="00063154" w:rsidRDefault="00C64AD9" w:rsidP="004300B6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063154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696,743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3390A65B" w14:textId="77777777" w:rsidR="00C64AD9" w:rsidRPr="00063154" w:rsidRDefault="00C64AD9" w:rsidP="004300B6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063154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625,857,725</w:t>
            </w:r>
          </w:p>
        </w:tc>
        <w:tc>
          <w:tcPr>
            <w:tcW w:w="797" w:type="dxa"/>
            <w:shd w:val="clear" w:color="auto" w:fill="auto"/>
            <w:vAlign w:val="center"/>
          </w:tcPr>
          <w:p w14:paraId="4F4AB9BD" w14:textId="77777777" w:rsidR="00C64AD9" w:rsidRPr="00063154" w:rsidRDefault="00C64AD9" w:rsidP="004300B6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063154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1.93</w:t>
            </w:r>
          </w:p>
        </w:tc>
        <w:tc>
          <w:tcPr>
            <w:tcW w:w="1596" w:type="dxa"/>
            <w:shd w:val="clear" w:color="auto" w:fill="auto"/>
            <w:vAlign w:val="center"/>
          </w:tcPr>
          <w:p w14:paraId="00C468D9" w14:textId="77777777" w:rsidR="00C64AD9" w:rsidRPr="00063154" w:rsidRDefault="00C64AD9" w:rsidP="004300B6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063154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317,472,725</w:t>
            </w:r>
          </w:p>
        </w:tc>
        <w:tc>
          <w:tcPr>
            <w:tcW w:w="725" w:type="dxa"/>
            <w:shd w:val="clear" w:color="auto" w:fill="auto"/>
            <w:vAlign w:val="center"/>
          </w:tcPr>
          <w:p w14:paraId="09F6F080" w14:textId="77777777" w:rsidR="00C64AD9" w:rsidRPr="00063154" w:rsidRDefault="00C64AD9" w:rsidP="004300B6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063154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102.95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617523A9" w14:textId="77777777" w:rsidR="00C64AD9" w:rsidRPr="00063154" w:rsidRDefault="00C64AD9" w:rsidP="004300B6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063154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65E5E279" w14:textId="77777777" w:rsidR="00C64AD9" w:rsidRPr="00063154" w:rsidRDefault="00C64AD9" w:rsidP="004300B6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063154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</w:tr>
      <w:tr w:rsidR="00C64AD9" w14:paraId="358D2AFD" w14:textId="77777777" w:rsidTr="004300B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480" w:type="dxa"/>
            <w:shd w:val="clear" w:color="auto" w:fill="auto"/>
            <w:vAlign w:val="center"/>
          </w:tcPr>
          <w:p w14:paraId="6620E39E" w14:textId="77777777" w:rsidR="00C64AD9" w:rsidRDefault="00C64AD9" w:rsidP="004300B6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14:paraId="16C8FF11" w14:textId="77777777" w:rsidR="00C64AD9" w:rsidRDefault="00C64AD9" w:rsidP="004300B6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5962B0">
              <w:rPr>
                <w:rFonts w:ascii="新細明體" w:eastAsia="標楷體" w:hAnsi="新細明體"/>
                <w:noProof/>
                <w:sz w:val="20"/>
              </w:rPr>
              <w:t>1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37EDDA69" w14:textId="77777777" w:rsidR="00C64AD9" w:rsidRDefault="00C64AD9" w:rsidP="004300B6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5962B0">
              <w:rPr>
                <w:rFonts w:ascii="標楷體" w:eastAsia="標楷體" w:hAnsi="標楷體" w:hint="eastAsia"/>
                <w:noProof/>
                <w:sz w:val="20"/>
              </w:rPr>
              <w:t>罰金罰鍰及怠金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AE0C091" w14:textId="77777777" w:rsidR="00C64AD9" w:rsidRPr="00DC035C" w:rsidRDefault="00C64AD9" w:rsidP="004300B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962B0">
              <w:rPr>
                <w:rFonts w:ascii="新細明體" w:eastAsia="標楷體" w:hAnsi="新細明體"/>
                <w:noProof/>
                <w:spacing w:val="-6"/>
                <w:sz w:val="20"/>
              </w:rPr>
              <w:t>304,212,000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5B484D05" w14:textId="77777777" w:rsidR="00C64AD9" w:rsidRPr="00DC035C" w:rsidRDefault="00C64AD9" w:rsidP="004300B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962B0">
              <w:rPr>
                <w:rFonts w:ascii="新細明體" w:eastAsia="標楷體" w:hAnsi="新細明體"/>
                <w:noProof/>
                <w:spacing w:val="-6"/>
                <w:sz w:val="20"/>
              </w:rPr>
              <w:t>480,656,737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14:paraId="7FBFAA8E" w14:textId="77777777" w:rsidR="00C64AD9" w:rsidRPr="00DC035C" w:rsidRDefault="00C64AD9" w:rsidP="004300B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962B0">
              <w:rPr>
                <w:rFonts w:ascii="新細明體" w:eastAsia="標楷體" w:hAnsi="新細明體"/>
                <w:noProof/>
                <w:spacing w:val="-6"/>
                <w:sz w:val="20"/>
              </w:rPr>
              <w:t>127,664,894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76FEFF72" w14:textId="77777777" w:rsidR="00C64AD9" w:rsidRPr="00DC035C" w:rsidRDefault="00C64AD9" w:rsidP="004300B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962B0">
              <w:rPr>
                <w:rFonts w:ascii="新細明體" w:eastAsia="標楷體" w:hAnsi="新細明體"/>
                <w:noProof/>
                <w:spacing w:val="-6"/>
                <w:sz w:val="20"/>
              </w:rPr>
              <w:t>643,000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2F9AADFA" w14:textId="77777777" w:rsidR="00C64AD9" w:rsidRPr="00DC035C" w:rsidRDefault="00C64AD9" w:rsidP="004300B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962B0">
              <w:rPr>
                <w:rFonts w:ascii="新細明體" w:eastAsia="標楷體" w:hAnsi="新細明體"/>
                <w:noProof/>
                <w:spacing w:val="-6"/>
                <w:sz w:val="20"/>
              </w:rPr>
              <w:t>608,964,631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5C112982" w14:textId="77777777" w:rsidR="00C64AD9" w:rsidRPr="00DC035C" w:rsidRDefault="00C64AD9" w:rsidP="004300B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962B0">
              <w:rPr>
                <w:rFonts w:ascii="新細明體" w:eastAsia="標楷體" w:hAnsi="新細明體"/>
                <w:noProof/>
                <w:spacing w:val="-6"/>
                <w:sz w:val="20"/>
              </w:rPr>
              <w:t>480,656,737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19724A54" w14:textId="77777777" w:rsidR="00C64AD9" w:rsidRPr="00DC035C" w:rsidRDefault="00C64AD9" w:rsidP="004300B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962B0">
              <w:rPr>
                <w:rFonts w:ascii="新細明體" w:eastAsia="標楷體" w:hAnsi="新細明體"/>
                <w:noProof/>
                <w:spacing w:val="-6"/>
                <w:sz w:val="20"/>
              </w:rPr>
              <w:t>127,664,894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509A33C9" w14:textId="77777777" w:rsidR="00C64AD9" w:rsidRPr="00DC035C" w:rsidRDefault="00C64AD9" w:rsidP="004300B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962B0">
              <w:rPr>
                <w:rFonts w:ascii="新細明體" w:eastAsia="標楷體" w:hAnsi="新細明體"/>
                <w:noProof/>
                <w:spacing w:val="-6"/>
                <w:sz w:val="20"/>
              </w:rPr>
              <w:t>643,000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46C1737F" w14:textId="77777777" w:rsidR="00C64AD9" w:rsidRPr="00DC035C" w:rsidRDefault="00C64AD9" w:rsidP="004300B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962B0">
              <w:rPr>
                <w:rFonts w:ascii="新細明體" w:eastAsia="標楷體" w:hAnsi="新細明體"/>
                <w:noProof/>
                <w:spacing w:val="-6"/>
                <w:sz w:val="20"/>
              </w:rPr>
              <w:t>608,964,631</w:t>
            </w:r>
          </w:p>
        </w:tc>
        <w:tc>
          <w:tcPr>
            <w:tcW w:w="797" w:type="dxa"/>
            <w:shd w:val="clear" w:color="auto" w:fill="auto"/>
            <w:vAlign w:val="center"/>
          </w:tcPr>
          <w:p w14:paraId="0678A1F0" w14:textId="77777777" w:rsidR="00C64AD9" w:rsidRPr="00DC035C" w:rsidRDefault="00C64AD9" w:rsidP="004300B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962B0">
              <w:rPr>
                <w:rFonts w:ascii="新細明體" w:eastAsia="標楷體" w:hAnsi="新細明體"/>
                <w:noProof/>
                <w:spacing w:val="-6"/>
                <w:sz w:val="20"/>
              </w:rPr>
              <w:t>1.88</w:t>
            </w:r>
          </w:p>
        </w:tc>
        <w:tc>
          <w:tcPr>
            <w:tcW w:w="1596" w:type="dxa"/>
            <w:shd w:val="clear" w:color="auto" w:fill="auto"/>
            <w:vAlign w:val="center"/>
          </w:tcPr>
          <w:p w14:paraId="5CE91CA6" w14:textId="77777777" w:rsidR="00C64AD9" w:rsidRPr="00DC035C" w:rsidRDefault="00C64AD9" w:rsidP="004300B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962B0">
              <w:rPr>
                <w:rFonts w:ascii="新細明體" w:eastAsia="標楷體" w:hAnsi="新細明體"/>
                <w:noProof/>
                <w:spacing w:val="-6"/>
                <w:sz w:val="20"/>
              </w:rPr>
              <w:t>304,752,631</w:t>
            </w:r>
          </w:p>
        </w:tc>
        <w:tc>
          <w:tcPr>
            <w:tcW w:w="725" w:type="dxa"/>
            <w:shd w:val="clear" w:color="auto" w:fill="auto"/>
            <w:vAlign w:val="center"/>
          </w:tcPr>
          <w:p w14:paraId="75FCE970" w14:textId="77777777" w:rsidR="00C64AD9" w:rsidRPr="00DC035C" w:rsidRDefault="00C64AD9" w:rsidP="004300B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962B0">
              <w:rPr>
                <w:rFonts w:ascii="新細明體" w:eastAsia="標楷體" w:hAnsi="新細明體"/>
                <w:noProof/>
                <w:spacing w:val="-6"/>
                <w:sz w:val="20"/>
              </w:rPr>
              <w:t>100.18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0294656D" w14:textId="77777777" w:rsidR="00C64AD9" w:rsidRPr="00DC035C" w:rsidRDefault="00C64AD9" w:rsidP="004300B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962B0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1203C444" w14:textId="77777777" w:rsidR="00C64AD9" w:rsidRPr="00DC035C" w:rsidRDefault="00C64AD9" w:rsidP="004300B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962B0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C64AD9" w14:paraId="7457A459" w14:textId="77777777" w:rsidTr="004300B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480" w:type="dxa"/>
            <w:shd w:val="clear" w:color="auto" w:fill="auto"/>
            <w:vAlign w:val="center"/>
          </w:tcPr>
          <w:p w14:paraId="03B704EE" w14:textId="77777777" w:rsidR="00C64AD9" w:rsidRDefault="00C64AD9" w:rsidP="004300B6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14:paraId="1F44C9D9" w14:textId="77777777" w:rsidR="00C64AD9" w:rsidRDefault="00C64AD9" w:rsidP="004300B6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5962B0">
              <w:rPr>
                <w:rFonts w:ascii="新細明體" w:eastAsia="標楷體" w:hAnsi="新細明體"/>
                <w:noProof/>
                <w:sz w:val="20"/>
              </w:rPr>
              <w:t>2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2D0043D4" w14:textId="77777777" w:rsidR="00C64AD9" w:rsidRDefault="00C64AD9" w:rsidP="004300B6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5962B0">
              <w:rPr>
                <w:rFonts w:ascii="標楷體" w:eastAsia="標楷體" w:hAnsi="標楷體" w:hint="eastAsia"/>
                <w:noProof/>
                <w:sz w:val="20"/>
              </w:rPr>
              <w:t>沒入及沒收財物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E36E61E" w14:textId="77777777" w:rsidR="00C64AD9" w:rsidRPr="00DC035C" w:rsidRDefault="00C64AD9" w:rsidP="004300B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962B0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1B26FF64" w14:textId="77777777" w:rsidR="00C64AD9" w:rsidRPr="00DC035C" w:rsidRDefault="00C64AD9" w:rsidP="004300B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962B0">
              <w:rPr>
                <w:rFonts w:ascii="新細明體" w:eastAsia="標楷體" w:hAnsi="新細明體"/>
                <w:noProof/>
                <w:spacing w:val="-6"/>
                <w:sz w:val="20"/>
              </w:rPr>
              <w:t>21,910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14:paraId="422067C9" w14:textId="77777777" w:rsidR="00C64AD9" w:rsidRPr="00DC035C" w:rsidRDefault="00C64AD9" w:rsidP="004300B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962B0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703A564B" w14:textId="77777777" w:rsidR="00C64AD9" w:rsidRPr="00DC035C" w:rsidRDefault="00C64AD9" w:rsidP="004300B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962B0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090D7801" w14:textId="77777777" w:rsidR="00C64AD9" w:rsidRPr="00DC035C" w:rsidRDefault="00C64AD9" w:rsidP="004300B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962B0">
              <w:rPr>
                <w:rFonts w:ascii="新細明體" w:eastAsia="標楷體" w:hAnsi="新細明體"/>
                <w:noProof/>
                <w:spacing w:val="-6"/>
                <w:sz w:val="20"/>
              </w:rPr>
              <w:t>21,910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64C18279" w14:textId="77777777" w:rsidR="00C64AD9" w:rsidRPr="00DC035C" w:rsidRDefault="00C64AD9" w:rsidP="004300B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962B0">
              <w:rPr>
                <w:rFonts w:ascii="新細明體" w:eastAsia="標楷體" w:hAnsi="新細明體"/>
                <w:noProof/>
                <w:spacing w:val="-6"/>
                <w:sz w:val="20"/>
              </w:rPr>
              <w:t>21,910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6EB73A10" w14:textId="77777777" w:rsidR="00C64AD9" w:rsidRPr="00DC035C" w:rsidRDefault="00C64AD9" w:rsidP="004300B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962B0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063B7D6A" w14:textId="77777777" w:rsidR="00C64AD9" w:rsidRPr="00DC035C" w:rsidRDefault="00C64AD9" w:rsidP="004300B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962B0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3346F9E4" w14:textId="77777777" w:rsidR="00C64AD9" w:rsidRPr="00DC035C" w:rsidRDefault="00C64AD9" w:rsidP="004300B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962B0">
              <w:rPr>
                <w:rFonts w:ascii="新細明體" w:eastAsia="標楷體" w:hAnsi="新細明體"/>
                <w:noProof/>
                <w:spacing w:val="-6"/>
                <w:sz w:val="20"/>
              </w:rPr>
              <w:t>21,910</w:t>
            </w:r>
          </w:p>
        </w:tc>
        <w:tc>
          <w:tcPr>
            <w:tcW w:w="797" w:type="dxa"/>
            <w:shd w:val="clear" w:color="auto" w:fill="auto"/>
            <w:vAlign w:val="center"/>
          </w:tcPr>
          <w:p w14:paraId="44ED6403" w14:textId="77777777" w:rsidR="00C64AD9" w:rsidRPr="00DC035C" w:rsidRDefault="00C64AD9" w:rsidP="004300B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962B0">
              <w:rPr>
                <w:rFonts w:ascii="新細明體" w:eastAsia="標楷體" w:hAnsi="新細明體"/>
                <w:noProof/>
                <w:spacing w:val="-6"/>
                <w:sz w:val="20"/>
              </w:rPr>
              <w:t>0.00</w:t>
            </w:r>
          </w:p>
        </w:tc>
        <w:tc>
          <w:tcPr>
            <w:tcW w:w="1596" w:type="dxa"/>
            <w:shd w:val="clear" w:color="auto" w:fill="auto"/>
            <w:vAlign w:val="center"/>
          </w:tcPr>
          <w:p w14:paraId="6222AC2B" w14:textId="77777777" w:rsidR="00C64AD9" w:rsidRPr="00DC035C" w:rsidRDefault="00C64AD9" w:rsidP="004300B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962B0">
              <w:rPr>
                <w:rFonts w:ascii="新細明體" w:eastAsia="標楷體" w:hAnsi="新細明體"/>
                <w:noProof/>
                <w:spacing w:val="-6"/>
                <w:sz w:val="20"/>
              </w:rPr>
              <w:t>21,910</w:t>
            </w:r>
          </w:p>
        </w:tc>
        <w:tc>
          <w:tcPr>
            <w:tcW w:w="725" w:type="dxa"/>
            <w:shd w:val="clear" w:color="auto" w:fill="auto"/>
            <w:vAlign w:val="center"/>
          </w:tcPr>
          <w:p w14:paraId="6733C8BB" w14:textId="77777777" w:rsidR="00C64AD9" w:rsidRPr="00DC035C" w:rsidRDefault="00C64AD9" w:rsidP="004300B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962B0">
              <w:rPr>
                <w:rFonts w:ascii="新細明體" w:eastAsia="標楷體" w:hAnsi="新細明體"/>
                <w:noProof/>
                <w:spacing w:val="-6"/>
                <w:sz w:val="20"/>
              </w:rPr>
              <w:t>--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48A8A957" w14:textId="77777777" w:rsidR="00C64AD9" w:rsidRPr="00DC035C" w:rsidRDefault="00C64AD9" w:rsidP="004300B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962B0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09754EAB" w14:textId="77777777" w:rsidR="00C64AD9" w:rsidRPr="00DC035C" w:rsidRDefault="00C64AD9" w:rsidP="004300B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962B0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C64AD9" w14:paraId="4F29C8FF" w14:textId="77777777" w:rsidTr="004300B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480" w:type="dxa"/>
            <w:shd w:val="clear" w:color="auto" w:fill="auto"/>
            <w:vAlign w:val="center"/>
          </w:tcPr>
          <w:p w14:paraId="6148ED4E" w14:textId="77777777" w:rsidR="00C64AD9" w:rsidRDefault="00C64AD9" w:rsidP="004300B6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14:paraId="45C4B6A8" w14:textId="77777777" w:rsidR="00C64AD9" w:rsidRDefault="00C64AD9" w:rsidP="004300B6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5962B0">
              <w:rPr>
                <w:rFonts w:ascii="新細明體" w:eastAsia="標楷體" w:hAnsi="新細明體"/>
                <w:noProof/>
                <w:sz w:val="20"/>
              </w:rPr>
              <w:t>3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26A02566" w14:textId="77777777" w:rsidR="00C64AD9" w:rsidRDefault="00C64AD9" w:rsidP="004300B6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5962B0">
              <w:rPr>
                <w:rFonts w:ascii="標楷體" w:eastAsia="標楷體" w:hAnsi="標楷體" w:hint="eastAsia"/>
                <w:noProof/>
                <w:sz w:val="20"/>
              </w:rPr>
              <w:t>賠償收入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8C76FC7" w14:textId="77777777" w:rsidR="00C64AD9" w:rsidRPr="00DC035C" w:rsidRDefault="00C64AD9" w:rsidP="004300B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962B0">
              <w:rPr>
                <w:rFonts w:ascii="新細明體" w:eastAsia="標楷體" w:hAnsi="新細明體"/>
                <w:noProof/>
                <w:spacing w:val="-6"/>
                <w:sz w:val="20"/>
              </w:rPr>
              <w:t>4,173,000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46180833" w14:textId="77777777" w:rsidR="00C64AD9" w:rsidRPr="00DC035C" w:rsidRDefault="00C64AD9" w:rsidP="004300B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962B0">
              <w:rPr>
                <w:rFonts w:ascii="新細明體" w:eastAsia="標楷體" w:hAnsi="新細明體"/>
                <w:noProof/>
                <w:spacing w:val="-6"/>
                <w:sz w:val="20"/>
              </w:rPr>
              <w:t>16,790,882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14:paraId="22FF5D61" w14:textId="77777777" w:rsidR="00C64AD9" w:rsidRPr="00DC035C" w:rsidRDefault="00C64AD9" w:rsidP="004300B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962B0">
              <w:rPr>
                <w:rFonts w:ascii="新細明體" w:eastAsia="標楷體" w:hAnsi="新細明體"/>
                <w:noProof/>
                <w:spacing w:val="-6"/>
                <w:sz w:val="20"/>
              </w:rPr>
              <w:t>26,559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39AE0557" w14:textId="77777777" w:rsidR="00C64AD9" w:rsidRPr="00DC035C" w:rsidRDefault="00C64AD9" w:rsidP="004300B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962B0">
              <w:rPr>
                <w:rFonts w:ascii="新細明體" w:eastAsia="標楷體" w:hAnsi="新細明體"/>
                <w:noProof/>
                <w:spacing w:val="-6"/>
                <w:sz w:val="20"/>
              </w:rPr>
              <w:t>53,743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640FAFCC" w14:textId="77777777" w:rsidR="00C64AD9" w:rsidRPr="00DC035C" w:rsidRDefault="00C64AD9" w:rsidP="004300B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962B0">
              <w:rPr>
                <w:rFonts w:ascii="新細明體" w:eastAsia="標楷體" w:hAnsi="新細明體"/>
                <w:noProof/>
                <w:spacing w:val="-6"/>
                <w:sz w:val="20"/>
              </w:rPr>
              <w:t>16,871,184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48D8131B" w14:textId="77777777" w:rsidR="00C64AD9" w:rsidRPr="00DC035C" w:rsidRDefault="00C64AD9" w:rsidP="004300B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962B0">
              <w:rPr>
                <w:rFonts w:ascii="新細明體" w:eastAsia="標楷體" w:hAnsi="新細明體"/>
                <w:noProof/>
                <w:spacing w:val="-6"/>
                <w:sz w:val="20"/>
              </w:rPr>
              <w:t>16,790,882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2461BF2A" w14:textId="77777777" w:rsidR="00C64AD9" w:rsidRPr="00DC035C" w:rsidRDefault="00C64AD9" w:rsidP="004300B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962B0">
              <w:rPr>
                <w:rFonts w:ascii="新細明體" w:eastAsia="標楷體" w:hAnsi="新細明體"/>
                <w:noProof/>
                <w:spacing w:val="-6"/>
                <w:sz w:val="20"/>
              </w:rPr>
              <w:t>26,559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54EF6541" w14:textId="77777777" w:rsidR="00C64AD9" w:rsidRPr="00DC035C" w:rsidRDefault="00C64AD9" w:rsidP="004300B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962B0">
              <w:rPr>
                <w:rFonts w:ascii="新細明體" w:eastAsia="標楷體" w:hAnsi="新細明體"/>
                <w:noProof/>
                <w:spacing w:val="-6"/>
                <w:sz w:val="20"/>
              </w:rPr>
              <w:t>53,743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7F0C54E3" w14:textId="77777777" w:rsidR="00C64AD9" w:rsidRPr="00DC035C" w:rsidRDefault="00C64AD9" w:rsidP="004300B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962B0">
              <w:rPr>
                <w:rFonts w:ascii="新細明體" w:eastAsia="標楷體" w:hAnsi="新細明體"/>
                <w:noProof/>
                <w:spacing w:val="-6"/>
                <w:sz w:val="20"/>
              </w:rPr>
              <w:t>16,871,184</w:t>
            </w:r>
          </w:p>
        </w:tc>
        <w:tc>
          <w:tcPr>
            <w:tcW w:w="797" w:type="dxa"/>
            <w:shd w:val="clear" w:color="auto" w:fill="auto"/>
            <w:vAlign w:val="center"/>
          </w:tcPr>
          <w:p w14:paraId="17218659" w14:textId="77777777" w:rsidR="00C64AD9" w:rsidRPr="00DC035C" w:rsidRDefault="00C64AD9" w:rsidP="004300B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962B0">
              <w:rPr>
                <w:rFonts w:ascii="新細明體" w:eastAsia="標楷體" w:hAnsi="新細明體"/>
                <w:noProof/>
                <w:spacing w:val="-6"/>
                <w:sz w:val="20"/>
              </w:rPr>
              <w:t>0.05</w:t>
            </w:r>
          </w:p>
        </w:tc>
        <w:tc>
          <w:tcPr>
            <w:tcW w:w="1596" w:type="dxa"/>
            <w:shd w:val="clear" w:color="auto" w:fill="auto"/>
            <w:vAlign w:val="center"/>
          </w:tcPr>
          <w:p w14:paraId="7C2BBDCC" w14:textId="77777777" w:rsidR="00C64AD9" w:rsidRPr="00DC035C" w:rsidRDefault="00C64AD9" w:rsidP="004300B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962B0">
              <w:rPr>
                <w:rFonts w:ascii="新細明體" w:eastAsia="標楷體" w:hAnsi="新細明體"/>
                <w:noProof/>
                <w:spacing w:val="-6"/>
                <w:sz w:val="20"/>
              </w:rPr>
              <w:t>12,698,184</w:t>
            </w:r>
          </w:p>
        </w:tc>
        <w:tc>
          <w:tcPr>
            <w:tcW w:w="725" w:type="dxa"/>
            <w:shd w:val="clear" w:color="auto" w:fill="auto"/>
            <w:vAlign w:val="center"/>
          </w:tcPr>
          <w:p w14:paraId="351D4787" w14:textId="77777777" w:rsidR="00C64AD9" w:rsidRPr="00DC035C" w:rsidRDefault="00C64AD9" w:rsidP="004300B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962B0">
              <w:rPr>
                <w:rFonts w:ascii="新細明體" w:eastAsia="標楷體" w:hAnsi="新細明體"/>
                <w:noProof/>
                <w:spacing w:val="-6"/>
                <w:sz w:val="20"/>
              </w:rPr>
              <w:t>304.29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3F4DC8CE" w14:textId="77777777" w:rsidR="00C64AD9" w:rsidRPr="00DC035C" w:rsidRDefault="00C64AD9" w:rsidP="004300B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962B0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261D5A9C" w14:textId="77777777" w:rsidR="00C64AD9" w:rsidRPr="00DC035C" w:rsidRDefault="00C64AD9" w:rsidP="004300B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962B0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C64AD9" w:rsidRPr="00063154" w14:paraId="12CD00FC" w14:textId="77777777" w:rsidTr="004300B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480" w:type="dxa"/>
            <w:shd w:val="clear" w:color="auto" w:fill="auto"/>
            <w:vAlign w:val="center"/>
          </w:tcPr>
          <w:p w14:paraId="1110AC91" w14:textId="77777777" w:rsidR="00C64AD9" w:rsidRPr="00063154" w:rsidRDefault="00C64AD9" w:rsidP="004300B6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  <w:r w:rsidRPr="00063154">
              <w:rPr>
                <w:rFonts w:ascii="新細明體" w:eastAsia="標楷體" w:hAnsi="新細明體"/>
                <w:b/>
                <w:noProof/>
                <w:sz w:val="20"/>
              </w:rPr>
              <w:t>3</w:t>
            </w: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14:paraId="47B8E68E" w14:textId="77777777" w:rsidR="00C64AD9" w:rsidRPr="00063154" w:rsidRDefault="00C64AD9" w:rsidP="004300B6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14:paraId="1B71B20D" w14:textId="77777777" w:rsidR="00C64AD9" w:rsidRPr="00063154" w:rsidRDefault="00C64AD9" w:rsidP="004300B6">
            <w:pPr>
              <w:ind w:leftChars="100" w:left="240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063154">
              <w:rPr>
                <w:rFonts w:ascii="標楷體" w:eastAsia="標楷體" w:hAnsi="標楷體" w:hint="eastAsia"/>
                <w:b/>
                <w:noProof/>
                <w:sz w:val="20"/>
              </w:rPr>
              <w:t>規費收入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3C855BE" w14:textId="77777777" w:rsidR="00C64AD9" w:rsidRPr="00063154" w:rsidRDefault="00C64AD9" w:rsidP="004300B6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063154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259,767,000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678E3CA1" w14:textId="77777777" w:rsidR="00C64AD9" w:rsidRPr="00063154" w:rsidRDefault="00C64AD9" w:rsidP="004300B6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063154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378,580,474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14:paraId="56B8C7D3" w14:textId="77777777" w:rsidR="00C64AD9" w:rsidRPr="00063154" w:rsidRDefault="00C64AD9" w:rsidP="004300B6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063154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122,093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09D6D39B" w14:textId="77777777" w:rsidR="00C64AD9" w:rsidRPr="00063154" w:rsidRDefault="00C64AD9" w:rsidP="004300B6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063154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1,447,520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11808EA5" w14:textId="77777777" w:rsidR="00C64AD9" w:rsidRPr="00063154" w:rsidRDefault="00C64AD9" w:rsidP="004300B6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063154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380,150,087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0BECFF4D" w14:textId="77777777" w:rsidR="00C64AD9" w:rsidRPr="00063154" w:rsidRDefault="00C64AD9" w:rsidP="004300B6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063154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378,580,474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1E0AD8A9" w14:textId="77777777" w:rsidR="00C64AD9" w:rsidRPr="00063154" w:rsidRDefault="00C64AD9" w:rsidP="004300B6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063154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122,093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21267AE7" w14:textId="77777777" w:rsidR="00C64AD9" w:rsidRPr="00063154" w:rsidRDefault="00C64AD9" w:rsidP="004300B6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063154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1,447,520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5C45A989" w14:textId="77777777" w:rsidR="00C64AD9" w:rsidRPr="00063154" w:rsidRDefault="00C64AD9" w:rsidP="004300B6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063154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380,150,087</w:t>
            </w:r>
          </w:p>
        </w:tc>
        <w:tc>
          <w:tcPr>
            <w:tcW w:w="797" w:type="dxa"/>
            <w:shd w:val="clear" w:color="auto" w:fill="auto"/>
            <w:vAlign w:val="center"/>
          </w:tcPr>
          <w:p w14:paraId="7785E0C1" w14:textId="77777777" w:rsidR="00C64AD9" w:rsidRPr="00063154" w:rsidRDefault="00C64AD9" w:rsidP="004300B6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063154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1.17</w:t>
            </w:r>
          </w:p>
        </w:tc>
        <w:tc>
          <w:tcPr>
            <w:tcW w:w="1596" w:type="dxa"/>
            <w:shd w:val="clear" w:color="auto" w:fill="auto"/>
            <w:vAlign w:val="center"/>
          </w:tcPr>
          <w:p w14:paraId="660C5335" w14:textId="77777777" w:rsidR="00C64AD9" w:rsidRPr="00063154" w:rsidRDefault="00C64AD9" w:rsidP="004300B6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063154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120,383,087</w:t>
            </w:r>
          </w:p>
        </w:tc>
        <w:tc>
          <w:tcPr>
            <w:tcW w:w="725" w:type="dxa"/>
            <w:shd w:val="clear" w:color="auto" w:fill="auto"/>
            <w:vAlign w:val="center"/>
          </w:tcPr>
          <w:p w14:paraId="01E10547" w14:textId="77777777" w:rsidR="00C64AD9" w:rsidRPr="00063154" w:rsidRDefault="00C64AD9" w:rsidP="004300B6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063154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46.34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30943349" w14:textId="77777777" w:rsidR="00C64AD9" w:rsidRPr="00063154" w:rsidRDefault="00C64AD9" w:rsidP="004300B6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063154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40803DBB" w14:textId="77777777" w:rsidR="00C64AD9" w:rsidRPr="00063154" w:rsidRDefault="00C64AD9" w:rsidP="004300B6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063154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</w:tr>
      <w:tr w:rsidR="00C64AD9" w14:paraId="12F71DDA" w14:textId="77777777" w:rsidTr="004300B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480" w:type="dxa"/>
            <w:shd w:val="clear" w:color="auto" w:fill="auto"/>
            <w:vAlign w:val="center"/>
          </w:tcPr>
          <w:p w14:paraId="5DAB730D" w14:textId="77777777" w:rsidR="00C64AD9" w:rsidRDefault="00C64AD9" w:rsidP="004300B6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14:paraId="156999B5" w14:textId="77777777" w:rsidR="00C64AD9" w:rsidRDefault="00C64AD9" w:rsidP="004300B6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5962B0">
              <w:rPr>
                <w:rFonts w:ascii="新細明體" w:eastAsia="標楷體" w:hAnsi="新細明體"/>
                <w:noProof/>
                <w:sz w:val="20"/>
              </w:rPr>
              <w:t>1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0F3A8262" w14:textId="77777777" w:rsidR="00C64AD9" w:rsidRDefault="00C64AD9" w:rsidP="004300B6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5962B0">
              <w:rPr>
                <w:rFonts w:ascii="標楷體" w:eastAsia="標楷體" w:hAnsi="標楷體" w:hint="eastAsia"/>
                <w:noProof/>
                <w:sz w:val="20"/>
              </w:rPr>
              <w:t>行政規費收入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2A8A3F8" w14:textId="77777777" w:rsidR="00C64AD9" w:rsidRPr="00DC035C" w:rsidRDefault="00C64AD9" w:rsidP="004300B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962B0">
              <w:rPr>
                <w:rFonts w:ascii="新細明體" w:eastAsia="標楷體" w:hAnsi="新細明體"/>
                <w:noProof/>
                <w:spacing w:val="-6"/>
                <w:sz w:val="20"/>
              </w:rPr>
              <w:t>192,760,000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2AA74E0B" w14:textId="77777777" w:rsidR="00C64AD9" w:rsidRPr="00DC035C" w:rsidRDefault="00C64AD9" w:rsidP="004300B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962B0">
              <w:rPr>
                <w:rFonts w:ascii="新細明體" w:eastAsia="標楷體" w:hAnsi="新細明體"/>
                <w:noProof/>
                <w:spacing w:val="-6"/>
                <w:sz w:val="20"/>
              </w:rPr>
              <w:t>299,671,024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14:paraId="6F69B384" w14:textId="77777777" w:rsidR="00C64AD9" w:rsidRPr="00DC035C" w:rsidRDefault="00C64AD9" w:rsidP="004300B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962B0">
              <w:rPr>
                <w:rFonts w:ascii="新細明體" w:eastAsia="標楷體" w:hAnsi="新細明體"/>
                <w:noProof/>
                <w:spacing w:val="-6"/>
                <w:sz w:val="20"/>
              </w:rPr>
              <w:t>117,063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4518BFA5" w14:textId="77777777" w:rsidR="00C64AD9" w:rsidRPr="00DC035C" w:rsidRDefault="00C64AD9" w:rsidP="004300B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962B0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617CFDF9" w14:textId="77777777" w:rsidR="00C64AD9" w:rsidRPr="00DC035C" w:rsidRDefault="00C64AD9" w:rsidP="004300B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962B0">
              <w:rPr>
                <w:rFonts w:ascii="新細明體" w:eastAsia="標楷體" w:hAnsi="新細明體"/>
                <w:noProof/>
                <w:spacing w:val="-6"/>
                <w:sz w:val="20"/>
              </w:rPr>
              <w:t>299,788,087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13281BEA" w14:textId="77777777" w:rsidR="00C64AD9" w:rsidRPr="00DC035C" w:rsidRDefault="00C64AD9" w:rsidP="004300B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962B0">
              <w:rPr>
                <w:rFonts w:ascii="新細明體" w:eastAsia="標楷體" w:hAnsi="新細明體"/>
                <w:noProof/>
                <w:spacing w:val="-6"/>
                <w:sz w:val="20"/>
              </w:rPr>
              <w:t>299,671,024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04C3AD6A" w14:textId="77777777" w:rsidR="00C64AD9" w:rsidRPr="00DC035C" w:rsidRDefault="00C64AD9" w:rsidP="004300B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962B0">
              <w:rPr>
                <w:rFonts w:ascii="新細明體" w:eastAsia="標楷體" w:hAnsi="新細明體"/>
                <w:noProof/>
                <w:spacing w:val="-6"/>
                <w:sz w:val="20"/>
              </w:rPr>
              <w:t>117,063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61E060F8" w14:textId="77777777" w:rsidR="00C64AD9" w:rsidRPr="00DC035C" w:rsidRDefault="00C64AD9" w:rsidP="004300B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962B0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77F50366" w14:textId="77777777" w:rsidR="00C64AD9" w:rsidRPr="00DC035C" w:rsidRDefault="00C64AD9" w:rsidP="004300B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962B0">
              <w:rPr>
                <w:rFonts w:ascii="新細明體" w:eastAsia="標楷體" w:hAnsi="新細明體"/>
                <w:noProof/>
                <w:spacing w:val="-6"/>
                <w:sz w:val="20"/>
              </w:rPr>
              <w:t>299,788,087</w:t>
            </w:r>
          </w:p>
        </w:tc>
        <w:tc>
          <w:tcPr>
            <w:tcW w:w="797" w:type="dxa"/>
            <w:shd w:val="clear" w:color="auto" w:fill="auto"/>
            <w:vAlign w:val="center"/>
          </w:tcPr>
          <w:p w14:paraId="0D90632F" w14:textId="77777777" w:rsidR="00C64AD9" w:rsidRPr="00DC035C" w:rsidRDefault="00C64AD9" w:rsidP="004300B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962B0">
              <w:rPr>
                <w:rFonts w:ascii="新細明體" w:eastAsia="標楷體" w:hAnsi="新細明體"/>
                <w:noProof/>
                <w:spacing w:val="-6"/>
                <w:sz w:val="20"/>
              </w:rPr>
              <w:t>0.93</w:t>
            </w:r>
          </w:p>
        </w:tc>
        <w:tc>
          <w:tcPr>
            <w:tcW w:w="1596" w:type="dxa"/>
            <w:shd w:val="clear" w:color="auto" w:fill="auto"/>
            <w:vAlign w:val="center"/>
          </w:tcPr>
          <w:p w14:paraId="7739B0C0" w14:textId="77777777" w:rsidR="00C64AD9" w:rsidRPr="00DC035C" w:rsidRDefault="00C64AD9" w:rsidP="004300B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962B0">
              <w:rPr>
                <w:rFonts w:ascii="新細明體" w:eastAsia="標楷體" w:hAnsi="新細明體"/>
                <w:noProof/>
                <w:spacing w:val="-6"/>
                <w:sz w:val="20"/>
              </w:rPr>
              <w:t>107,028,087</w:t>
            </w:r>
          </w:p>
        </w:tc>
        <w:tc>
          <w:tcPr>
            <w:tcW w:w="725" w:type="dxa"/>
            <w:shd w:val="clear" w:color="auto" w:fill="auto"/>
            <w:vAlign w:val="center"/>
          </w:tcPr>
          <w:p w14:paraId="7B3EBC2B" w14:textId="77777777" w:rsidR="00C64AD9" w:rsidRPr="00DC035C" w:rsidRDefault="00C64AD9" w:rsidP="004300B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962B0">
              <w:rPr>
                <w:rFonts w:ascii="新細明體" w:eastAsia="標楷體" w:hAnsi="新細明體"/>
                <w:noProof/>
                <w:spacing w:val="-6"/>
                <w:sz w:val="20"/>
              </w:rPr>
              <w:t>55.52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30C5B8BB" w14:textId="77777777" w:rsidR="00C64AD9" w:rsidRPr="00DC035C" w:rsidRDefault="00C64AD9" w:rsidP="004300B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962B0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2C4CA232" w14:textId="77777777" w:rsidR="00C64AD9" w:rsidRPr="00DC035C" w:rsidRDefault="00C64AD9" w:rsidP="004300B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962B0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C64AD9" w14:paraId="6381565B" w14:textId="77777777" w:rsidTr="004300B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480" w:type="dxa"/>
            <w:shd w:val="clear" w:color="auto" w:fill="auto"/>
            <w:vAlign w:val="center"/>
          </w:tcPr>
          <w:p w14:paraId="2D40E4D3" w14:textId="77777777" w:rsidR="00C64AD9" w:rsidRDefault="00C64AD9" w:rsidP="004300B6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14:paraId="2D974812" w14:textId="77777777" w:rsidR="00C64AD9" w:rsidRDefault="00C64AD9" w:rsidP="004300B6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5962B0">
              <w:rPr>
                <w:rFonts w:ascii="新細明體" w:eastAsia="標楷體" w:hAnsi="新細明體"/>
                <w:noProof/>
                <w:sz w:val="20"/>
              </w:rPr>
              <w:t>2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1FB4B714" w14:textId="77777777" w:rsidR="00C64AD9" w:rsidRDefault="00C64AD9" w:rsidP="004300B6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5962B0">
              <w:rPr>
                <w:rFonts w:ascii="標楷體" w:eastAsia="標楷體" w:hAnsi="標楷體" w:hint="eastAsia"/>
                <w:noProof/>
                <w:sz w:val="20"/>
              </w:rPr>
              <w:t>使用規費收入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2E03A40" w14:textId="77777777" w:rsidR="00C64AD9" w:rsidRPr="00DC035C" w:rsidRDefault="00C64AD9" w:rsidP="004300B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962B0">
              <w:rPr>
                <w:rFonts w:ascii="新細明體" w:eastAsia="標楷體" w:hAnsi="新細明體"/>
                <w:noProof/>
                <w:spacing w:val="-6"/>
                <w:sz w:val="20"/>
              </w:rPr>
              <w:t>67,007,000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1F27AE1A" w14:textId="77777777" w:rsidR="00C64AD9" w:rsidRPr="00DC035C" w:rsidRDefault="00C64AD9" w:rsidP="004300B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962B0">
              <w:rPr>
                <w:rFonts w:ascii="新細明體" w:eastAsia="標楷體" w:hAnsi="新細明體"/>
                <w:noProof/>
                <w:spacing w:val="-6"/>
                <w:sz w:val="20"/>
              </w:rPr>
              <w:t>78,909,450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14:paraId="504ED0DE" w14:textId="77777777" w:rsidR="00C64AD9" w:rsidRPr="00DC035C" w:rsidRDefault="00C64AD9" w:rsidP="004300B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962B0">
              <w:rPr>
                <w:rFonts w:ascii="新細明體" w:eastAsia="標楷體" w:hAnsi="新細明體"/>
                <w:noProof/>
                <w:spacing w:val="-6"/>
                <w:sz w:val="20"/>
              </w:rPr>
              <w:t>5,030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7AAFC20A" w14:textId="77777777" w:rsidR="00C64AD9" w:rsidRPr="00DC035C" w:rsidRDefault="00C64AD9" w:rsidP="004300B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962B0">
              <w:rPr>
                <w:rFonts w:ascii="新細明體" w:eastAsia="標楷體" w:hAnsi="新細明體"/>
                <w:noProof/>
                <w:spacing w:val="-6"/>
                <w:sz w:val="20"/>
              </w:rPr>
              <w:t>1,447,520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43B40154" w14:textId="77777777" w:rsidR="00C64AD9" w:rsidRPr="00DC035C" w:rsidRDefault="00C64AD9" w:rsidP="004300B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962B0">
              <w:rPr>
                <w:rFonts w:ascii="新細明體" w:eastAsia="標楷體" w:hAnsi="新細明體"/>
                <w:noProof/>
                <w:spacing w:val="-6"/>
                <w:sz w:val="20"/>
              </w:rPr>
              <w:t>80,362,000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6BA3CB8E" w14:textId="77777777" w:rsidR="00C64AD9" w:rsidRPr="00DC035C" w:rsidRDefault="00C64AD9" w:rsidP="004300B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962B0">
              <w:rPr>
                <w:rFonts w:ascii="新細明體" w:eastAsia="標楷體" w:hAnsi="新細明體"/>
                <w:noProof/>
                <w:spacing w:val="-6"/>
                <w:sz w:val="20"/>
              </w:rPr>
              <w:t>78,909,450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05C4F0D7" w14:textId="77777777" w:rsidR="00C64AD9" w:rsidRPr="00DC035C" w:rsidRDefault="00C64AD9" w:rsidP="004300B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962B0">
              <w:rPr>
                <w:rFonts w:ascii="新細明體" w:eastAsia="標楷體" w:hAnsi="新細明體"/>
                <w:noProof/>
                <w:spacing w:val="-6"/>
                <w:sz w:val="20"/>
              </w:rPr>
              <w:t>5,030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6F580B18" w14:textId="77777777" w:rsidR="00C64AD9" w:rsidRPr="00DC035C" w:rsidRDefault="00C64AD9" w:rsidP="004300B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962B0">
              <w:rPr>
                <w:rFonts w:ascii="新細明體" w:eastAsia="標楷體" w:hAnsi="新細明體"/>
                <w:noProof/>
                <w:spacing w:val="-6"/>
                <w:sz w:val="20"/>
              </w:rPr>
              <w:t>1,447,520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1FAE9141" w14:textId="77777777" w:rsidR="00C64AD9" w:rsidRPr="00DC035C" w:rsidRDefault="00C64AD9" w:rsidP="004300B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962B0">
              <w:rPr>
                <w:rFonts w:ascii="新細明體" w:eastAsia="標楷體" w:hAnsi="新細明體"/>
                <w:noProof/>
                <w:spacing w:val="-6"/>
                <w:sz w:val="20"/>
              </w:rPr>
              <w:t>80,362,000</w:t>
            </w:r>
          </w:p>
        </w:tc>
        <w:tc>
          <w:tcPr>
            <w:tcW w:w="797" w:type="dxa"/>
            <w:shd w:val="clear" w:color="auto" w:fill="auto"/>
            <w:vAlign w:val="center"/>
          </w:tcPr>
          <w:p w14:paraId="07073612" w14:textId="77777777" w:rsidR="00C64AD9" w:rsidRPr="00DC035C" w:rsidRDefault="00C64AD9" w:rsidP="004300B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962B0">
              <w:rPr>
                <w:rFonts w:ascii="新細明體" w:eastAsia="標楷體" w:hAnsi="新細明體"/>
                <w:noProof/>
                <w:spacing w:val="-6"/>
                <w:sz w:val="20"/>
              </w:rPr>
              <w:t>0.25</w:t>
            </w:r>
          </w:p>
        </w:tc>
        <w:tc>
          <w:tcPr>
            <w:tcW w:w="1596" w:type="dxa"/>
            <w:shd w:val="clear" w:color="auto" w:fill="auto"/>
            <w:vAlign w:val="center"/>
          </w:tcPr>
          <w:p w14:paraId="3AB200A5" w14:textId="77777777" w:rsidR="00C64AD9" w:rsidRPr="00DC035C" w:rsidRDefault="00C64AD9" w:rsidP="004300B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962B0">
              <w:rPr>
                <w:rFonts w:ascii="新細明體" w:eastAsia="標楷體" w:hAnsi="新細明體"/>
                <w:noProof/>
                <w:spacing w:val="-6"/>
                <w:sz w:val="20"/>
              </w:rPr>
              <w:t>13,355,000</w:t>
            </w:r>
          </w:p>
        </w:tc>
        <w:tc>
          <w:tcPr>
            <w:tcW w:w="725" w:type="dxa"/>
            <w:shd w:val="clear" w:color="auto" w:fill="auto"/>
            <w:vAlign w:val="center"/>
          </w:tcPr>
          <w:p w14:paraId="59CF84F2" w14:textId="77777777" w:rsidR="00C64AD9" w:rsidRPr="00DC035C" w:rsidRDefault="00C64AD9" w:rsidP="004300B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962B0">
              <w:rPr>
                <w:rFonts w:ascii="新細明體" w:eastAsia="標楷體" w:hAnsi="新細明體"/>
                <w:noProof/>
                <w:spacing w:val="-6"/>
                <w:sz w:val="20"/>
              </w:rPr>
              <w:t>19.93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092C0AF0" w14:textId="77777777" w:rsidR="00C64AD9" w:rsidRPr="00DC035C" w:rsidRDefault="00C64AD9" w:rsidP="004300B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962B0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79AC568D" w14:textId="77777777" w:rsidR="00C64AD9" w:rsidRPr="00DC035C" w:rsidRDefault="00C64AD9" w:rsidP="004300B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962B0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C64AD9" w:rsidRPr="00063154" w14:paraId="7F76393B" w14:textId="77777777" w:rsidTr="004300B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480" w:type="dxa"/>
            <w:shd w:val="clear" w:color="auto" w:fill="auto"/>
            <w:vAlign w:val="center"/>
          </w:tcPr>
          <w:p w14:paraId="73DADA11" w14:textId="77777777" w:rsidR="00C64AD9" w:rsidRPr="00063154" w:rsidRDefault="00C64AD9" w:rsidP="004300B6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  <w:r w:rsidRPr="00063154">
              <w:rPr>
                <w:rFonts w:ascii="新細明體" w:eastAsia="標楷體" w:hAnsi="新細明體"/>
                <w:b/>
                <w:noProof/>
                <w:sz w:val="20"/>
              </w:rPr>
              <w:t>4</w:t>
            </w: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14:paraId="2DECA56E" w14:textId="77777777" w:rsidR="00C64AD9" w:rsidRPr="00063154" w:rsidRDefault="00C64AD9" w:rsidP="004300B6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14:paraId="6A932C20" w14:textId="77777777" w:rsidR="00C64AD9" w:rsidRPr="00063154" w:rsidRDefault="00C64AD9" w:rsidP="004300B6">
            <w:pPr>
              <w:ind w:leftChars="100" w:left="240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063154">
              <w:rPr>
                <w:rFonts w:ascii="標楷體" w:eastAsia="標楷體" w:hAnsi="標楷體" w:hint="eastAsia"/>
                <w:b/>
                <w:noProof/>
                <w:sz w:val="20"/>
              </w:rPr>
              <w:t>財產收入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B10A630" w14:textId="77777777" w:rsidR="00C64AD9" w:rsidRPr="00063154" w:rsidRDefault="00C64AD9" w:rsidP="004300B6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063154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69,128,000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38C43BC1" w14:textId="77777777" w:rsidR="00C64AD9" w:rsidRPr="00063154" w:rsidRDefault="00C64AD9" w:rsidP="004300B6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063154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83,735,148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14:paraId="5B353D6B" w14:textId="77777777" w:rsidR="00C64AD9" w:rsidRPr="00063154" w:rsidRDefault="00C64AD9" w:rsidP="004300B6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063154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10,279,905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248217B3" w14:textId="77777777" w:rsidR="00C64AD9" w:rsidRPr="00063154" w:rsidRDefault="00C64AD9" w:rsidP="004300B6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063154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2DD40219" w14:textId="77777777" w:rsidR="00C64AD9" w:rsidRPr="00063154" w:rsidRDefault="00C64AD9" w:rsidP="004300B6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063154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94,015,053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39614B47" w14:textId="77777777" w:rsidR="00C64AD9" w:rsidRPr="00063154" w:rsidRDefault="00C64AD9" w:rsidP="004300B6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063154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83,735,148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6491C698" w14:textId="77777777" w:rsidR="00C64AD9" w:rsidRPr="00063154" w:rsidRDefault="00C64AD9" w:rsidP="004300B6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063154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10,279,905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477CB353" w14:textId="77777777" w:rsidR="00C64AD9" w:rsidRPr="00063154" w:rsidRDefault="00C64AD9" w:rsidP="004300B6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063154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15F84588" w14:textId="77777777" w:rsidR="00C64AD9" w:rsidRPr="00063154" w:rsidRDefault="00C64AD9" w:rsidP="004300B6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063154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94,015,053</w:t>
            </w:r>
          </w:p>
        </w:tc>
        <w:tc>
          <w:tcPr>
            <w:tcW w:w="797" w:type="dxa"/>
            <w:shd w:val="clear" w:color="auto" w:fill="auto"/>
            <w:vAlign w:val="center"/>
          </w:tcPr>
          <w:p w14:paraId="709025BB" w14:textId="77777777" w:rsidR="00C64AD9" w:rsidRPr="00063154" w:rsidRDefault="00C64AD9" w:rsidP="004300B6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063154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0.29</w:t>
            </w:r>
          </w:p>
        </w:tc>
        <w:tc>
          <w:tcPr>
            <w:tcW w:w="1596" w:type="dxa"/>
            <w:shd w:val="clear" w:color="auto" w:fill="auto"/>
            <w:vAlign w:val="center"/>
          </w:tcPr>
          <w:p w14:paraId="65046108" w14:textId="77777777" w:rsidR="00C64AD9" w:rsidRPr="00063154" w:rsidRDefault="00C64AD9" w:rsidP="004300B6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063154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24,887,053</w:t>
            </w:r>
          </w:p>
        </w:tc>
        <w:tc>
          <w:tcPr>
            <w:tcW w:w="725" w:type="dxa"/>
            <w:shd w:val="clear" w:color="auto" w:fill="auto"/>
            <w:vAlign w:val="center"/>
          </w:tcPr>
          <w:p w14:paraId="740B5189" w14:textId="77777777" w:rsidR="00C64AD9" w:rsidRPr="00063154" w:rsidRDefault="00C64AD9" w:rsidP="004300B6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063154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36.00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7143E89B" w14:textId="77777777" w:rsidR="00C64AD9" w:rsidRPr="00063154" w:rsidRDefault="00C64AD9" w:rsidP="004300B6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063154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553F7B9E" w14:textId="77777777" w:rsidR="00C64AD9" w:rsidRPr="00063154" w:rsidRDefault="00C64AD9" w:rsidP="004300B6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063154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</w:tr>
      <w:tr w:rsidR="00C64AD9" w14:paraId="69B4C882" w14:textId="77777777" w:rsidTr="004300B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480" w:type="dxa"/>
            <w:shd w:val="clear" w:color="auto" w:fill="auto"/>
            <w:vAlign w:val="center"/>
          </w:tcPr>
          <w:p w14:paraId="757E8EA8" w14:textId="77777777" w:rsidR="00C64AD9" w:rsidRDefault="00C64AD9" w:rsidP="004300B6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14:paraId="1333B78C" w14:textId="77777777" w:rsidR="00C64AD9" w:rsidRDefault="00C64AD9" w:rsidP="004300B6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5962B0">
              <w:rPr>
                <w:rFonts w:ascii="新細明體" w:eastAsia="標楷體" w:hAnsi="新細明體"/>
                <w:noProof/>
                <w:sz w:val="20"/>
              </w:rPr>
              <w:t>1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42153AB8" w14:textId="77777777" w:rsidR="00C64AD9" w:rsidRDefault="00C64AD9" w:rsidP="004300B6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5962B0">
              <w:rPr>
                <w:rFonts w:ascii="標楷體" w:eastAsia="標楷體" w:hAnsi="標楷體" w:hint="eastAsia"/>
                <w:noProof/>
                <w:sz w:val="20"/>
              </w:rPr>
              <w:t>財產孳息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37A7BE9" w14:textId="77777777" w:rsidR="00C64AD9" w:rsidRPr="00DC035C" w:rsidRDefault="00C64AD9" w:rsidP="004300B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962B0">
              <w:rPr>
                <w:rFonts w:ascii="新細明體" w:eastAsia="標楷體" w:hAnsi="新細明體"/>
                <w:noProof/>
                <w:spacing w:val="-6"/>
                <w:sz w:val="20"/>
              </w:rPr>
              <w:t>39,364,000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4CF07608" w14:textId="77777777" w:rsidR="00C64AD9" w:rsidRPr="00DC035C" w:rsidRDefault="00C64AD9" w:rsidP="004300B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962B0">
              <w:rPr>
                <w:rFonts w:ascii="新細明體" w:eastAsia="標楷體" w:hAnsi="新細明體"/>
                <w:noProof/>
                <w:spacing w:val="-6"/>
                <w:sz w:val="20"/>
              </w:rPr>
              <w:t>56,408,778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14:paraId="3FECE952" w14:textId="77777777" w:rsidR="00C64AD9" w:rsidRPr="00DC035C" w:rsidRDefault="00C64AD9" w:rsidP="004300B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962B0">
              <w:rPr>
                <w:rFonts w:ascii="新細明體" w:eastAsia="標楷體" w:hAnsi="新細明體"/>
                <w:noProof/>
                <w:spacing w:val="-6"/>
                <w:sz w:val="20"/>
              </w:rPr>
              <w:t>493,080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7EBFD583" w14:textId="77777777" w:rsidR="00C64AD9" w:rsidRPr="00DC035C" w:rsidRDefault="00C64AD9" w:rsidP="004300B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962B0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206F03EB" w14:textId="77777777" w:rsidR="00C64AD9" w:rsidRPr="00DC035C" w:rsidRDefault="00C64AD9" w:rsidP="004300B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962B0">
              <w:rPr>
                <w:rFonts w:ascii="新細明體" w:eastAsia="標楷體" w:hAnsi="新細明體"/>
                <w:noProof/>
                <w:spacing w:val="-6"/>
                <w:sz w:val="20"/>
              </w:rPr>
              <w:t>56,901,858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5DF615A0" w14:textId="77777777" w:rsidR="00C64AD9" w:rsidRPr="00DC035C" w:rsidRDefault="00C64AD9" w:rsidP="004300B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962B0">
              <w:rPr>
                <w:rFonts w:ascii="新細明體" w:eastAsia="標楷體" w:hAnsi="新細明體"/>
                <w:noProof/>
                <w:spacing w:val="-6"/>
                <w:sz w:val="20"/>
              </w:rPr>
              <w:t>56,408,778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44A8915D" w14:textId="77777777" w:rsidR="00C64AD9" w:rsidRPr="00DC035C" w:rsidRDefault="00C64AD9" w:rsidP="004300B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962B0">
              <w:rPr>
                <w:rFonts w:ascii="新細明體" w:eastAsia="標楷體" w:hAnsi="新細明體"/>
                <w:noProof/>
                <w:spacing w:val="-6"/>
                <w:sz w:val="20"/>
              </w:rPr>
              <w:t>493,080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11DD6864" w14:textId="77777777" w:rsidR="00C64AD9" w:rsidRPr="00DC035C" w:rsidRDefault="00C64AD9" w:rsidP="004300B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962B0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75FA825E" w14:textId="77777777" w:rsidR="00C64AD9" w:rsidRPr="00DC035C" w:rsidRDefault="00C64AD9" w:rsidP="004300B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962B0">
              <w:rPr>
                <w:rFonts w:ascii="新細明體" w:eastAsia="標楷體" w:hAnsi="新細明體"/>
                <w:noProof/>
                <w:spacing w:val="-6"/>
                <w:sz w:val="20"/>
              </w:rPr>
              <w:t>56,901,858</w:t>
            </w:r>
          </w:p>
        </w:tc>
        <w:tc>
          <w:tcPr>
            <w:tcW w:w="797" w:type="dxa"/>
            <w:shd w:val="clear" w:color="auto" w:fill="auto"/>
            <w:vAlign w:val="center"/>
          </w:tcPr>
          <w:p w14:paraId="26683946" w14:textId="77777777" w:rsidR="00C64AD9" w:rsidRPr="00DC035C" w:rsidRDefault="00C64AD9" w:rsidP="004300B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962B0">
              <w:rPr>
                <w:rFonts w:ascii="新細明體" w:eastAsia="標楷體" w:hAnsi="新細明體"/>
                <w:noProof/>
                <w:spacing w:val="-6"/>
                <w:sz w:val="20"/>
              </w:rPr>
              <w:t>0.18</w:t>
            </w:r>
          </w:p>
        </w:tc>
        <w:tc>
          <w:tcPr>
            <w:tcW w:w="1596" w:type="dxa"/>
            <w:shd w:val="clear" w:color="auto" w:fill="auto"/>
            <w:vAlign w:val="center"/>
          </w:tcPr>
          <w:p w14:paraId="076A0647" w14:textId="77777777" w:rsidR="00C64AD9" w:rsidRPr="00DC035C" w:rsidRDefault="00C64AD9" w:rsidP="004300B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962B0">
              <w:rPr>
                <w:rFonts w:ascii="新細明體" w:eastAsia="標楷體" w:hAnsi="新細明體"/>
                <w:noProof/>
                <w:spacing w:val="-6"/>
                <w:sz w:val="20"/>
              </w:rPr>
              <w:t>17,537,858</w:t>
            </w:r>
          </w:p>
        </w:tc>
        <w:tc>
          <w:tcPr>
            <w:tcW w:w="725" w:type="dxa"/>
            <w:shd w:val="clear" w:color="auto" w:fill="auto"/>
            <w:vAlign w:val="center"/>
          </w:tcPr>
          <w:p w14:paraId="097F8F17" w14:textId="77777777" w:rsidR="00C64AD9" w:rsidRPr="00DC035C" w:rsidRDefault="00C64AD9" w:rsidP="004300B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962B0">
              <w:rPr>
                <w:rFonts w:ascii="新細明體" w:eastAsia="標楷體" w:hAnsi="新細明體"/>
                <w:noProof/>
                <w:spacing w:val="-6"/>
                <w:sz w:val="20"/>
              </w:rPr>
              <w:t>44.55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7DA108CB" w14:textId="77777777" w:rsidR="00C64AD9" w:rsidRPr="00DC035C" w:rsidRDefault="00C64AD9" w:rsidP="004300B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962B0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25DB50BA" w14:textId="77777777" w:rsidR="00C64AD9" w:rsidRPr="00DC035C" w:rsidRDefault="00C64AD9" w:rsidP="004300B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962B0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C64AD9" w14:paraId="2BC58434" w14:textId="77777777" w:rsidTr="004300B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480" w:type="dxa"/>
            <w:shd w:val="clear" w:color="auto" w:fill="auto"/>
            <w:vAlign w:val="center"/>
          </w:tcPr>
          <w:p w14:paraId="577D145E" w14:textId="77777777" w:rsidR="00C64AD9" w:rsidRDefault="00C64AD9" w:rsidP="004300B6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14:paraId="74833EA0" w14:textId="77777777" w:rsidR="00C64AD9" w:rsidRDefault="00C64AD9" w:rsidP="004300B6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5962B0">
              <w:rPr>
                <w:rFonts w:ascii="新細明體" w:eastAsia="標楷體" w:hAnsi="新細明體"/>
                <w:noProof/>
                <w:sz w:val="20"/>
              </w:rPr>
              <w:t>2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6A067037" w14:textId="77777777" w:rsidR="00C64AD9" w:rsidRDefault="00C64AD9" w:rsidP="004300B6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5962B0">
              <w:rPr>
                <w:rFonts w:ascii="標楷體" w:eastAsia="標楷體" w:hAnsi="標楷體" w:hint="eastAsia"/>
                <w:noProof/>
                <w:sz w:val="20"/>
              </w:rPr>
              <w:t>財產售價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40BE3FF" w14:textId="77777777" w:rsidR="00C64AD9" w:rsidRPr="00DC035C" w:rsidRDefault="00C64AD9" w:rsidP="004300B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962B0">
              <w:rPr>
                <w:rFonts w:ascii="新細明體" w:eastAsia="標楷體" w:hAnsi="新細明體"/>
                <w:noProof/>
                <w:spacing w:val="-6"/>
                <w:sz w:val="20"/>
              </w:rPr>
              <w:t>25,964,000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27366456" w14:textId="77777777" w:rsidR="00C64AD9" w:rsidRPr="00DC035C" w:rsidRDefault="00C64AD9" w:rsidP="004300B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962B0">
              <w:rPr>
                <w:rFonts w:ascii="新細明體" w:eastAsia="標楷體" w:hAnsi="新細明體"/>
                <w:noProof/>
                <w:spacing w:val="-6"/>
                <w:sz w:val="20"/>
              </w:rPr>
              <w:t>16,176,405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14:paraId="6CB401A5" w14:textId="77777777" w:rsidR="00C64AD9" w:rsidRPr="00DC035C" w:rsidRDefault="00C64AD9" w:rsidP="004300B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962B0">
              <w:rPr>
                <w:rFonts w:ascii="新細明體" w:eastAsia="標楷體" w:hAnsi="新細明體"/>
                <w:noProof/>
                <w:spacing w:val="-6"/>
                <w:sz w:val="20"/>
              </w:rPr>
              <w:t>9,786,825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50AFFEF1" w14:textId="77777777" w:rsidR="00C64AD9" w:rsidRPr="00DC035C" w:rsidRDefault="00C64AD9" w:rsidP="004300B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962B0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0AD441E4" w14:textId="77777777" w:rsidR="00C64AD9" w:rsidRPr="00DC035C" w:rsidRDefault="00C64AD9" w:rsidP="004300B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962B0">
              <w:rPr>
                <w:rFonts w:ascii="新細明體" w:eastAsia="標楷體" w:hAnsi="新細明體"/>
                <w:noProof/>
                <w:spacing w:val="-6"/>
                <w:sz w:val="20"/>
              </w:rPr>
              <w:t>25,963,230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0BF06F3E" w14:textId="77777777" w:rsidR="00C64AD9" w:rsidRPr="00DC035C" w:rsidRDefault="00C64AD9" w:rsidP="004300B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962B0">
              <w:rPr>
                <w:rFonts w:ascii="新細明體" w:eastAsia="標楷體" w:hAnsi="新細明體"/>
                <w:noProof/>
                <w:spacing w:val="-6"/>
                <w:sz w:val="20"/>
              </w:rPr>
              <w:t>16,176,405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21E865D5" w14:textId="77777777" w:rsidR="00C64AD9" w:rsidRPr="00DC035C" w:rsidRDefault="00C64AD9" w:rsidP="004300B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962B0">
              <w:rPr>
                <w:rFonts w:ascii="新細明體" w:eastAsia="標楷體" w:hAnsi="新細明體"/>
                <w:noProof/>
                <w:spacing w:val="-6"/>
                <w:sz w:val="20"/>
              </w:rPr>
              <w:t>9,786,825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6B975AB8" w14:textId="77777777" w:rsidR="00C64AD9" w:rsidRPr="00DC035C" w:rsidRDefault="00C64AD9" w:rsidP="004300B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962B0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2880237B" w14:textId="77777777" w:rsidR="00C64AD9" w:rsidRPr="00DC035C" w:rsidRDefault="00C64AD9" w:rsidP="004300B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962B0">
              <w:rPr>
                <w:rFonts w:ascii="新細明體" w:eastAsia="標楷體" w:hAnsi="新細明體"/>
                <w:noProof/>
                <w:spacing w:val="-6"/>
                <w:sz w:val="20"/>
              </w:rPr>
              <w:t>25,963,230</w:t>
            </w:r>
          </w:p>
        </w:tc>
        <w:tc>
          <w:tcPr>
            <w:tcW w:w="797" w:type="dxa"/>
            <w:shd w:val="clear" w:color="auto" w:fill="auto"/>
            <w:vAlign w:val="center"/>
          </w:tcPr>
          <w:p w14:paraId="56DDE90B" w14:textId="77777777" w:rsidR="00C64AD9" w:rsidRPr="00DC035C" w:rsidRDefault="00C64AD9" w:rsidP="004300B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962B0">
              <w:rPr>
                <w:rFonts w:ascii="新細明體" w:eastAsia="標楷體" w:hAnsi="新細明體"/>
                <w:noProof/>
                <w:spacing w:val="-6"/>
                <w:sz w:val="20"/>
              </w:rPr>
              <w:t>0.08</w:t>
            </w:r>
          </w:p>
        </w:tc>
        <w:tc>
          <w:tcPr>
            <w:tcW w:w="1596" w:type="dxa"/>
            <w:shd w:val="clear" w:color="auto" w:fill="auto"/>
            <w:vAlign w:val="center"/>
          </w:tcPr>
          <w:p w14:paraId="1A423027" w14:textId="77777777" w:rsidR="00C64AD9" w:rsidRPr="00DC035C" w:rsidRDefault="00C64AD9" w:rsidP="004300B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962B0">
              <w:rPr>
                <w:rFonts w:ascii="新細明體" w:eastAsia="標楷體" w:hAnsi="新細明體"/>
                <w:noProof/>
                <w:spacing w:val="-6"/>
                <w:sz w:val="20"/>
              </w:rPr>
              <w:t>- 770</w:t>
            </w:r>
          </w:p>
        </w:tc>
        <w:tc>
          <w:tcPr>
            <w:tcW w:w="725" w:type="dxa"/>
            <w:shd w:val="clear" w:color="auto" w:fill="auto"/>
            <w:vAlign w:val="center"/>
          </w:tcPr>
          <w:p w14:paraId="783E03E2" w14:textId="77777777" w:rsidR="00C64AD9" w:rsidRPr="00DC035C" w:rsidRDefault="00C64AD9" w:rsidP="004300B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962B0">
              <w:rPr>
                <w:rFonts w:ascii="新細明體" w:eastAsia="標楷體" w:hAnsi="新細明體"/>
                <w:noProof/>
                <w:spacing w:val="-6"/>
                <w:sz w:val="20"/>
              </w:rPr>
              <w:t>- 0.00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7E27EC62" w14:textId="77777777" w:rsidR="00C64AD9" w:rsidRPr="00DC035C" w:rsidRDefault="00C64AD9" w:rsidP="004300B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962B0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5CA47265" w14:textId="77777777" w:rsidR="00C64AD9" w:rsidRPr="00DC035C" w:rsidRDefault="00C64AD9" w:rsidP="004300B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962B0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C64AD9" w14:paraId="6B7910FA" w14:textId="77777777" w:rsidTr="004300B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480" w:type="dxa"/>
            <w:shd w:val="clear" w:color="auto" w:fill="auto"/>
            <w:vAlign w:val="center"/>
          </w:tcPr>
          <w:p w14:paraId="536D8DDD" w14:textId="77777777" w:rsidR="00C64AD9" w:rsidRDefault="00C64AD9" w:rsidP="004300B6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14:paraId="2CE8425C" w14:textId="77777777" w:rsidR="00C64AD9" w:rsidRDefault="00C64AD9" w:rsidP="004300B6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5962B0">
              <w:rPr>
                <w:rFonts w:ascii="新細明體" w:eastAsia="標楷體" w:hAnsi="新細明體"/>
                <w:noProof/>
                <w:sz w:val="20"/>
              </w:rPr>
              <w:t>3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65468C8D" w14:textId="77777777" w:rsidR="00C64AD9" w:rsidRDefault="00C64AD9" w:rsidP="004300B6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5962B0">
              <w:rPr>
                <w:rFonts w:ascii="標楷體" w:eastAsia="標楷體" w:hAnsi="標楷體" w:hint="eastAsia"/>
                <w:noProof/>
                <w:sz w:val="20"/>
              </w:rPr>
              <w:t>財產作價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E8AE1DA" w14:textId="77777777" w:rsidR="00C64AD9" w:rsidRPr="00DC035C" w:rsidRDefault="00C64AD9" w:rsidP="004300B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962B0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11073FDD" w14:textId="77777777" w:rsidR="00C64AD9" w:rsidRPr="00DC035C" w:rsidRDefault="00C64AD9" w:rsidP="004300B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962B0">
              <w:rPr>
                <w:rFonts w:ascii="新細明體" w:eastAsia="標楷體" w:hAnsi="新細明體"/>
                <w:noProof/>
                <w:spacing w:val="-6"/>
                <w:sz w:val="20"/>
              </w:rPr>
              <w:t>9,300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14:paraId="5E29C8B1" w14:textId="77777777" w:rsidR="00C64AD9" w:rsidRPr="00DC035C" w:rsidRDefault="00C64AD9" w:rsidP="004300B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962B0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04050C1D" w14:textId="77777777" w:rsidR="00C64AD9" w:rsidRPr="00DC035C" w:rsidRDefault="00C64AD9" w:rsidP="004300B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962B0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50AE77E5" w14:textId="77777777" w:rsidR="00C64AD9" w:rsidRPr="00DC035C" w:rsidRDefault="00C64AD9" w:rsidP="004300B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962B0">
              <w:rPr>
                <w:rFonts w:ascii="新細明體" w:eastAsia="標楷體" w:hAnsi="新細明體"/>
                <w:noProof/>
                <w:spacing w:val="-6"/>
                <w:sz w:val="20"/>
              </w:rPr>
              <w:t>9,300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503A7158" w14:textId="77777777" w:rsidR="00C64AD9" w:rsidRPr="00DC035C" w:rsidRDefault="00C64AD9" w:rsidP="004300B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962B0">
              <w:rPr>
                <w:rFonts w:ascii="新細明體" w:eastAsia="標楷體" w:hAnsi="新細明體"/>
                <w:noProof/>
                <w:spacing w:val="-6"/>
                <w:sz w:val="20"/>
              </w:rPr>
              <w:t>9,300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6D1B1F0C" w14:textId="77777777" w:rsidR="00C64AD9" w:rsidRPr="00DC035C" w:rsidRDefault="00C64AD9" w:rsidP="004300B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962B0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448306A5" w14:textId="77777777" w:rsidR="00C64AD9" w:rsidRPr="00DC035C" w:rsidRDefault="00C64AD9" w:rsidP="004300B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962B0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71A2C85F" w14:textId="77777777" w:rsidR="00C64AD9" w:rsidRPr="00DC035C" w:rsidRDefault="00C64AD9" w:rsidP="004300B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962B0">
              <w:rPr>
                <w:rFonts w:ascii="新細明體" w:eastAsia="標楷體" w:hAnsi="新細明體"/>
                <w:noProof/>
                <w:spacing w:val="-6"/>
                <w:sz w:val="20"/>
              </w:rPr>
              <w:t>9,300</w:t>
            </w:r>
          </w:p>
        </w:tc>
        <w:tc>
          <w:tcPr>
            <w:tcW w:w="797" w:type="dxa"/>
            <w:shd w:val="clear" w:color="auto" w:fill="auto"/>
            <w:vAlign w:val="center"/>
          </w:tcPr>
          <w:p w14:paraId="0CEDDBF3" w14:textId="77777777" w:rsidR="00C64AD9" w:rsidRPr="00DC035C" w:rsidRDefault="00C64AD9" w:rsidP="004300B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962B0">
              <w:rPr>
                <w:rFonts w:ascii="新細明體" w:eastAsia="標楷體" w:hAnsi="新細明體"/>
                <w:noProof/>
                <w:spacing w:val="-6"/>
                <w:sz w:val="20"/>
              </w:rPr>
              <w:t>0.00</w:t>
            </w:r>
          </w:p>
        </w:tc>
        <w:tc>
          <w:tcPr>
            <w:tcW w:w="1596" w:type="dxa"/>
            <w:shd w:val="clear" w:color="auto" w:fill="auto"/>
            <w:vAlign w:val="center"/>
          </w:tcPr>
          <w:p w14:paraId="1C1BC170" w14:textId="77777777" w:rsidR="00C64AD9" w:rsidRPr="00DC035C" w:rsidRDefault="00C64AD9" w:rsidP="004300B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962B0">
              <w:rPr>
                <w:rFonts w:ascii="新細明體" w:eastAsia="標楷體" w:hAnsi="新細明體"/>
                <w:noProof/>
                <w:spacing w:val="-6"/>
                <w:sz w:val="20"/>
              </w:rPr>
              <w:t>9,300</w:t>
            </w:r>
          </w:p>
        </w:tc>
        <w:tc>
          <w:tcPr>
            <w:tcW w:w="725" w:type="dxa"/>
            <w:shd w:val="clear" w:color="auto" w:fill="auto"/>
            <w:vAlign w:val="center"/>
          </w:tcPr>
          <w:p w14:paraId="6FD89617" w14:textId="77777777" w:rsidR="00C64AD9" w:rsidRPr="00DC035C" w:rsidRDefault="00C64AD9" w:rsidP="004300B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962B0">
              <w:rPr>
                <w:rFonts w:ascii="新細明體" w:eastAsia="標楷體" w:hAnsi="新細明體"/>
                <w:noProof/>
                <w:spacing w:val="-6"/>
                <w:sz w:val="20"/>
              </w:rPr>
              <w:t>--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6302D73B" w14:textId="77777777" w:rsidR="00C64AD9" w:rsidRPr="00DC035C" w:rsidRDefault="00C64AD9" w:rsidP="004300B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962B0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7F07DB68" w14:textId="77777777" w:rsidR="00C64AD9" w:rsidRPr="00DC035C" w:rsidRDefault="00C64AD9" w:rsidP="004300B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962B0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C64AD9" w14:paraId="0F483F06" w14:textId="77777777" w:rsidTr="004300B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480" w:type="dxa"/>
            <w:shd w:val="clear" w:color="auto" w:fill="auto"/>
            <w:vAlign w:val="center"/>
          </w:tcPr>
          <w:p w14:paraId="1E8D2BC0" w14:textId="77777777" w:rsidR="00C64AD9" w:rsidRDefault="00C64AD9" w:rsidP="004300B6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14:paraId="28D43201" w14:textId="77777777" w:rsidR="00C64AD9" w:rsidRDefault="00C64AD9" w:rsidP="004300B6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5962B0">
              <w:rPr>
                <w:rFonts w:ascii="新細明體" w:eastAsia="標楷體" w:hAnsi="新細明體"/>
                <w:noProof/>
                <w:sz w:val="20"/>
              </w:rPr>
              <w:t>4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6F8F0E40" w14:textId="77777777" w:rsidR="00C64AD9" w:rsidRDefault="00C64AD9" w:rsidP="004300B6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5962B0">
              <w:rPr>
                <w:rFonts w:ascii="標楷體" w:eastAsia="標楷體" w:hAnsi="標楷體" w:hint="eastAsia"/>
                <w:noProof/>
                <w:sz w:val="20"/>
              </w:rPr>
              <w:t>廢舊物資售價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E22AECD" w14:textId="77777777" w:rsidR="00C64AD9" w:rsidRPr="00DC035C" w:rsidRDefault="00C64AD9" w:rsidP="004300B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962B0">
              <w:rPr>
                <w:rFonts w:ascii="新細明體" w:eastAsia="標楷體" w:hAnsi="新細明體"/>
                <w:noProof/>
                <w:spacing w:val="-6"/>
                <w:sz w:val="20"/>
              </w:rPr>
              <w:t>3,800,000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7398CA8F" w14:textId="77777777" w:rsidR="00C64AD9" w:rsidRPr="00DC035C" w:rsidRDefault="00C64AD9" w:rsidP="004300B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962B0">
              <w:rPr>
                <w:rFonts w:ascii="新細明體" w:eastAsia="標楷體" w:hAnsi="新細明體"/>
                <w:noProof/>
                <w:spacing w:val="-6"/>
                <w:sz w:val="20"/>
              </w:rPr>
              <w:t>11,140,665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14:paraId="479FB2DB" w14:textId="77777777" w:rsidR="00C64AD9" w:rsidRPr="00DC035C" w:rsidRDefault="00C64AD9" w:rsidP="004300B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962B0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549D4C68" w14:textId="77777777" w:rsidR="00C64AD9" w:rsidRPr="00DC035C" w:rsidRDefault="00C64AD9" w:rsidP="004300B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962B0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31890B3F" w14:textId="77777777" w:rsidR="00C64AD9" w:rsidRPr="00DC035C" w:rsidRDefault="00C64AD9" w:rsidP="004300B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962B0">
              <w:rPr>
                <w:rFonts w:ascii="新細明體" w:eastAsia="標楷體" w:hAnsi="新細明體"/>
                <w:noProof/>
                <w:spacing w:val="-6"/>
                <w:sz w:val="20"/>
              </w:rPr>
              <w:t>11,140,665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71814514" w14:textId="77777777" w:rsidR="00C64AD9" w:rsidRPr="00DC035C" w:rsidRDefault="00C64AD9" w:rsidP="004300B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962B0">
              <w:rPr>
                <w:rFonts w:ascii="新細明體" w:eastAsia="標楷體" w:hAnsi="新細明體"/>
                <w:noProof/>
                <w:spacing w:val="-6"/>
                <w:sz w:val="20"/>
              </w:rPr>
              <w:t>11,140,665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0743FE44" w14:textId="77777777" w:rsidR="00C64AD9" w:rsidRPr="00DC035C" w:rsidRDefault="00C64AD9" w:rsidP="004300B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962B0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567E1CB1" w14:textId="77777777" w:rsidR="00C64AD9" w:rsidRPr="00DC035C" w:rsidRDefault="00C64AD9" w:rsidP="004300B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962B0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3F1F8FA9" w14:textId="77777777" w:rsidR="00C64AD9" w:rsidRPr="00DC035C" w:rsidRDefault="00C64AD9" w:rsidP="004300B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962B0">
              <w:rPr>
                <w:rFonts w:ascii="新細明體" w:eastAsia="標楷體" w:hAnsi="新細明體"/>
                <w:noProof/>
                <w:spacing w:val="-6"/>
                <w:sz w:val="20"/>
              </w:rPr>
              <w:t>11,140,665</w:t>
            </w:r>
          </w:p>
        </w:tc>
        <w:tc>
          <w:tcPr>
            <w:tcW w:w="797" w:type="dxa"/>
            <w:shd w:val="clear" w:color="auto" w:fill="auto"/>
            <w:vAlign w:val="center"/>
          </w:tcPr>
          <w:p w14:paraId="38D72CAC" w14:textId="77777777" w:rsidR="00C64AD9" w:rsidRPr="00DC035C" w:rsidRDefault="00C64AD9" w:rsidP="004300B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962B0">
              <w:rPr>
                <w:rFonts w:ascii="新細明體" w:eastAsia="標楷體" w:hAnsi="新細明體"/>
                <w:noProof/>
                <w:spacing w:val="-6"/>
                <w:sz w:val="20"/>
              </w:rPr>
              <w:t>0.03</w:t>
            </w:r>
          </w:p>
        </w:tc>
        <w:tc>
          <w:tcPr>
            <w:tcW w:w="1596" w:type="dxa"/>
            <w:shd w:val="clear" w:color="auto" w:fill="auto"/>
            <w:vAlign w:val="center"/>
          </w:tcPr>
          <w:p w14:paraId="31D99A00" w14:textId="77777777" w:rsidR="00C64AD9" w:rsidRPr="00DC035C" w:rsidRDefault="00C64AD9" w:rsidP="004300B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962B0">
              <w:rPr>
                <w:rFonts w:ascii="新細明體" w:eastAsia="標楷體" w:hAnsi="新細明體"/>
                <w:noProof/>
                <w:spacing w:val="-6"/>
                <w:sz w:val="20"/>
              </w:rPr>
              <w:t>7,340,665</w:t>
            </w:r>
          </w:p>
        </w:tc>
        <w:tc>
          <w:tcPr>
            <w:tcW w:w="725" w:type="dxa"/>
            <w:shd w:val="clear" w:color="auto" w:fill="auto"/>
            <w:vAlign w:val="center"/>
          </w:tcPr>
          <w:p w14:paraId="03F5D1D6" w14:textId="77777777" w:rsidR="00C64AD9" w:rsidRPr="00DC035C" w:rsidRDefault="00C64AD9" w:rsidP="004300B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962B0">
              <w:rPr>
                <w:rFonts w:ascii="新細明體" w:eastAsia="標楷體" w:hAnsi="新細明體"/>
                <w:noProof/>
                <w:spacing w:val="-6"/>
                <w:sz w:val="20"/>
              </w:rPr>
              <w:t>193.18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087FBE6F" w14:textId="77777777" w:rsidR="00C64AD9" w:rsidRPr="00DC035C" w:rsidRDefault="00C64AD9" w:rsidP="004300B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962B0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27B96AF0" w14:textId="77777777" w:rsidR="00C64AD9" w:rsidRPr="00DC035C" w:rsidRDefault="00C64AD9" w:rsidP="004300B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962B0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C64AD9" w:rsidRPr="00063154" w14:paraId="0D352126" w14:textId="77777777" w:rsidTr="004300B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480" w:type="dxa"/>
            <w:shd w:val="clear" w:color="auto" w:fill="auto"/>
            <w:vAlign w:val="center"/>
          </w:tcPr>
          <w:p w14:paraId="61A687BE" w14:textId="77777777" w:rsidR="00C64AD9" w:rsidRPr="00063154" w:rsidRDefault="00C64AD9" w:rsidP="004300B6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  <w:r w:rsidRPr="00063154">
              <w:rPr>
                <w:rFonts w:ascii="新細明體" w:eastAsia="標楷體" w:hAnsi="新細明體"/>
                <w:b/>
                <w:noProof/>
                <w:sz w:val="20"/>
              </w:rPr>
              <w:t>5</w:t>
            </w: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14:paraId="4CB27790" w14:textId="77777777" w:rsidR="00C64AD9" w:rsidRPr="00063154" w:rsidRDefault="00C64AD9" w:rsidP="004300B6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14:paraId="75A1AC98" w14:textId="77777777" w:rsidR="00C64AD9" w:rsidRPr="00063154" w:rsidRDefault="00C64AD9" w:rsidP="004300B6">
            <w:pPr>
              <w:ind w:leftChars="100" w:left="240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063154">
              <w:rPr>
                <w:rFonts w:ascii="標楷體" w:eastAsia="標楷體" w:hAnsi="標楷體" w:hint="eastAsia"/>
                <w:b/>
                <w:noProof/>
                <w:sz w:val="20"/>
              </w:rPr>
              <w:t>營業盈餘及事業收入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66748E4" w14:textId="77777777" w:rsidR="00C64AD9" w:rsidRPr="00063154" w:rsidRDefault="00C64AD9" w:rsidP="004300B6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063154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5,000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53642E77" w14:textId="77777777" w:rsidR="00C64AD9" w:rsidRPr="00063154" w:rsidRDefault="00C64AD9" w:rsidP="004300B6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063154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14:paraId="45576AB0" w14:textId="77777777" w:rsidR="00C64AD9" w:rsidRPr="00063154" w:rsidRDefault="00C64AD9" w:rsidP="004300B6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063154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45A4CB83" w14:textId="77777777" w:rsidR="00C64AD9" w:rsidRPr="00063154" w:rsidRDefault="00C64AD9" w:rsidP="004300B6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063154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5,000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5E2037CE" w14:textId="77777777" w:rsidR="00C64AD9" w:rsidRPr="00063154" w:rsidRDefault="00C64AD9" w:rsidP="004300B6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063154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5,000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1509C42A" w14:textId="77777777" w:rsidR="00C64AD9" w:rsidRPr="00063154" w:rsidRDefault="00C64AD9" w:rsidP="004300B6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063154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32B72912" w14:textId="77777777" w:rsidR="00C64AD9" w:rsidRPr="00063154" w:rsidRDefault="00C64AD9" w:rsidP="004300B6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063154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42,794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37AF58A7" w14:textId="77777777" w:rsidR="00C64AD9" w:rsidRPr="00063154" w:rsidRDefault="00C64AD9" w:rsidP="004300B6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063154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5CE8D296" w14:textId="77777777" w:rsidR="00C64AD9" w:rsidRPr="00063154" w:rsidRDefault="00C64AD9" w:rsidP="004300B6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063154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42,794</w:t>
            </w:r>
          </w:p>
        </w:tc>
        <w:tc>
          <w:tcPr>
            <w:tcW w:w="797" w:type="dxa"/>
            <w:shd w:val="clear" w:color="auto" w:fill="auto"/>
            <w:vAlign w:val="center"/>
          </w:tcPr>
          <w:p w14:paraId="6AE3AF1D" w14:textId="77777777" w:rsidR="00C64AD9" w:rsidRPr="00063154" w:rsidRDefault="00C64AD9" w:rsidP="004300B6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063154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0.00</w:t>
            </w:r>
          </w:p>
        </w:tc>
        <w:tc>
          <w:tcPr>
            <w:tcW w:w="1596" w:type="dxa"/>
            <w:shd w:val="clear" w:color="auto" w:fill="auto"/>
            <w:vAlign w:val="center"/>
          </w:tcPr>
          <w:p w14:paraId="3BC1D795" w14:textId="77777777" w:rsidR="00C64AD9" w:rsidRPr="00063154" w:rsidRDefault="00C64AD9" w:rsidP="004300B6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063154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37,794</w:t>
            </w:r>
          </w:p>
        </w:tc>
        <w:tc>
          <w:tcPr>
            <w:tcW w:w="725" w:type="dxa"/>
            <w:shd w:val="clear" w:color="auto" w:fill="auto"/>
            <w:vAlign w:val="center"/>
          </w:tcPr>
          <w:p w14:paraId="16784646" w14:textId="77777777" w:rsidR="00C64AD9" w:rsidRPr="00063154" w:rsidRDefault="00C64AD9" w:rsidP="004300B6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063154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755.88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1F2CA86C" w14:textId="77777777" w:rsidR="00C64AD9" w:rsidRPr="00063154" w:rsidRDefault="00C64AD9" w:rsidP="004300B6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063154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37,794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0F460B88" w14:textId="77777777" w:rsidR="00C64AD9" w:rsidRPr="00063154" w:rsidRDefault="00C64AD9" w:rsidP="004300B6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063154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755.88</w:t>
            </w:r>
          </w:p>
        </w:tc>
      </w:tr>
      <w:tr w:rsidR="00C64AD9" w14:paraId="1C0B5BED" w14:textId="77777777" w:rsidTr="004300B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480" w:type="dxa"/>
            <w:shd w:val="clear" w:color="auto" w:fill="auto"/>
            <w:vAlign w:val="center"/>
          </w:tcPr>
          <w:p w14:paraId="4A455FE2" w14:textId="77777777" w:rsidR="00C64AD9" w:rsidRDefault="00C64AD9" w:rsidP="004300B6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14:paraId="627C39F7" w14:textId="77777777" w:rsidR="00C64AD9" w:rsidRDefault="00C64AD9" w:rsidP="004300B6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5962B0">
              <w:rPr>
                <w:rFonts w:ascii="新細明體" w:eastAsia="標楷體" w:hAnsi="新細明體"/>
                <w:noProof/>
                <w:sz w:val="20"/>
              </w:rPr>
              <w:t>1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52C8A2E7" w14:textId="77777777" w:rsidR="00C64AD9" w:rsidRDefault="00C64AD9" w:rsidP="004300B6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5962B0">
              <w:rPr>
                <w:rFonts w:ascii="標楷體" w:eastAsia="標楷體" w:hAnsi="標楷體" w:hint="eastAsia"/>
                <w:noProof/>
                <w:sz w:val="20"/>
              </w:rPr>
              <w:t>營業基金盈餘繳庫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61E6084" w14:textId="77777777" w:rsidR="00C64AD9" w:rsidRPr="00DC035C" w:rsidRDefault="00C64AD9" w:rsidP="004300B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962B0">
              <w:rPr>
                <w:rFonts w:ascii="新細明體" w:eastAsia="標楷體" w:hAnsi="新細明體"/>
                <w:noProof/>
                <w:spacing w:val="-6"/>
                <w:sz w:val="20"/>
              </w:rPr>
              <w:t>5,000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066997AD" w14:textId="77777777" w:rsidR="00C64AD9" w:rsidRPr="00DC035C" w:rsidRDefault="00C64AD9" w:rsidP="004300B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962B0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14:paraId="1BEC74BB" w14:textId="77777777" w:rsidR="00C64AD9" w:rsidRPr="00DC035C" w:rsidRDefault="00C64AD9" w:rsidP="004300B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962B0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5946FC34" w14:textId="77777777" w:rsidR="00C64AD9" w:rsidRPr="00DC035C" w:rsidRDefault="00C64AD9" w:rsidP="004300B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962B0">
              <w:rPr>
                <w:rFonts w:ascii="新細明體" w:eastAsia="標楷體" w:hAnsi="新細明體"/>
                <w:noProof/>
                <w:spacing w:val="-6"/>
                <w:sz w:val="20"/>
              </w:rPr>
              <w:t>5,000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134641AB" w14:textId="77777777" w:rsidR="00C64AD9" w:rsidRPr="00DC035C" w:rsidRDefault="00C64AD9" w:rsidP="004300B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962B0">
              <w:rPr>
                <w:rFonts w:ascii="新細明體" w:eastAsia="標楷體" w:hAnsi="新細明體"/>
                <w:noProof/>
                <w:spacing w:val="-6"/>
                <w:sz w:val="20"/>
              </w:rPr>
              <w:t>5,000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0951EA62" w14:textId="77777777" w:rsidR="00C64AD9" w:rsidRPr="00DC035C" w:rsidRDefault="00C64AD9" w:rsidP="004300B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962B0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269959FD" w14:textId="77777777" w:rsidR="00C64AD9" w:rsidRPr="00DC035C" w:rsidRDefault="00C64AD9" w:rsidP="004300B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962B0">
              <w:rPr>
                <w:rFonts w:ascii="新細明體" w:eastAsia="標楷體" w:hAnsi="新細明體"/>
                <w:noProof/>
                <w:spacing w:val="-6"/>
                <w:sz w:val="20"/>
              </w:rPr>
              <w:t>42,794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641E1513" w14:textId="77777777" w:rsidR="00C64AD9" w:rsidRPr="00DC035C" w:rsidRDefault="00C64AD9" w:rsidP="004300B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962B0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711B75C2" w14:textId="77777777" w:rsidR="00C64AD9" w:rsidRPr="00DC035C" w:rsidRDefault="00C64AD9" w:rsidP="004300B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962B0">
              <w:rPr>
                <w:rFonts w:ascii="新細明體" w:eastAsia="標楷體" w:hAnsi="新細明體"/>
                <w:noProof/>
                <w:spacing w:val="-6"/>
                <w:sz w:val="20"/>
              </w:rPr>
              <w:t>42,794</w:t>
            </w:r>
          </w:p>
        </w:tc>
        <w:tc>
          <w:tcPr>
            <w:tcW w:w="797" w:type="dxa"/>
            <w:shd w:val="clear" w:color="auto" w:fill="auto"/>
            <w:vAlign w:val="center"/>
          </w:tcPr>
          <w:p w14:paraId="458176FB" w14:textId="77777777" w:rsidR="00C64AD9" w:rsidRPr="00DC035C" w:rsidRDefault="00C64AD9" w:rsidP="004300B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962B0">
              <w:rPr>
                <w:rFonts w:ascii="新細明體" w:eastAsia="標楷體" w:hAnsi="新細明體"/>
                <w:noProof/>
                <w:spacing w:val="-6"/>
                <w:sz w:val="20"/>
              </w:rPr>
              <w:t>0.00</w:t>
            </w:r>
          </w:p>
        </w:tc>
        <w:tc>
          <w:tcPr>
            <w:tcW w:w="1596" w:type="dxa"/>
            <w:shd w:val="clear" w:color="auto" w:fill="auto"/>
            <w:vAlign w:val="center"/>
          </w:tcPr>
          <w:p w14:paraId="12BE5D6B" w14:textId="77777777" w:rsidR="00C64AD9" w:rsidRPr="00DC035C" w:rsidRDefault="00C64AD9" w:rsidP="004300B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962B0">
              <w:rPr>
                <w:rFonts w:ascii="新細明體" w:eastAsia="標楷體" w:hAnsi="新細明體"/>
                <w:noProof/>
                <w:spacing w:val="-6"/>
                <w:sz w:val="20"/>
              </w:rPr>
              <w:t>37,794</w:t>
            </w:r>
          </w:p>
        </w:tc>
        <w:tc>
          <w:tcPr>
            <w:tcW w:w="725" w:type="dxa"/>
            <w:shd w:val="clear" w:color="auto" w:fill="auto"/>
            <w:vAlign w:val="center"/>
          </w:tcPr>
          <w:p w14:paraId="2C128A5E" w14:textId="77777777" w:rsidR="00C64AD9" w:rsidRPr="00DC035C" w:rsidRDefault="00C64AD9" w:rsidP="004300B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962B0">
              <w:rPr>
                <w:rFonts w:ascii="新細明體" w:eastAsia="標楷體" w:hAnsi="新細明體"/>
                <w:noProof/>
                <w:spacing w:val="-6"/>
                <w:sz w:val="20"/>
              </w:rPr>
              <w:t>755.88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5E531056" w14:textId="77777777" w:rsidR="00C64AD9" w:rsidRPr="00DC035C" w:rsidRDefault="00C64AD9" w:rsidP="004300B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962B0">
              <w:rPr>
                <w:rFonts w:ascii="新細明體" w:eastAsia="標楷體" w:hAnsi="新細明體"/>
                <w:noProof/>
                <w:spacing w:val="-6"/>
                <w:sz w:val="20"/>
              </w:rPr>
              <w:t>37,794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33A6AB6E" w14:textId="77777777" w:rsidR="00C64AD9" w:rsidRPr="00DC035C" w:rsidRDefault="00C64AD9" w:rsidP="004300B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962B0">
              <w:rPr>
                <w:rFonts w:ascii="新細明體" w:eastAsia="標楷體" w:hAnsi="新細明體"/>
                <w:noProof/>
                <w:spacing w:val="-6"/>
                <w:sz w:val="20"/>
              </w:rPr>
              <w:t>755.88</w:t>
            </w:r>
          </w:p>
        </w:tc>
      </w:tr>
      <w:tr w:rsidR="00C64AD9" w:rsidRPr="00063154" w14:paraId="4A8B04E0" w14:textId="77777777" w:rsidTr="004300B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480" w:type="dxa"/>
            <w:shd w:val="clear" w:color="auto" w:fill="auto"/>
            <w:vAlign w:val="center"/>
          </w:tcPr>
          <w:p w14:paraId="7AD25914" w14:textId="77777777" w:rsidR="00C64AD9" w:rsidRPr="00063154" w:rsidRDefault="00C64AD9" w:rsidP="004300B6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  <w:r w:rsidRPr="00063154">
              <w:rPr>
                <w:rFonts w:ascii="新細明體" w:eastAsia="標楷體" w:hAnsi="新細明體"/>
                <w:b/>
                <w:noProof/>
                <w:sz w:val="20"/>
              </w:rPr>
              <w:t>6</w:t>
            </w: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14:paraId="72B04721" w14:textId="77777777" w:rsidR="00C64AD9" w:rsidRPr="00063154" w:rsidRDefault="00C64AD9" w:rsidP="004300B6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14:paraId="6FA5A85C" w14:textId="77777777" w:rsidR="00C64AD9" w:rsidRPr="00063154" w:rsidRDefault="00C64AD9" w:rsidP="004300B6">
            <w:pPr>
              <w:ind w:leftChars="100" w:left="240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063154">
              <w:rPr>
                <w:rFonts w:ascii="標楷體" w:eastAsia="標楷體" w:hAnsi="標楷體" w:hint="eastAsia"/>
                <w:b/>
                <w:noProof/>
                <w:sz w:val="20"/>
              </w:rPr>
              <w:t>補助及協助收入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138B680" w14:textId="77777777" w:rsidR="00C64AD9" w:rsidRPr="00063154" w:rsidRDefault="00C64AD9" w:rsidP="004300B6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063154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17,128,521,000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37BE27B0" w14:textId="77777777" w:rsidR="00C64AD9" w:rsidRPr="00063154" w:rsidRDefault="00C64AD9" w:rsidP="004300B6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063154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14,349,428,702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14:paraId="150566F4" w14:textId="77777777" w:rsidR="00C64AD9" w:rsidRPr="00063154" w:rsidRDefault="00C64AD9" w:rsidP="004300B6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063154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547,576,536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0B4B5438" w14:textId="77777777" w:rsidR="00C64AD9" w:rsidRPr="00063154" w:rsidRDefault="00C64AD9" w:rsidP="004300B6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063154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1,808,846,910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63EA96F3" w14:textId="77777777" w:rsidR="00C64AD9" w:rsidRPr="00063154" w:rsidRDefault="00C64AD9" w:rsidP="004300B6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063154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16,705,852,148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39ADC15E" w14:textId="77777777" w:rsidR="00C64AD9" w:rsidRPr="00063154" w:rsidRDefault="00C64AD9" w:rsidP="004300B6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063154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14,349,428,702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59E00BDD" w14:textId="77777777" w:rsidR="00C64AD9" w:rsidRPr="00063154" w:rsidRDefault="00C64AD9" w:rsidP="004300B6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063154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547,576,536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0333F987" w14:textId="77777777" w:rsidR="00C64AD9" w:rsidRPr="00063154" w:rsidRDefault="00C64AD9" w:rsidP="004300B6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063154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1,802,501,842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7BF85428" w14:textId="77777777" w:rsidR="00C64AD9" w:rsidRPr="00063154" w:rsidRDefault="00C64AD9" w:rsidP="004300B6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063154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16,699,507,080</w:t>
            </w:r>
          </w:p>
        </w:tc>
        <w:tc>
          <w:tcPr>
            <w:tcW w:w="797" w:type="dxa"/>
            <w:shd w:val="clear" w:color="auto" w:fill="auto"/>
            <w:vAlign w:val="center"/>
          </w:tcPr>
          <w:p w14:paraId="00C17182" w14:textId="77777777" w:rsidR="00C64AD9" w:rsidRPr="00063154" w:rsidRDefault="00C64AD9" w:rsidP="004300B6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063154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51.55</w:t>
            </w:r>
          </w:p>
        </w:tc>
        <w:tc>
          <w:tcPr>
            <w:tcW w:w="1596" w:type="dxa"/>
            <w:shd w:val="clear" w:color="auto" w:fill="auto"/>
            <w:vAlign w:val="center"/>
          </w:tcPr>
          <w:p w14:paraId="182C2CB8" w14:textId="77777777" w:rsidR="00C64AD9" w:rsidRPr="00063154" w:rsidRDefault="00C64AD9" w:rsidP="004300B6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063154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- 429,013,920</w:t>
            </w:r>
          </w:p>
        </w:tc>
        <w:tc>
          <w:tcPr>
            <w:tcW w:w="725" w:type="dxa"/>
            <w:shd w:val="clear" w:color="auto" w:fill="auto"/>
            <w:vAlign w:val="center"/>
          </w:tcPr>
          <w:p w14:paraId="71BC53ED" w14:textId="77777777" w:rsidR="00C64AD9" w:rsidRPr="00063154" w:rsidRDefault="00C64AD9" w:rsidP="004300B6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063154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- 2.50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60ECA292" w14:textId="77777777" w:rsidR="00C64AD9" w:rsidRPr="00063154" w:rsidRDefault="00C64AD9" w:rsidP="004300B6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063154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- 6,345,068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712599D2" w14:textId="77777777" w:rsidR="00C64AD9" w:rsidRPr="00063154" w:rsidRDefault="00C64AD9" w:rsidP="004300B6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063154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- 0.04</w:t>
            </w:r>
          </w:p>
        </w:tc>
      </w:tr>
      <w:tr w:rsidR="00C64AD9" w14:paraId="5320E016" w14:textId="77777777" w:rsidTr="004300B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480" w:type="dxa"/>
            <w:shd w:val="clear" w:color="auto" w:fill="auto"/>
            <w:vAlign w:val="center"/>
          </w:tcPr>
          <w:p w14:paraId="5246DB51" w14:textId="77777777" w:rsidR="00C64AD9" w:rsidRDefault="00C64AD9" w:rsidP="004300B6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14:paraId="03589962" w14:textId="77777777" w:rsidR="00C64AD9" w:rsidRDefault="00C64AD9" w:rsidP="004300B6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5962B0">
              <w:rPr>
                <w:rFonts w:ascii="新細明體" w:eastAsia="標楷體" w:hAnsi="新細明體"/>
                <w:noProof/>
                <w:sz w:val="20"/>
              </w:rPr>
              <w:t>1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7900E7BD" w14:textId="77777777" w:rsidR="00C64AD9" w:rsidRDefault="00C64AD9" w:rsidP="004300B6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5962B0">
              <w:rPr>
                <w:rFonts w:ascii="標楷體" w:eastAsia="標楷體" w:hAnsi="標楷體" w:hint="eastAsia"/>
                <w:noProof/>
                <w:sz w:val="20"/>
              </w:rPr>
              <w:t>上級政府補助收入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2C74522" w14:textId="77777777" w:rsidR="00C64AD9" w:rsidRPr="00DC035C" w:rsidRDefault="00C64AD9" w:rsidP="004300B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962B0">
              <w:rPr>
                <w:rFonts w:ascii="新細明體" w:eastAsia="標楷體" w:hAnsi="新細明體"/>
                <w:noProof/>
                <w:spacing w:val="-6"/>
                <w:sz w:val="20"/>
              </w:rPr>
              <w:t>17,128,521,000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21B3EC6A" w14:textId="77777777" w:rsidR="00C64AD9" w:rsidRPr="00DC035C" w:rsidRDefault="00C64AD9" w:rsidP="004300B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962B0">
              <w:rPr>
                <w:rFonts w:ascii="新細明體" w:eastAsia="標楷體" w:hAnsi="新細明體"/>
                <w:noProof/>
                <w:spacing w:val="-6"/>
                <w:sz w:val="20"/>
              </w:rPr>
              <w:t>14,349,428,702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14:paraId="0E8167CB" w14:textId="77777777" w:rsidR="00C64AD9" w:rsidRPr="00DC035C" w:rsidRDefault="00C64AD9" w:rsidP="004300B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962B0">
              <w:rPr>
                <w:rFonts w:ascii="新細明體" w:eastAsia="標楷體" w:hAnsi="新細明體"/>
                <w:noProof/>
                <w:spacing w:val="-6"/>
                <w:sz w:val="20"/>
              </w:rPr>
              <w:t>547,576,536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15777C96" w14:textId="77777777" w:rsidR="00C64AD9" w:rsidRPr="00DC035C" w:rsidRDefault="00C64AD9" w:rsidP="004300B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962B0">
              <w:rPr>
                <w:rFonts w:ascii="新細明體" w:eastAsia="標楷體" w:hAnsi="新細明體"/>
                <w:noProof/>
                <w:spacing w:val="-6"/>
                <w:sz w:val="20"/>
              </w:rPr>
              <w:t>1,808,846,910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23F355EB" w14:textId="77777777" w:rsidR="00C64AD9" w:rsidRPr="00DC035C" w:rsidRDefault="00C64AD9" w:rsidP="004300B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962B0">
              <w:rPr>
                <w:rFonts w:ascii="新細明體" w:eastAsia="標楷體" w:hAnsi="新細明體"/>
                <w:noProof/>
                <w:spacing w:val="-6"/>
                <w:sz w:val="20"/>
              </w:rPr>
              <w:t>16,705,852,148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4933E087" w14:textId="77777777" w:rsidR="00C64AD9" w:rsidRPr="00DC035C" w:rsidRDefault="00C64AD9" w:rsidP="004300B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962B0">
              <w:rPr>
                <w:rFonts w:ascii="新細明體" w:eastAsia="標楷體" w:hAnsi="新細明體"/>
                <w:noProof/>
                <w:spacing w:val="-6"/>
                <w:sz w:val="20"/>
              </w:rPr>
              <w:t>14,349,428,702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663971CF" w14:textId="77777777" w:rsidR="00C64AD9" w:rsidRPr="00DC035C" w:rsidRDefault="00C64AD9" w:rsidP="004300B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962B0">
              <w:rPr>
                <w:rFonts w:ascii="新細明體" w:eastAsia="標楷體" w:hAnsi="新細明體"/>
                <w:noProof/>
                <w:spacing w:val="-6"/>
                <w:sz w:val="20"/>
              </w:rPr>
              <w:t>547,576,536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44CFF913" w14:textId="77777777" w:rsidR="00C64AD9" w:rsidRPr="00DC035C" w:rsidRDefault="00C64AD9" w:rsidP="004300B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962B0">
              <w:rPr>
                <w:rFonts w:ascii="新細明體" w:eastAsia="標楷體" w:hAnsi="新細明體"/>
                <w:noProof/>
                <w:spacing w:val="-6"/>
                <w:sz w:val="20"/>
              </w:rPr>
              <w:t>1,802,501,842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799336CC" w14:textId="77777777" w:rsidR="00C64AD9" w:rsidRPr="00DC035C" w:rsidRDefault="00C64AD9" w:rsidP="004300B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962B0">
              <w:rPr>
                <w:rFonts w:ascii="新細明體" w:eastAsia="標楷體" w:hAnsi="新細明體"/>
                <w:noProof/>
                <w:spacing w:val="-6"/>
                <w:sz w:val="20"/>
              </w:rPr>
              <w:t>16,699,507,080</w:t>
            </w:r>
          </w:p>
        </w:tc>
        <w:tc>
          <w:tcPr>
            <w:tcW w:w="797" w:type="dxa"/>
            <w:shd w:val="clear" w:color="auto" w:fill="auto"/>
            <w:vAlign w:val="center"/>
          </w:tcPr>
          <w:p w14:paraId="1FAA3BB4" w14:textId="77777777" w:rsidR="00C64AD9" w:rsidRPr="00DC035C" w:rsidRDefault="00C64AD9" w:rsidP="004300B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962B0">
              <w:rPr>
                <w:rFonts w:ascii="新細明體" w:eastAsia="標楷體" w:hAnsi="新細明體"/>
                <w:noProof/>
                <w:spacing w:val="-6"/>
                <w:sz w:val="20"/>
              </w:rPr>
              <w:t>51.55</w:t>
            </w:r>
          </w:p>
        </w:tc>
        <w:tc>
          <w:tcPr>
            <w:tcW w:w="1596" w:type="dxa"/>
            <w:shd w:val="clear" w:color="auto" w:fill="auto"/>
            <w:vAlign w:val="center"/>
          </w:tcPr>
          <w:p w14:paraId="60C12B26" w14:textId="77777777" w:rsidR="00C64AD9" w:rsidRPr="00DC035C" w:rsidRDefault="00C64AD9" w:rsidP="004300B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962B0">
              <w:rPr>
                <w:rFonts w:ascii="新細明體" w:eastAsia="標楷體" w:hAnsi="新細明體"/>
                <w:noProof/>
                <w:spacing w:val="-6"/>
                <w:sz w:val="20"/>
              </w:rPr>
              <w:t>- 429,013,920</w:t>
            </w:r>
          </w:p>
        </w:tc>
        <w:tc>
          <w:tcPr>
            <w:tcW w:w="725" w:type="dxa"/>
            <w:shd w:val="clear" w:color="auto" w:fill="auto"/>
            <w:vAlign w:val="center"/>
          </w:tcPr>
          <w:p w14:paraId="6DA14AEF" w14:textId="77777777" w:rsidR="00C64AD9" w:rsidRPr="00DC035C" w:rsidRDefault="00C64AD9" w:rsidP="004300B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962B0">
              <w:rPr>
                <w:rFonts w:ascii="新細明體" w:eastAsia="標楷體" w:hAnsi="新細明體"/>
                <w:noProof/>
                <w:spacing w:val="-6"/>
                <w:sz w:val="20"/>
              </w:rPr>
              <w:t>- 2.50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5FC4B5DF" w14:textId="77777777" w:rsidR="00C64AD9" w:rsidRPr="00DC035C" w:rsidRDefault="00C64AD9" w:rsidP="004300B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962B0">
              <w:rPr>
                <w:rFonts w:ascii="新細明體" w:eastAsia="標楷體" w:hAnsi="新細明體"/>
                <w:noProof/>
                <w:spacing w:val="-6"/>
                <w:sz w:val="20"/>
              </w:rPr>
              <w:t>- 6,345,068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18822061" w14:textId="77777777" w:rsidR="00C64AD9" w:rsidRPr="00DC035C" w:rsidRDefault="00C64AD9" w:rsidP="004300B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962B0">
              <w:rPr>
                <w:rFonts w:ascii="新細明體" w:eastAsia="標楷體" w:hAnsi="新細明體"/>
                <w:noProof/>
                <w:spacing w:val="-6"/>
                <w:sz w:val="20"/>
              </w:rPr>
              <w:t>- 0.04</w:t>
            </w:r>
          </w:p>
        </w:tc>
      </w:tr>
      <w:tr w:rsidR="00C64AD9" w:rsidRPr="00063154" w14:paraId="246772BB" w14:textId="77777777" w:rsidTr="004300B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480" w:type="dxa"/>
            <w:shd w:val="clear" w:color="auto" w:fill="auto"/>
            <w:vAlign w:val="center"/>
          </w:tcPr>
          <w:p w14:paraId="2F418456" w14:textId="77777777" w:rsidR="00C64AD9" w:rsidRPr="00063154" w:rsidRDefault="00C64AD9" w:rsidP="004300B6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  <w:r w:rsidRPr="00063154">
              <w:rPr>
                <w:rFonts w:ascii="新細明體" w:eastAsia="標楷體" w:hAnsi="新細明體"/>
                <w:b/>
                <w:noProof/>
                <w:sz w:val="20"/>
              </w:rPr>
              <w:t>7</w:t>
            </w: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14:paraId="7F7E90A2" w14:textId="77777777" w:rsidR="00C64AD9" w:rsidRPr="00063154" w:rsidRDefault="00C64AD9" w:rsidP="004300B6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14:paraId="357F9C4D" w14:textId="77777777" w:rsidR="00C64AD9" w:rsidRPr="00063154" w:rsidRDefault="00C64AD9" w:rsidP="004300B6">
            <w:pPr>
              <w:ind w:leftChars="100" w:left="240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063154">
              <w:rPr>
                <w:rFonts w:ascii="標楷體" w:eastAsia="標楷體" w:hAnsi="標楷體" w:hint="eastAsia"/>
                <w:b/>
                <w:noProof/>
                <w:sz w:val="20"/>
              </w:rPr>
              <w:t>捐獻及贈與收入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B9BFCC7" w14:textId="77777777" w:rsidR="00C64AD9" w:rsidRPr="00063154" w:rsidRDefault="00C64AD9" w:rsidP="004300B6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063154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124,818,000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2A3D5116" w14:textId="77777777" w:rsidR="00C64AD9" w:rsidRPr="00063154" w:rsidRDefault="00C64AD9" w:rsidP="004300B6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063154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38,964,620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14:paraId="0D5C76F6" w14:textId="77777777" w:rsidR="00C64AD9" w:rsidRPr="00063154" w:rsidRDefault="00C64AD9" w:rsidP="004300B6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063154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1,967,000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2F4C7729" w14:textId="77777777" w:rsidR="00C64AD9" w:rsidRPr="00063154" w:rsidRDefault="00C64AD9" w:rsidP="004300B6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063154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82,041,011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238437CA" w14:textId="77777777" w:rsidR="00C64AD9" w:rsidRPr="00063154" w:rsidRDefault="00C64AD9" w:rsidP="004300B6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063154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122,972,631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225CF655" w14:textId="77777777" w:rsidR="00C64AD9" w:rsidRPr="00063154" w:rsidRDefault="00C64AD9" w:rsidP="004300B6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063154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38,964,620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6362EC53" w14:textId="77777777" w:rsidR="00C64AD9" w:rsidRPr="00063154" w:rsidRDefault="00C64AD9" w:rsidP="004300B6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063154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1,967,000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65111700" w14:textId="77777777" w:rsidR="00C64AD9" w:rsidRPr="00063154" w:rsidRDefault="00C64AD9" w:rsidP="004300B6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063154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82,041,011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5BAC3596" w14:textId="77777777" w:rsidR="00C64AD9" w:rsidRPr="00063154" w:rsidRDefault="00C64AD9" w:rsidP="004300B6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063154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122,972,631</w:t>
            </w:r>
          </w:p>
        </w:tc>
        <w:tc>
          <w:tcPr>
            <w:tcW w:w="797" w:type="dxa"/>
            <w:shd w:val="clear" w:color="auto" w:fill="auto"/>
            <w:vAlign w:val="center"/>
          </w:tcPr>
          <w:p w14:paraId="7890AC7B" w14:textId="77777777" w:rsidR="00C64AD9" w:rsidRPr="00063154" w:rsidRDefault="00C64AD9" w:rsidP="004300B6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063154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0.38</w:t>
            </w:r>
          </w:p>
        </w:tc>
        <w:tc>
          <w:tcPr>
            <w:tcW w:w="1596" w:type="dxa"/>
            <w:shd w:val="clear" w:color="auto" w:fill="auto"/>
            <w:vAlign w:val="center"/>
          </w:tcPr>
          <w:p w14:paraId="6135E796" w14:textId="77777777" w:rsidR="00C64AD9" w:rsidRPr="00063154" w:rsidRDefault="00C64AD9" w:rsidP="004300B6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063154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- 1,845,369</w:t>
            </w:r>
          </w:p>
        </w:tc>
        <w:tc>
          <w:tcPr>
            <w:tcW w:w="725" w:type="dxa"/>
            <w:shd w:val="clear" w:color="auto" w:fill="auto"/>
            <w:vAlign w:val="center"/>
          </w:tcPr>
          <w:p w14:paraId="6C025DE6" w14:textId="77777777" w:rsidR="00C64AD9" w:rsidRPr="00063154" w:rsidRDefault="00C64AD9" w:rsidP="004300B6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063154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- 1.48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31D93CC9" w14:textId="77777777" w:rsidR="00C64AD9" w:rsidRPr="00063154" w:rsidRDefault="00C64AD9" w:rsidP="004300B6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063154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75FDCB26" w14:textId="77777777" w:rsidR="00C64AD9" w:rsidRPr="00063154" w:rsidRDefault="00C64AD9" w:rsidP="004300B6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063154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</w:tr>
      <w:tr w:rsidR="00C64AD9" w14:paraId="5B4754C9" w14:textId="77777777" w:rsidTr="004300B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480" w:type="dxa"/>
            <w:shd w:val="clear" w:color="auto" w:fill="auto"/>
            <w:vAlign w:val="center"/>
          </w:tcPr>
          <w:p w14:paraId="2FA94893" w14:textId="77777777" w:rsidR="00C64AD9" w:rsidRDefault="00C64AD9" w:rsidP="004300B6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14:paraId="0C5204AD" w14:textId="77777777" w:rsidR="00C64AD9" w:rsidRDefault="00C64AD9" w:rsidP="004300B6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5962B0">
              <w:rPr>
                <w:rFonts w:ascii="新細明體" w:eastAsia="標楷體" w:hAnsi="新細明體"/>
                <w:noProof/>
                <w:sz w:val="20"/>
              </w:rPr>
              <w:t>1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418A0916" w14:textId="77777777" w:rsidR="00C64AD9" w:rsidRDefault="00C64AD9" w:rsidP="004300B6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5962B0">
              <w:rPr>
                <w:rFonts w:ascii="標楷體" w:eastAsia="標楷體" w:hAnsi="標楷體" w:hint="eastAsia"/>
                <w:noProof/>
                <w:sz w:val="20"/>
              </w:rPr>
              <w:t>捐獻收入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78B5939" w14:textId="77777777" w:rsidR="00C64AD9" w:rsidRPr="00DC035C" w:rsidRDefault="00C64AD9" w:rsidP="004300B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962B0">
              <w:rPr>
                <w:rFonts w:ascii="新細明體" w:eastAsia="標楷體" w:hAnsi="新細明體"/>
                <w:noProof/>
                <w:spacing w:val="-6"/>
                <w:sz w:val="20"/>
              </w:rPr>
              <w:t>124,818,000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67EABD71" w14:textId="77777777" w:rsidR="00C64AD9" w:rsidRPr="00DC035C" w:rsidRDefault="00C64AD9" w:rsidP="004300B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962B0">
              <w:rPr>
                <w:rFonts w:ascii="新細明體" w:eastAsia="標楷體" w:hAnsi="新細明體"/>
                <w:noProof/>
                <w:spacing w:val="-6"/>
                <w:sz w:val="20"/>
              </w:rPr>
              <w:t>38,964,620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14:paraId="33727ACF" w14:textId="77777777" w:rsidR="00C64AD9" w:rsidRPr="00DC035C" w:rsidRDefault="00C64AD9" w:rsidP="004300B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962B0">
              <w:rPr>
                <w:rFonts w:ascii="新細明體" w:eastAsia="標楷體" w:hAnsi="新細明體"/>
                <w:noProof/>
                <w:spacing w:val="-6"/>
                <w:sz w:val="20"/>
              </w:rPr>
              <w:t>1,967,000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49DE1A1C" w14:textId="77777777" w:rsidR="00C64AD9" w:rsidRPr="00DC035C" w:rsidRDefault="00C64AD9" w:rsidP="004300B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962B0">
              <w:rPr>
                <w:rFonts w:ascii="新細明體" w:eastAsia="標楷體" w:hAnsi="新細明體"/>
                <w:noProof/>
                <w:spacing w:val="-6"/>
                <w:sz w:val="20"/>
              </w:rPr>
              <w:t>82,041,011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689C85E0" w14:textId="77777777" w:rsidR="00C64AD9" w:rsidRPr="00DC035C" w:rsidRDefault="00C64AD9" w:rsidP="004300B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962B0">
              <w:rPr>
                <w:rFonts w:ascii="新細明體" w:eastAsia="標楷體" w:hAnsi="新細明體"/>
                <w:noProof/>
                <w:spacing w:val="-6"/>
                <w:sz w:val="20"/>
              </w:rPr>
              <w:t>122,972,631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57C8DD2E" w14:textId="77777777" w:rsidR="00C64AD9" w:rsidRPr="00DC035C" w:rsidRDefault="00C64AD9" w:rsidP="004300B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962B0">
              <w:rPr>
                <w:rFonts w:ascii="新細明體" w:eastAsia="標楷體" w:hAnsi="新細明體"/>
                <w:noProof/>
                <w:spacing w:val="-6"/>
                <w:sz w:val="20"/>
              </w:rPr>
              <w:t>38,964,620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4FDA22C0" w14:textId="77777777" w:rsidR="00C64AD9" w:rsidRPr="00DC035C" w:rsidRDefault="00C64AD9" w:rsidP="004300B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962B0">
              <w:rPr>
                <w:rFonts w:ascii="新細明體" w:eastAsia="標楷體" w:hAnsi="新細明體"/>
                <w:noProof/>
                <w:spacing w:val="-6"/>
                <w:sz w:val="20"/>
              </w:rPr>
              <w:t>1,967,000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7E73EEF2" w14:textId="77777777" w:rsidR="00C64AD9" w:rsidRPr="00DC035C" w:rsidRDefault="00C64AD9" w:rsidP="004300B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962B0">
              <w:rPr>
                <w:rFonts w:ascii="新細明體" w:eastAsia="標楷體" w:hAnsi="新細明體"/>
                <w:noProof/>
                <w:spacing w:val="-6"/>
                <w:sz w:val="20"/>
              </w:rPr>
              <w:t>82,041,011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40A2B9E4" w14:textId="77777777" w:rsidR="00C64AD9" w:rsidRPr="00DC035C" w:rsidRDefault="00C64AD9" w:rsidP="004300B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962B0">
              <w:rPr>
                <w:rFonts w:ascii="新細明體" w:eastAsia="標楷體" w:hAnsi="新細明體"/>
                <w:noProof/>
                <w:spacing w:val="-6"/>
                <w:sz w:val="20"/>
              </w:rPr>
              <w:t>122,972,631</w:t>
            </w:r>
          </w:p>
        </w:tc>
        <w:tc>
          <w:tcPr>
            <w:tcW w:w="797" w:type="dxa"/>
            <w:shd w:val="clear" w:color="auto" w:fill="auto"/>
            <w:vAlign w:val="center"/>
          </w:tcPr>
          <w:p w14:paraId="3DC242F5" w14:textId="77777777" w:rsidR="00C64AD9" w:rsidRPr="00DC035C" w:rsidRDefault="00C64AD9" w:rsidP="004300B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962B0">
              <w:rPr>
                <w:rFonts w:ascii="新細明體" w:eastAsia="標楷體" w:hAnsi="新細明體"/>
                <w:noProof/>
                <w:spacing w:val="-6"/>
                <w:sz w:val="20"/>
              </w:rPr>
              <w:t>0.38</w:t>
            </w:r>
          </w:p>
        </w:tc>
        <w:tc>
          <w:tcPr>
            <w:tcW w:w="1596" w:type="dxa"/>
            <w:shd w:val="clear" w:color="auto" w:fill="auto"/>
            <w:vAlign w:val="center"/>
          </w:tcPr>
          <w:p w14:paraId="608F96C1" w14:textId="77777777" w:rsidR="00C64AD9" w:rsidRPr="00DC035C" w:rsidRDefault="00C64AD9" w:rsidP="004300B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962B0">
              <w:rPr>
                <w:rFonts w:ascii="新細明體" w:eastAsia="標楷體" w:hAnsi="新細明體"/>
                <w:noProof/>
                <w:spacing w:val="-6"/>
                <w:sz w:val="20"/>
              </w:rPr>
              <w:t>- 1,845,369</w:t>
            </w:r>
          </w:p>
        </w:tc>
        <w:tc>
          <w:tcPr>
            <w:tcW w:w="725" w:type="dxa"/>
            <w:shd w:val="clear" w:color="auto" w:fill="auto"/>
            <w:vAlign w:val="center"/>
          </w:tcPr>
          <w:p w14:paraId="7F975D93" w14:textId="77777777" w:rsidR="00C64AD9" w:rsidRPr="00DC035C" w:rsidRDefault="00C64AD9" w:rsidP="004300B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962B0">
              <w:rPr>
                <w:rFonts w:ascii="新細明體" w:eastAsia="標楷體" w:hAnsi="新細明體"/>
                <w:noProof/>
                <w:spacing w:val="-6"/>
                <w:sz w:val="20"/>
              </w:rPr>
              <w:t>- 1.48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6CEDCD15" w14:textId="77777777" w:rsidR="00C64AD9" w:rsidRPr="00DC035C" w:rsidRDefault="00C64AD9" w:rsidP="004300B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962B0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79E1820E" w14:textId="77777777" w:rsidR="00C64AD9" w:rsidRPr="00DC035C" w:rsidRDefault="00C64AD9" w:rsidP="004300B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962B0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C64AD9" w:rsidRPr="00063154" w14:paraId="232A339D" w14:textId="77777777" w:rsidTr="004300B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480" w:type="dxa"/>
            <w:shd w:val="clear" w:color="auto" w:fill="auto"/>
            <w:vAlign w:val="center"/>
          </w:tcPr>
          <w:p w14:paraId="5A8C8D0B" w14:textId="77777777" w:rsidR="00C64AD9" w:rsidRPr="00063154" w:rsidRDefault="00C64AD9" w:rsidP="004300B6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  <w:r w:rsidRPr="00063154">
              <w:rPr>
                <w:rFonts w:ascii="新細明體" w:eastAsia="標楷體" w:hAnsi="新細明體"/>
                <w:b/>
                <w:noProof/>
                <w:sz w:val="20"/>
              </w:rPr>
              <w:t>8</w:t>
            </w: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14:paraId="5D0BB9A8" w14:textId="77777777" w:rsidR="00C64AD9" w:rsidRPr="00063154" w:rsidRDefault="00C64AD9" w:rsidP="004300B6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14:paraId="25DE59FE" w14:textId="77777777" w:rsidR="00C64AD9" w:rsidRPr="00063154" w:rsidRDefault="00C64AD9" w:rsidP="004300B6">
            <w:pPr>
              <w:ind w:leftChars="100" w:left="240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063154">
              <w:rPr>
                <w:rFonts w:ascii="標楷體" w:eastAsia="標楷體" w:hAnsi="標楷體" w:hint="eastAsia"/>
                <w:b/>
                <w:noProof/>
                <w:sz w:val="20"/>
              </w:rPr>
              <w:t>其他收入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E2F37B1" w14:textId="77777777" w:rsidR="00C64AD9" w:rsidRPr="00063154" w:rsidRDefault="00C64AD9" w:rsidP="004300B6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063154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373,885,000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54787A02" w14:textId="77777777" w:rsidR="00C64AD9" w:rsidRPr="00063154" w:rsidRDefault="00C64AD9" w:rsidP="004300B6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063154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437,932,745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14:paraId="2CED9078" w14:textId="77777777" w:rsidR="00C64AD9" w:rsidRPr="00063154" w:rsidRDefault="00C64AD9" w:rsidP="004300B6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063154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2,950,000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30CC1B18" w14:textId="77777777" w:rsidR="00C64AD9" w:rsidRPr="00063154" w:rsidRDefault="00C64AD9" w:rsidP="004300B6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063154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69,525,859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213836D8" w14:textId="77777777" w:rsidR="00C64AD9" w:rsidRPr="00063154" w:rsidRDefault="00C64AD9" w:rsidP="004300B6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063154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510,408,604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049CCF1E" w14:textId="77777777" w:rsidR="00C64AD9" w:rsidRPr="00063154" w:rsidRDefault="00C64AD9" w:rsidP="004300B6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063154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437,932,745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0EC272CA" w14:textId="77777777" w:rsidR="00C64AD9" w:rsidRPr="00063154" w:rsidRDefault="00C64AD9" w:rsidP="004300B6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063154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2,950,000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54BA6E66" w14:textId="77777777" w:rsidR="00C64AD9" w:rsidRPr="00063154" w:rsidRDefault="00C64AD9" w:rsidP="004300B6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063154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69,525,859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0F2A0FAE" w14:textId="77777777" w:rsidR="00C64AD9" w:rsidRPr="00063154" w:rsidRDefault="00C64AD9" w:rsidP="004300B6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063154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510,408,604</w:t>
            </w:r>
          </w:p>
        </w:tc>
        <w:tc>
          <w:tcPr>
            <w:tcW w:w="797" w:type="dxa"/>
            <w:shd w:val="clear" w:color="auto" w:fill="auto"/>
            <w:vAlign w:val="center"/>
          </w:tcPr>
          <w:p w14:paraId="5BA84AC5" w14:textId="77777777" w:rsidR="00C64AD9" w:rsidRPr="00063154" w:rsidRDefault="00C64AD9" w:rsidP="004300B6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063154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1.58</w:t>
            </w:r>
          </w:p>
        </w:tc>
        <w:tc>
          <w:tcPr>
            <w:tcW w:w="1596" w:type="dxa"/>
            <w:shd w:val="clear" w:color="auto" w:fill="auto"/>
            <w:vAlign w:val="center"/>
          </w:tcPr>
          <w:p w14:paraId="6249491F" w14:textId="77777777" w:rsidR="00C64AD9" w:rsidRPr="00063154" w:rsidRDefault="00C64AD9" w:rsidP="004300B6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063154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136,523,604</w:t>
            </w:r>
          </w:p>
        </w:tc>
        <w:tc>
          <w:tcPr>
            <w:tcW w:w="725" w:type="dxa"/>
            <w:shd w:val="clear" w:color="auto" w:fill="auto"/>
            <w:vAlign w:val="center"/>
          </w:tcPr>
          <w:p w14:paraId="30871722" w14:textId="77777777" w:rsidR="00C64AD9" w:rsidRPr="00063154" w:rsidRDefault="00C64AD9" w:rsidP="004300B6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063154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36.51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498F4A45" w14:textId="77777777" w:rsidR="00C64AD9" w:rsidRPr="00063154" w:rsidRDefault="00C64AD9" w:rsidP="004300B6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063154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19210785" w14:textId="77777777" w:rsidR="00C64AD9" w:rsidRPr="00063154" w:rsidRDefault="00C64AD9" w:rsidP="004300B6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063154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</w:tr>
      <w:tr w:rsidR="00C64AD9" w14:paraId="43644C55" w14:textId="77777777" w:rsidTr="004300B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480" w:type="dxa"/>
            <w:shd w:val="clear" w:color="auto" w:fill="auto"/>
            <w:vAlign w:val="center"/>
          </w:tcPr>
          <w:p w14:paraId="250ACDA7" w14:textId="77777777" w:rsidR="00C64AD9" w:rsidRDefault="00C64AD9" w:rsidP="004300B6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14:paraId="2A803B50" w14:textId="77777777" w:rsidR="00C64AD9" w:rsidRDefault="00C64AD9" w:rsidP="004300B6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5962B0">
              <w:rPr>
                <w:rFonts w:ascii="新細明體" w:eastAsia="標楷體" w:hAnsi="新細明體"/>
                <w:noProof/>
                <w:sz w:val="20"/>
              </w:rPr>
              <w:t>1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14703605" w14:textId="77777777" w:rsidR="00C64AD9" w:rsidRDefault="00C64AD9" w:rsidP="004300B6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5962B0">
              <w:rPr>
                <w:rFonts w:ascii="標楷體" w:eastAsia="標楷體" w:hAnsi="標楷體" w:hint="eastAsia"/>
                <w:noProof/>
                <w:sz w:val="20"/>
              </w:rPr>
              <w:t>雜項收入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FD51C02" w14:textId="77777777" w:rsidR="00C64AD9" w:rsidRPr="00DC035C" w:rsidRDefault="00C64AD9" w:rsidP="004300B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962B0">
              <w:rPr>
                <w:rFonts w:ascii="新細明體" w:eastAsia="標楷體" w:hAnsi="新細明體"/>
                <w:noProof/>
                <w:spacing w:val="-6"/>
                <w:sz w:val="20"/>
              </w:rPr>
              <w:t>373,885,000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1DA0496D" w14:textId="77777777" w:rsidR="00C64AD9" w:rsidRPr="00DC035C" w:rsidRDefault="00C64AD9" w:rsidP="004300B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962B0">
              <w:rPr>
                <w:rFonts w:ascii="新細明體" w:eastAsia="標楷體" w:hAnsi="新細明體"/>
                <w:noProof/>
                <w:spacing w:val="-6"/>
                <w:sz w:val="20"/>
              </w:rPr>
              <w:t>437,932,745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14:paraId="292DA621" w14:textId="77777777" w:rsidR="00C64AD9" w:rsidRPr="00DC035C" w:rsidRDefault="00C64AD9" w:rsidP="004300B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962B0">
              <w:rPr>
                <w:rFonts w:ascii="新細明體" w:eastAsia="標楷體" w:hAnsi="新細明體"/>
                <w:noProof/>
                <w:spacing w:val="-6"/>
                <w:sz w:val="20"/>
              </w:rPr>
              <w:t>2,950,000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574AF70F" w14:textId="77777777" w:rsidR="00C64AD9" w:rsidRPr="00DC035C" w:rsidRDefault="00C64AD9" w:rsidP="004300B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962B0">
              <w:rPr>
                <w:rFonts w:ascii="新細明體" w:eastAsia="標楷體" w:hAnsi="新細明體"/>
                <w:noProof/>
                <w:spacing w:val="-6"/>
                <w:sz w:val="20"/>
              </w:rPr>
              <w:t>69,525,859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71F4E7B1" w14:textId="77777777" w:rsidR="00C64AD9" w:rsidRPr="00DC035C" w:rsidRDefault="00C64AD9" w:rsidP="004300B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962B0">
              <w:rPr>
                <w:rFonts w:ascii="新細明體" w:eastAsia="標楷體" w:hAnsi="新細明體"/>
                <w:noProof/>
                <w:spacing w:val="-6"/>
                <w:sz w:val="20"/>
              </w:rPr>
              <w:t>510,408,604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5B696B0F" w14:textId="77777777" w:rsidR="00C64AD9" w:rsidRPr="00DC035C" w:rsidRDefault="00C64AD9" w:rsidP="004300B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962B0">
              <w:rPr>
                <w:rFonts w:ascii="新細明體" w:eastAsia="標楷體" w:hAnsi="新細明體"/>
                <w:noProof/>
                <w:spacing w:val="-6"/>
                <w:sz w:val="20"/>
              </w:rPr>
              <w:t>437,932,745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763CFEBB" w14:textId="77777777" w:rsidR="00C64AD9" w:rsidRPr="00DC035C" w:rsidRDefault="00C64AD9" w:rsidP="004300B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962B0">
              <w:rPr>
                <w:rFonts w:ascii="新細明體" w:eastAsia="標楷體" w:hAnsi="新細明體"/>
                <w:noProof/>
                <w:spacing w:val="-6"/>
                <w:sz w:val="20"/>
              </w:rPr>
              <w:t>2,950,000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1D05356F" w14:textId="77777777" w:rsidR="00C64AD9" w:rsidRPr="00DC035C" w:rsidRDefault="00C64AD9" w:rsidP="004300B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962B0">
              <w:rPr>
                <w:rFonts w:ascii="新細明體" w:eastAsia="標楷體" w:hAnsi="新細明體"/>
                <w:noProof/>
                <w:spacing w:val="-6"/>
                <w:sz w:val="20"/>
              </w:rPr>
              <w:t>69,525,859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6BDFB392" w14:textId="77777777" w:rsidR="00C64AD9" w:rsidRPr="00DC035C" w:rsidRDefault="00C64AD9" w:rsidP="004300B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962B0">
              <w:rPr>
                <w:rFonts w:ascii="新細明體" w:eastAsia="標楷體" w:hAnsi="新細明體"/>
                <w:noProof/>
                <w:spacing w:val="-6"/>
                <w:sz w:val="20"/>
              </w:rPr>
              <w:t>510,408,604</w:t>
            </w:r>
          </w:p>
        </w:tc>
        <w:tc>
          <w:tcPr>
            <w:tcW w:w="797" w:type="dxa"/>
            <w:shd w:val="clear" w:color="auto" w:fill="auto"/>
            <w:vAlign w:val="center"/>
          </w:tcPr>
          <w:p w14:paraId="7FF8D67B" w14:textId="77777777" w:rsidR="00C64AD9" w:rsidRPr="00DC035C" w:rsidRDefault="00C64AD9" w:rsidP="004300B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962B0">
              <w:rPr>
                <w:rFonts w:ascii="新細明體" w:eastAsia="標楷體" w:hAnsi="新細明體"/>
                <w:noProof/>
                <w:spacing w:val="-6"/>
                <w:sz w:val="20"/>
              </w:rPr>
              <w:t>1.58</w:t>
            </w:r>
          </w:p>
        </w:tc>
        <w:tc>
          <w:tcPr>
            <w:tcW w:w="1596" w:type="dxa"/>
            <w:shd w:val="clear" w:color="auto" w:fill="auto"/>
            <w:vAlign w:val="center"/>
          </w:tcPr>
          <w:p w14:paraId="08492300" w14:textId="77777777" w:rsidR="00C64AD9" w:rsidRPr="00DC035C" w:rsidRDefault="00C64AD9" w:rsidP="004300B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962B0">
              <w:rPr>
                <w:rFonts w:ascii="新細明體" w:eastAsia="標楷體" w:hAnsi="新細明體"/>
                <w:noProof/>
                <w:spacing w:val="-6"/>
                <w:sz w:val="20"/>
              </w:rPr>
              <w:t>136,523,604</w:t>
            </w:r>
          </w:p>
        </w:tc>
        <w:tc>
          <w:tcPr>
            <w:tcW w:w="725" w:type="dxa"/>
            <w:shd w:val="clear" w:color="auto" w:fill="auto"/>
            <w:vAlign w:val="center"/>
          </w:tcPr>
          <w:p w14:paraId="78D06348" w14:textId="77777777" w:rsidR="00C64AD9" w:rsidRPr="00DC035C" w:rsidRDefault="00C64AD9" w:rsidP="004300B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962B0">
              <w:rPr>
                <w:rFonts w:ascii="新細明體" w:eastAsia="標楷體" w:hAnsi="新細明體"/>
                <w:noProof/>
                <w:spacing w:val="-6"/>
                <w:sz w:val="20"/>
              </w:rPr>
              <w:t>36.51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6D7DA868" w14:textId="77777777" w:rsidR="00C64AD9" w:rsidRPr="00DC035C" w:rsidRDefault="00C64AD9" w:rsidP="004300B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962B0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08B28350" w14:textId="77777777" w:rsidR="00C64AD9" w:rsidRPr="00DC035C" w:rsidRDefault="00C64AD9" w:rsidP="004300B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5962B0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</w:tbl>
    <w:p w14:paraId="79D14286" w14:textId="77777777" w:rsidR="00540A99" w:rsidRDefault="00540A99" w:rsidP="0083717B">
      <w:pPr>
        <w:ind w:right="414"/>
        <w:rPr>
          <w:rFonts w:eastAsia="標楷體"/>
          <w:sz w:val="22"/>
        </w:rPr>
      </w:pPr>
    </w:p>
    <w:sectPr w:rsidR="00540A99">
      <w:headerReference w:type="default" r:id="rId6"/>
      <w:headerReference w:type="first" r:id="rId7"/>
      <w:footerReference w:type="first" r:id="rId8"/>
      <w:pgSz w:w="23814" w:h="16840" w:orient="landscape" w:code="8"/>
      <w:pgMar w:top="1418" w:right="851" w:bottom="1418" w:left="851" w:header="851" w:footer="992" w:gutter="284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32E8B4" w14:textId="77777777" w:rsidR="00C64AD9" w:rsidRDefault="00C64AD9">
      <w:r>
        <w:separator/>
      </w:r>
    </w:p>
  </w:endnote>
  <w:endnote w:type="continuationSeparator" w:id="0">
    <w:p w14:paraId="67B2BF8C" w14:textId="77777777" w:rsidR="00C64AD9" w:rsidRDefault="00C64A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81B703" w14:textId="4B14CEFF" w:rsidR="002F25F8" w:rsidRPr="007D5B21" w:rsidRDefault="00E074E1" w:rsidP="007D5B21">
    <w:pPr>
      <w:pStyle w:val="a4"/>
      <w:jc w:val="center"/>
      <w:rPr>
        <w:rFonts w:ascii="標楷體" w:eastAsia="標楷體" w:hAnsi="標楷體"/>
        <w:sz w:val="24"/>
        <w:szCs w:val="24"/>
      </w:rPr>
    </w:pPr>
    <w:r>
      <w:rPr>
        <w:rFonts w:ascii="標楷體" w:eastAsia="標楷體" w:hAnsi="標楷體" w:hint="eastAsia"/>
        <w:sz w:val="24"/>
        <w:szCs w:val="24"/>
      </w:rPr>
      <w:t>9-1-1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F2133A" w14:textId="77777777" w:rsidR="00C64AD9" w:rsidRDefault="00C64AD9">
      <w:r>
        <w:separator/>
      </w:r>
    </w:p>
  </w:footnote>
  <w:footnote w:type="continuationSeparator" w:id="0">
    <w:p w14:paraId="4C73F3EC" w14:textId="77777777" w:rsidR="00C64AD9" w:rsidRDefault="00C64A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261043" w14:textId="77777777" w:rsidR="009805FE" w:rsidRDefault="00540A99">
    <w:pPr>
      <w:pStyle w:val="a3"/>
      <w:jc w:val="center"/>
    </w:pPr>
    <w:proofErr w:type="spellStart"/>
    <w:r>
      <w:rPr>
        <w:rFonts w:ascii="標楷體" w:eastAsia="標楷體" w:hint="eastAsia"/>
        <w:b/>
        <w:color w:val="000000"/>
        <w:spacing w:val="20"/>
        <w:sz w:val="32"/>
        <w:szCs w:val="32"/>
        <w:u w:val="single"/>
      </w:rPr>
      <w:t>RptNo</w:t>
    </w:r>
    <w:proofErr w:type="spellEnd"/>
    <w:r>
      <w:rPr>
        <w:rFonts w:ascii="標楷體" w:eastAsia="標楷體"/>
        <w:b/>
        <w:color w:val="000000"/>
        <w:spacing w:val="20"/>
        <w:sz w:val="32"/>
        <w:szCs w:val="32"/>
        <w:u w:val="single"/>
      </w:rPr>
      <w:t>、</w:t>
    </w:r>
    <w:r w:rsidR="009805FE" w:rsidRPr="00E034BD">
      <w:rPr>
        <w:rFonts w:ascii="標楷體" w:eastAsia="標楷體" w:hint="eastAsia"/>
        <w:b/>
        <w:spacing w:val="60"/>
        <w:sz w:val="32"/>
        <w:szCs w:val="32"/>
        <w:u w:val="single"/>
      </w:rPr>
      <w:t>中華民國</w:t>
    </w:r>
    <w:proofErr w:type="gramStart"/>
    <w:r w:rsidR="002F25F8" w:rsidRPr="002F25F8">
      <w:rPr>
        <w:rFonts w:ascii="標楷體" w:eastAsia="標楷體" w:hAnsi="標楷體" w:hint="eastAsia"/>
        <w:b/>
        <w:spacing w:val="60"/>
        <w:sz w:val="32"/>
        <w:szCs w:val="32"/>
        <w:u w:val="single"/>
      </w:rPr>
      <w:t>113</w:t>
    </w:r>
    <w:proofErr w:type="gramEnd"/>
    <w:r w:rsidR="009805FE" w:rsidRPr="00E034BD">
      <w:rPr>
        <w:rFonts w:ascii="標楷體" w:eastAsia="標楷體" w:hint="eastAsia"/>
        <w:b/>
        <w:spacing w:val="60"/>
        <w:sz w:val="32"/>
        <w:szCs w:val="32"/>
        <w:u w:val="single"/>
      </w:rPr>
      <w:t>年度</w:t>
    </w:r>
    <w:r w:rsidR="002F25F8" w:rsidRPr="002F25F8">
      <w:rPr>
        <w:rFonts w:ascii="標楷體" w:eastAsia="標楷體" w:hAnsi="標楷體" w:hint="eastAsia"/>
        <w:b/>
        <w:spacing w:val="60"/>
        <w:sz w:val="32"/>
        <w:szCs w:val="32"/>
        <w:u w:val="single"/>
      </w:rPr>
      <w:t>苗栗縣</w:t>
    </w:r>
    <w:r w:rsidR="009805FE" w:rsidRPr="00E034BD">
      <w:rPr>
        <w:rFonts w:ascii="標楷體" w:eastAsia="標楷體" w:hint="eastAsia"/>
        <w:b/>
        <w:spacing w:val="60"/>
        <w:sz w:val="32"/>
        <w:szCs w:val="32"/>
        <w:u w:val="single"/>
      </w:rPr>
      <w:t>總決算歲入來源別決算審定表</w:t>
    </w:r>
    <w:r w:rsidR="002F25F8" w:rsidRPr="002F25F8">
      <w:rPr>
        <w:rFonts w:ascii="標楷體" w:eastAsia="標楷體" w:hAnsi="標楷體"/>
        <w:bCs/>
        <w:spacing w:val="60"/>
        <w:sz w:val="24"/>
        <w:szCs w:val="24"/>
      </w:rPr>
      <w:t>(續)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BE3C76" w14:textId="77777777" w:rsidR="002F25F8" w:rsidRDefault="002F25F8" w:rsidP="002F25F8">
    <w:pPr>
      <w:pStyle w:val="a3"/>
      <w:jc w:val="center"/>
      <w:rPr>
        <w:rFonts w:ascii="標楷體" w:eastAsia="標楷體" w:hAnsi="標楷體"/>
        <w:b/>
        <w:color w:val="000000"/>
        <w:spacing w:val="20"/>
        <w:sz w:val="32"/>
        <w:szCs w:val="32"/>
        <w:u w:val="single"/>
      </w:rPr>
    </w:pPr>
    <w:r>
      <w:rPr>
        <w:rFonts w:ascii="標楷體" w:eastAsia="標楷體" w:hAnsi="標楷體" w:hint="eastAsia"/>
        <w:b/>
        <w:color w:val="000000"/>
        <w:spacing w:val="20"/>
        <w:sz w:val="32"/>
        <w:szCs w:val="32"/>
        <w:u w:val="single"/>
      </w:rPr>
      <w:t>玖</w:t>
    </w:r>
    <w:r>
      <w:rPr>
        <w:rFonts w:ascii="標楷體" w:eastAsia="標楷體"/>
        <w:b/>
        <w:color w:val="000000"/>
        <w:spacing w:val="20"/>
        <w:sz w:val="32"/>
        <w:szCs w:val="32"/>
        <w:u w:val="single"/>
      </w:rPr>
      <w:t>、歲入來源別決算審定總表</w:t>
    </w:r>
  </w:p>
  <w:p w14:paraId="612247AB" w14:textId="77777777" w:rsidR="009805FE" w:rsidRDefault="002F25F8">
    <w:pPr>
      <w:pStyle w:val="a3"/>
      <w:jc w:val="center"/>
      <w:rPr>
        <w:b/>
        <w:sz w:val="32"/>
      </w:rPr>
    </w:pPr>
    <w:r>
      <w:rPr>
        <w:rFonts w:ascii="標楷體" w:eastAsia="標楷體" w:hAnsi="標楷體" w:hint="eastAsia"/>
        <w:b/>
        <w:color w:val="000000"/>
        <w:spacing w:val="20"/>
        <w:sz w:val="32"/>
        <w:szCs w:val="32"/>
        <w:u w:val="single"/>
      </w:rPr>
      <w:t>一</w:t>
    </w:r>
    <w:r w:rsidR="00540A99">
      <w:rPr>
        <w:rFonts w:ascii="標楷體" w:eastAsia="標楷體"/>
        <w:b/>
        <w:color w:val="000000"/>
        <w:spacing w:val="20"/>
        <w:sz w:val="32"/>
        <w:szCs w:val="32"/>
        <w:u w:val="single"/>
      </w:rPr>
      <w:t>、</w:t>
    </w:r>
    <w:r w:rsidR="009805FE">
      <w:rPr>
        <w:rFonts w:ascii="標楷體" w:eastAsia="標楷體" w:hint="eastAsia"/>
        <w:b/>
        <w:spacing w:val="60"/>
        <w:sz w:val="32"/>
        <w:u w:val="single"/>
      </w:rPr>
      <w:t>中華民國</w:t>
    </w:r>
    <w:proofErr w:type="gramStart"/>
    <w:r w:rsidRPr="002F25F8">
      <w:rPr>
        <w:rFonts w:ascii="標楷體" w:eastAsia="標楷體" w:hAnsi="標楷體" w:hint="eastAsia"/>
        <w:b/>
        <w:spacing w:val="60"/>
        <w:sz w:val="32"/>
        <w:u w:val="single"/>
      </w:rPr>
      <w:t>113</w:t>
    </w:r>
    <w:proofErr w:type="gramEnd"/>
    <w:r w:rsidR="009805FE">
      <w:rPr>
        <w:rFonts w:ascii="標楷體" w:eastAsia="標楷體" w:hint="eastAsia"/>
        <w:b/>
        <w:spacing w:val="60"/>
        <w:sz w:val="32"/>
        <w:u w:val="single"/>
      </w:rPr>
      <w:t>年度</w:t>
    </w:r>
    <w:r w:rsidRPr="002F25F8">
      <w:rPr>
        <w:rFonts w:ascii="標楷體" w:eastAsia="標楷體" w:hAnsi="標楷體" w:hint="eastAsia"/>
        <w:b/>
        <w:spacing w:val="60"/>
        <w:sz w:val="32"/>
        <w:u w:val="single"/>
      </w:rPr>
      <w:t>苗栗縣</w:t>
    </w:r>
    <w:r w:rsidR="009805FE">
      <w:rPr>
        <w:rFonts w:ascii="標楷體" w:eastAsia="標楷體" w:hint="eastAsia"/>
        <w:b/>
        <w:spacing w:val="60"/>
        <w:sz w:val="32"/>
        <w:u w:val="single"/>
      </w:rPr>
      <w:t>總決算歲入來源別決算審定</w:t>
    </w:r>
    <w:r w:rsidR="006F4C30">
      <w:rPr>
        <w:rFonts w:ascii="標楷體" w:eastAsia="標楷體" w:hint="eastAsia"/>
        <w:b/>
        <w:spacing w:val="60"/>
        <w:sz w:val="32"/>
        <w:u w:val="single"/>
      </w:rPr>
      <w:t>總</w:t>
    </w:r>
    <w:r w:rsidR="009805FE">
      <w:rPr>
        <w:rFonts w:ascii="標楷體" w:eastAsia="標楷體" w:hint="eastAsia"/>
        <w:b/>
        <w:spacing w:val="60"/>
        <w:sz w:val="32"/>
        <w:u w:val="single"/>
      </w:rPr>
      <w:t>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attachedTemplate r:id="rId1"/>
  <w:mailMerge>
    <w:mainDocumentType w:val="catalog"/>
    <w:dataType w:val="textFile"/>
    <w:activeRecord w:val="-1"/>
    <w:odso/>
  </w:mailMerge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4AD9"/>
    <w:rsid w:val="0004623B"/>
    <w:rsid w:val="00101AB3"/>
    <w:rsid w:val="001D7125"/>
    <w:rsid w:val="002F25F8"/>
    <w:rsid w:val="00370633"/>
    <w:rsid w:val="00463DA5"/>
    <w:rsid w:val="00511EB6"/>
    <w:rsid w:val="00525367"/>
    <w:rsid w:val="00540A99"/>
    <w:rsid w:val="005503C0"/>
    <w:rsid w:val="006F4C30"/>
    <w:rsid w:val="007D5B21"/>
    <w:rsid w:val="0083717B"/>
    <w:rsid w:val="00851625"/>
    <w:rsid w:val="0096409C"/>
    <w:rsid w:val="009805FE"/>
    <w:rsid w:val="00AB03D5"/>
    <w:rsid w:val="00B83C7F"/>
    <w:rsid w:val="00C52404"/>
    <w:rsid w:val="00C64AD9"/>
    <w:rsid w:val="00CE054C"/>
    <w:rsid w:val="00CE4379"/>
    <w:rsid w:val="00DB4570"/>
    <w:rsid w:val="00DC035C"/>
    <w:rsid w:val="00E034BD"/>
    <w:rsid w:val="00E074E1"/>
    <w:rsid w:val="00E1394B"/>
    <w:rsid w:val="00EF0671"/>
    <w:rsid w:val="00FB04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263B1340"/>
  <w15:chartTrackingRefBased/>
  <w15:docId w15:val="{6E67561D-B716-4192-B692-EA284D9A2C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xkXLFTZ2eM&#27506;&#20837;&#20358;&#28304;&#21029;&#27770;&#31639;&#23529;&#23450;&#34920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xkXLFTZ2eM歲入來源別決算審定表.dot</Template>
  <TotalTime>1</TotalTime>
  <Pages>1</Pages>
  <Words>687</Words>
  <Characters>3062</Characters>
  <Application>Microsoft Office Word</Application>
  <DocSecurity>0</DocSecurity>
  <Lines>25</Lines>
  <Paragraphs>7</Paragraphs>
  <ScaleCrop>false</ScaleCrop>
  <Company>N.A.O.</Company>
  <LinksUpToDate>false</LinksUpToDate>
  <CharactersWithSpaces>3742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三十、中華民國fyy年度中央政府總決算歲出機關別決算審定表Continue</dc:title>
  <dc:subject/>
  <dc:creator>王玉華</dc:creator>
  <cp:keywords/>
  <cp:lastModifiedBy>張美齡</cp:lastModifiedBy>
  <cp:revision>6</cp:revision>
  <dcterms:created xsi:type="dcterms:W3CDTF">2025-05-22T08:36:00Z</dcterms:created>
  <dcterms:modified xsi:type="dcterms:W3CDTF">2025-06-18T01:23:00Z</dcterms:modified>
</cp:coreProperties>
</file>