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41EF" w14:textId="77777777" w:rsidR="00706FC3" w:rsidRDefault="00706FC3" w:rsidP="00F86194">
      <w:pPr>
        <w:pStyle w:val="a3"/>
        <w:spacing w:line="320" w:lineRule="exact"/>
        <w:ind w:rightChars="117" w:right="281" w:firstLine="480"/>
        <w:rPr>
          <w:rFonts w:hAnsi="標楷體"/>
        </w:rPr>
      </w:pPr>
    </w:p>
    <w:p w14:paraId="38557692" w14:textId="77777777" w:rsidR="00F86194" w:rsidRDefault="00F86194" w:rsidP="00191D28">
      <w:pPr>
        <w:pStyle w:val="a3"/>
        <w:spacing w:line="320" w:lineRule="exact"/>
        <w:ind w:rightChars="0" w:right="-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7"/>
        <w:gridCol w:w="1200"/>
        <w:gridCol w:w="1200"/>
        <w:gridCol w:w="1200"/>
        <w:gridCol w:w="1200"/>
        <w:gridCol w:w="1199"/>
        <w:gridCol w:w="1199"/>
        <w:gridCol w:w="1199"/>
        <w:gridCol w:w="1199"/>
        <w:gridCol w:w="1199"/>
        <w:gridCol w:w="1199"/>
        <w:gridCol w:w="1301"/>
        <w:gridCol w:w="1259"/>
        <w:gridCol w:w="1191"/>
        <w:gridCol w:w="936"/>
        <w:gridCol w:w="1135"/>
        <w:gridCol w:w="1038"/>
        <w:gridCol w:w="1131"/>
      </w:tblGrid>
      <w:tr w:rsidR="00706FC3" w:rsidRPr="00A865D5" w14:paraId="17FF1010" w14:textId="77777777" w:rsidTr="00D84911">
        <w:trPr>
          <w:cantSplit/>
          <w:trHeight w:hRule="exact" w:val="680"/>
        </w:trPr>
        <w:tc>
          <w:tcPr>
            <w:tcW w:w="30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1B2858C" w14:textId="77777777" w:rsidR="00706FC3" w:rsidRPr="00A865D5" w:rsidRDefault="00706FC3" w:rsidP="009E10A7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8BA22C6" w14:textId="77777777" w:rsidR="00706FC3" w:rsidRPr="00A865D5" w:rsidRDefault="00706FC3" w:rsidP="00706FC3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17D4FABF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0A42BC1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152F7810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8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1DB555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3C26E92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農業處主管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3518B812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105A6D00" w14:textId="77777777" w:rsidR="00706FC3" w:rsidRPr="00A650C1" w:rsidRDefault="00706FC3" w:rsidP="00706FC3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稅務局主管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78144009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3BE98B76" w14:textId="77777777" w:rsidR="00706FC3" w:rsidRPr="00A650C1" w:rsidRDefault="00706FC3" w:rsidP="00706FC3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099800D1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14:paraId="41F8DFEB" w14:textId="77777777" w:rsid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</w:t>
            </w:r>
          </w:p>
          <w:p w14:paraId="27640853" w14:textId="766CAB69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主管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0757B616" w14:textId="77777777" w:rsid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文化觀光局</w:t>
            </w:r>
          </w:p>
          <w:p w14:paraId="43A02D0C" w14:textId="03B30F1E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主管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ECF77A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原住民族事務中心主管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14:paraId="07DF0686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1209F842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14:paraId="2385AA96" w14:textId="77777777" w:rsidR="00706FC3" w:rsidRPr="00A650C1" w:rsidRDefault="00706FC3" w:rsidP="00706FC3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9EDEF38" w14:textId="77777777" w:rsidR="00706FC3" w:rsidRPr="00A650C1" w:rsidRDefault="00706FC3" w:rsidP="00706FC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650C1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</w:tr>
      <w:tr w:rsidR="00706FC3" w:rsidRPr="000A4041" w14:paraId="4E8AF32C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2F17EBB0" w14:textId="77777777" w:rsidR="00706FC3" w:rsidRPr="000A4041" w:rsidRDefault="00706FC3" w:rsidP="00706FC3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A404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3B9896B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223,840,750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FD9967A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17,131,857,730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96EA089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193,917,469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41175EB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18,448,885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CE5A384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69,115,786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0BEF56A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378,565,319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8D9C416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210,948,900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544855D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1,993,769,809</w:t>
            </w:r>
          </w:p>
        </w:tc>
        <w:tc>
          <w:tcPr>
            <w:tcW w:w="282" w:type="pct"/>
            <w:vAlign w:val="center"/>
          </w:tcPr>
          <w:p w14:paraId="40BD26EA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885,078,700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38AA897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1,808,693,632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9726A91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178,699,230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656F21FA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314,864,768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37763D6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193,076,527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463DF7C9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748,447,987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257BB5A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24,349,325,492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ABB43AA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5,968,191,062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D1F8DAD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30,317,516,554</w:t>
            </w:r>
          </w:p>
        </w:tc>
      </w:tr>
      <w:tr w:rsidR="00706FC3" w:rsidRPr="000A4041" w14:paraId="2799CC46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439FCA35" w14:textId="77777777" w:rsidR="00706FC3" w:rsidRPr="000A4041" w:rsidRDefault="00706FC3" w:rsidP="00706FC3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A404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41D2A52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217,572,594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DED682D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15,253,444,876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7C25EC4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193,917,469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6BA4591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18,423,885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30BA6A4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68,812,786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104A8AF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371,748,621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AC829DF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207,758,965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BFB4A39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1,925,737,142</w:t>
            </w:r>
          </w:p>
        </w:tc>
        <w:tc>
          <w:tcPr>
            <w:tcW w:w="282" w:type="pct"/>
            <w:vAlign w:val="center"/>
          </w:tcPr>
          <w:p w14:paraId="125B2A14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825,318,362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E69EBAD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1,771,795,659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0831E58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107,736,782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12FEF48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275,553,595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6FB8AC7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174,791,426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6B07C42A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726,173,496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3FD713A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22,138,785,658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CED7C2F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728,874,104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DC2072B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22,867,659,762</w:t>
            </w:r>
          </w:p>
        </w:tc>
      </w:tr>
      <w:tr w:rsidR="00706FC3" w:rsidRPr="000751B1" w14:paraId="2A80F4F2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523E5020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9E10A7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szCs w:val="20"/>
                <w:fitText w:val="900" w:id="-706475008"/>
              </w:rPr>
              <w:t>人事</w:t>
            </w:r>
            <w:r w:rsidRPr="009E10A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B94CC6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143,411,768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672005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640,413,595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E8374D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180,970,458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4269CF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4,588,672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860C4E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26,770,737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36F114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314,739,941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6F6F3E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165,399,005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AF81C0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1,759,912,300</w:t>
            </w:r>
          </w:p>
        </w:tc>
        <w:tc>
          <w:tcPr>
            <w:tcW w:w="282" w:type="pct"/>
            <w:vAlign w:val="center"/>
          </w:tcPr>
          <w:p w14:paraId="0B58A92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715,155,493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35D871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446,704,231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61391D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51,671,707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7CE7F7C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57,951,181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7FD692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23,798,322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6FB6C97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474,189,559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25CAA9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5,005,676,969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808FEC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4,059,618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23F52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5,009,736,587</w:t>
            </w:r>
          </w:p>
        </w:tc>
      </w:tr>
      <w:tr w:rsidR="00706FC3" w:rsidRPr="000751B1" w14:paraId="7B3F2EBF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3041B398" w14:textId="77777777" w:rsidR="00706FC3" w:rsidRPr="000751B1" w:rsidRDefault="00706FC3" w:rsidP="00020792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9E10A7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szCs w:val="20"/>
                <w:fitText w:val="900" w:id="-706475008"/>
              </w:rPr>
              <w:t>業務</w:t>
            </w:r>
            <w:r w:rsidRPr="009E10A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393933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73,522,326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F83FD1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434,434,383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590960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12,841,011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6D9238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13,823,213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334AB8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38,720,671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6A4A6A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45,960,680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599CA8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42,210,843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7FC6F6C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147,497,066</w:t>
            </w:r>
          </w:p>
        </w:tc>
        <w:tc>
          <w:tcPr>
            <w:tcW w:w="282" w:type="pct"/>
            <w:vAlign w:val="center"/>
          </w:tcPr>
          <w:p w14:paraId="7A4B40CC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99,020,441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401C5A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181,101,678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3084EB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48,983,748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0C195E8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120,060,393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DA0B8A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21,063,964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69D9A50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D9DEC9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1,279,240,417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E8B3DC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491,715,634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ECD764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1,770,956,051</w:t>
            </w:r>
          </w:p>
        </w:tc>
      </w:tr>
      <w:tr w:rsidR="00706FC3" w:rsidRPr="000751B1" w14:paraId="3019E722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41F154FD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9E10A7">
              <w:rPr>
                <w:rFonts w:ascii="標楷體" w:eastAsia="標楷體" w:hAnsi="標楷體" w:hint="eastAsia"/>
                <w:noProof/>
                <w:spacing w:val="16"/>
                <w:kern w:val="0"/>
                <w:sz w:val="20"/>
                <w:szCs w:val="20"/>
                <w:fitText w:val="900" w:id="-706475008"/>
              </w:rPr>
              <w:t>獎補助</w:t>
            </w:r>
            <w:r w:rsidRPr="009E10A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25654A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638,500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4F9CC2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13,562,187,313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E1AC7D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106,000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470853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BB3D5E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3,321,378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D2255A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11,048,000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93D24B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149,117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9B63EC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18,327,776</w:t>
            </w:r>
          </w:p>
        </w:tc>
        <w:tc>
          <w:tcPr>
            <w:tcW w:w="282" w:type="pct"/>
            <w:vAlign w:val="center"/>
          </w:tcPr>
          <w:p w14:paraId="7F91FD0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11,142,428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EA5C97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1,143,989,750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92FC4A8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7,081,327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89851B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97,542,021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684073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129,929,140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3216919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251,983,937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6DD27C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15,237,458,687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D4CAF4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233,098,852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1EDEFE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15,470,557,539</w:t>
            </w:r>
          </w:p>
        </w:tc>
      </w:tr>
      <w:tr w:rsidR="00706FC3" w:rsidRPr="000751B1" w14:paraId="32DB2712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6CC4D83E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9E10A7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szCs w:val="20"/>
                <w:fitText w:val="900" w:id="-706475008"/>
              </w:rPr>
              <w:t>債務</w:t>
            </w:r>
            <w:r w:rsidRPr="009E10A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6A8BB0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21B189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616,409,585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48A282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334145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FFD778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9DFE7D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DCDDC8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D90F9B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vAlign w:val="center"/>
          </w:tcPr>
          <w:p w14:paraId="3DC975F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4BF687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E1747A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E24313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D813F0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025C024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1ECF441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616,409,585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074F7D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2549B6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616,409,585</w:t>
            </w:r>
          </w:p>
        </w:tc>
      </w:tr>
      <w:tr w:rsidR="00706FC3" w:rsidRPr="000A4041" w14:paraId="46165C66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1C76B73B" w14:textId="77777777" w:rsidR="00706FC3" w:rsidRPr="000A4041" w:rsidRDefault="00706FC3" w:rsidP="00706FC3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A404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160162C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6,268,156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E3F5141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1,878,412,854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E1CF817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8665D27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25,000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A106FFF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303,000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3A5406A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6,816,698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5A4CD84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3,189,935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E6D24D5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68,032,667</w:t>
            </w:r>
          </w:p>
        </w:tc>
        <w:tc>
          <w:tcPr>
            <w:tcW w:w="282" w:type="pct"/>
            <w:vAlign w:val="center"/>
          </w:tcPr>
          <w:p w14:paraId="4C2ADE2A" w14:textId="77777777" w:rsidR="00706FC3" w:rsidRPr="000A4041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A4041">
              <w:rPr>
                <w:rFonts w:ascii="新細明體" w:hAnsi="新細明體"/>
                <w:b/>
                <w:noProof/>
                <w:sz w:val="20"/>
              </w:rPr>
              <w:t>59,760,338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399C27B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36,897,973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CC6BEA0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70,962,448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F8BE713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39,311,173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52CB3C5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18,285,101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5EF96DAC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22,274,491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1F148E9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2,210,539,834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086DBED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5,239,316,958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0AFDF4E" w14:textId="77777777" w:rsidR="00706FC3" w:rsidRPr="003751D8" w:rsidRDefault="00706FC3" w:rsidP="00706FC3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3751D8">
              <w:rPr>
                <w:rFonts w:ascii="新細明體" w:hAnsi="新細明體"/>
                <w:b/>
                <w:noProof/>
                <w:sz w:val="20"/>
              </w:rPr>
              <w:t>7,449,856,792</w:t>
            </w:r>
          </w:p>
        </w:tc>
      </w:tr>
      <w:tr w:rsidR="00706FC3" w:rsidRPr="000751B1" w14:paraId="4F3382DD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62E37D35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9E10A7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szCs w:val="20"/>
                <w:fitText w:val="900" w:id="-706475008"/>
              </w:rPr>
              <w:t>人事</w:t>
            </w:r>
            <w:r w:rsidRPr="009E10A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C47576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7F0317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4A6FE3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5738F9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D57BD18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9FDE82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CC0275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2B2022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vAlign w:val="center"/>
          </w:tcPr>
          <w:p w14:paraId="5209924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43E385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203329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7FB7FF4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0C82FF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2AE4D7F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83F0D2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5E78D5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F273BF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FC3" w:rsidRPr="000751B1" w14:paraId="39EE5D5C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06302AEF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9E10A7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szCs w:val="20"/>
                <w:fitText w:val="900" w:id="-706475008"/>
              </w:rPr>
              <w:t>業務</w:t>
            </w:r>
            <w:r w:rsidRPr="009E10A7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0EBD3B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225D27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4,991,944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00922C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98762F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9EB71B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87591B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16390A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3B0ACC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vAlign w:val="center"/>
          </w:tcPr>
          <w:p w14:paraId="4BE1604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036712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39FF9A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B3A3C2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6,814,932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421DFD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3294D568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12CBC74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11,806,876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EA7E59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24,657,027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A200861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36,463,903</w:t>
            </w:r>
          </w:p>
        </w:tc>
      </w:tr>
      <w:tr w:rsidR="00706FC3" w:rsidRPr="000751B1" w14:paraId="69048711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08807076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9E10A7">
              <w:rPr>
                <w:rFonts w:ascii="標楷體" w:eastAsia="標楷體" w:hAnsi="標楷體" w:hint="eastAsia"/>
                <w:noProof/>
                <w:w w:val="90"/>
                <w:kern w:val="0"/>
                <w:sz w:val="20"/>
                <w:szCs w:val="20"/>
                <w:fitText w:val="900" w:id="-706475008"/>
              </w:rPr>
              <w:t>設備及投資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26710C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6,268,156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6FB2E5C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1,177,754,648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D2E3C4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1CAC31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25,000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AAA05D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303,000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7AFF34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6,816,698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415F9A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3,189,935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A16B72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68,032,667</w:t>
            </w:r>
          </w:p>
        </w:tc>
        <w:tc>
          <w:tcPr>
            <w:tcW w:w="282" w:type="pct"/>
            <w:vAlign w:val="center"/>
          </w:tcPr>
          <w:p w14:paraId="147E5F2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59,760,338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F15A6F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31,956,733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CB37AB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12,768,039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C76C92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11,842,913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40F590C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12,712,311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6BD7FB92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12,419,982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7DB048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1,403,850,420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84A807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3,835,101,769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2E6C7B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5,238,952,189</w:t>
            </w:r>
          </w:p>
        </w:tc>
      </w:tr>
      <w:tr w:rsidR="00706FC3" w:rsidRPr="000751B1" w14:paraId="0F847E14" w14:textId="77777777" w:rsidTr="00D8491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0" w:type="pct"/>
            <w:shd w:val="clear" w:color="auto" w:fill="auto"/>
            <w:vAlign w:val="center"/>
          </w:tcPr>
          <w:p w14:paraId="6DBE95F4" w14:textId="77777777" w:rsidR="00706FC3" w:rsidRPr="000751B1" w:rsidRDefault="00706FC3" w:rsidP="00020792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127716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9E10A7">
              <w:rPr>
                <w:rFonts w:ascii="標楷體" w:eastAsia="標楷體" w:hAnsi="標楷體" w:hint="eastAsia"/>
                <w:noProof/>
                <w:spacing w:val="16"/>
                <w:kern w:val="0"/>
                <w:sz w:val="20"/>
                <w:szCs w:val="20"/>
                <w:fitText w:val="900" w:id="-706475008"/>
              </w:rPr>
              <w:t>獎補助</w:t>
            </w:r>
            <w:r w:rsidRPr="009E10A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900" w:id="-706475008"/>
              </w:rPr>
              <w:t>費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38B985E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D61292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695,666,262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375E483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CCC59C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69CAED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3ED1507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94C5EA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1D6D2A0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vAlign w:val="center"/>
          </w:tcPr>
          <w:p w14:paraId="395B2E4D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A0C0235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4,941,240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9BD9AF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58,194,409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9EF15B4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20,653,328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4206CAA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5,572,790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0AF57A2C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9,854,509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65C973F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794,882,538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922F446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1,379,558,162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D01F799" w14:textId="77777777" w:rsidR="00706FC3" w:rsidRPr="001B5022" w:rsidRDefault="00706FC3" w:rsidP="00706FC3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27716">
              <w:rPr>
                <w:rFonts w:ascii="新細明體" w:hAnsi="新細明體"/>
                <w:noProof/>
                <w:sz w:val="20"/>
              </w:rPr>
              <w:t>2,174,440,700</w:t>
            </w:r>
          </w:p>
        </w:tc>
      </w:tr>
    </w:tbl>
    <w:p w14:paraId="68E58268" w14:textId="77777777" w:rsidR="00C57ABD" w:rsidRPr="00020792" w:rsidRDefault="00C57ABD" w:rsidP="00191D28">
      <w:pPr>
        <w:pStyle w:val="a3"/>
        <w:spacing w:line="320" w:lineRule="exact"/>
        <w:ind w:rightChars="117" w:right="281" w:firstLine="480"/>
        <w:rPr>
          <w:rFonts w:hAnsi="標楷體"/>
        </w:rPr>
      </w:pPr>
    </w:p>
    <w:sectPr w:rsidR="00C57ABD" w:rsidRPr="00020792" w:rsidSect="00A032FC">
      <w:headerReference w:type="default" r:id="rId7"/>
      <w:headerReference w:type="first" r:id="rId8"/>
      <w:footerReference w:type="first" r:id="rId9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DBB4" w14:textId="77777777" w:rsidR="00191D28" w:rsidRDefault="00191D28" w:rsidP="009E17D4">
      <w:r>
        <w:separator/>
      </w:r>
    </w:p>
  </w:endnote>
  <w:endnote w:type="continuationSeparator" w:id="0">
    <w:p w14:paraId="68382A46" w14:textId="77777777" w:rsidR="00191D28" w:rsidRDefault="00191D28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A9801" w14:textId="354776DA" w:rsidR="009E10A7" w:rsidRPr="009E10A7" w:rsidRDefault="00C867F4" w:rsidP="009E10A7">
    <w:pPr>
      <w:pStyle w:val="a6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  <w:sz w:val="24"/>
        <w:szCs w:val="24"/>
      </w:rPr>
      <w:t>8-1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8B203" w14:textId="77777777" w:rsidR="00191D28" w:rsidRDefault="00191D28" w:rsidP="009E17D4">
      <w:r>
        <w:separator/>
      </w:r>
    </w:p>
  </w:footnote>
  <w:footnote w:type="continuationSeparator" w:id="0">
    <w:p w14:paraId="3F0B7178" w14:textId="77777777" w:rsidR="00191D28" w:rsidRDefault="00191D28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256E" w14:textId="77777777" w:rsidR="00191D28" w:rsidRPr="00E122CC" w:rsidRDefault="00191D28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 w:rsidRPr="008C4124">
      <w:rPr>
        <w:rFonts w:hAnsi="標楷體" w:hint="eastAsia"/>
        <w:b/>
        <w:color w:val="000000"/>
        <w:spacing w:val="20"/>
        <w:sz w:val="32"/>
        <w:szCs w:val="32"/>
        <w:u w:val="single"/>
      </w:rPr>
      <w:t>拾壹</w:t>
    </w:r>
    <w:r>
      <w:rPr>
        <w:b/>
        <w:color w:val="000000"/>
        <w:spacing w:val="20"/>
        <w:sz w:val="32"/>
        <w:szCs w:val="32"/>
        <w:u w:val="single"/>
      </w:rPr>
      <w:t>、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Pr="008C4124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8C4124">
      <w:rPr>
        <w:rFonts w:hAnsi="標楷體"/>
        <w:b/>
        <w:spacing w:val="60"/>
        <w:w w:val="100"/>
        <w:sz w:val="32"/>
        <w:szCs w:val="32"/>
        <w:u w:val="single"/>
      </w:rPr>
      <w:t>苗栗縣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Pr="00A032FC">
      <w:rPr>
        <w:rFonts w:hAnsi="標楷體" w:hint="eastAsia"/>
        <w:b/>
        <w:sz w:val="24"/>
        <w:szCs w:val="24"/>
      </w:rPr>
      <w:t>(續</w:t>
    </w:r>
    <w:r w:rsidRPr="00A032FC">
      <w:rPr>
        <w:rFonts w:hAnsi="標楷體"/>
        <w:b/>
        <w:sz w:val="24"/>
        <w:szCs w:val="24"/>
      </w:rPr>
      <w:t>)</w:t>
    </w:r>
  </w:p>
  <w:p w14:paraId="4FAF987E" w14:textId="77777777" w:rsidR="00191D28" w:rsidRPr="00A032FC" w:rsidRDefault="00191D28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45C67" w14:textId="77777777" w:rsidR="00191D28" w:rsidRPr="007C6F04" w:rsidRDefault="00191D28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C4124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8C4124">
      <w:rPr>
        <w:rFonts w:ascii="標楷體" w:eastAsia="標楷體" w:hAnsi="標楷體"/>
        <w:b/>
        <w:spacing w:val="60"/>
        <w:sz w:val="32"/>
        <w:szCs w:val="32"/>
        <w:u w:val="single"/>
      </w:rPr>
      <w:t>苗栗縣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194"/>
    <w:rsid w:val="00020792"/>
    <w:rsid w:val="00030A60"/>
    <w:rsid w:val="000751B1"/>
    <w:rsid w:val="000829BA"/>
    <w:rsid w:val="00191D28"/>
    <w:rsid w:val="001B5022"/>
    <w:rsid w:val="001D72A9"/>
    <w:rsid w:val="002865ED"/>
    <w:rsid w:val="00335A84"/>
    <w:rsid w:val="003A09D3"/>
    <w:rsid w:val="004120E8"/>
    <w:rsid w:val="004412ED"/>
    <w:rsid w:val="004733C9"/>
    <w:rsid w:val="00525DF8"/>
    <w:rsid w:val="00540446"/>
    <w:rsid w:val="005A74A2"/>
    <w:rsid w:val="0060537D"/>
    <w:rsid w:val="00706FC3"/>
    <w:rsid w:val="007B08FF"/>
    <w:rsid w:val="007C65B0"/>
    <w:rsid w:val="007C6F04"/>
    <w:rsid w:val="00844078"/>
    <w:rsid w:val="008954F6"/>
    <w:rsid w:val="008B5364"/>
    <w:rsid w:val="008C4124"/>
    <w:rsid w:val="008D5355"/>
    <w:rsid w:val="008F26EA"/>
    <w:rsid w:val="0094069A"/>
    <w:rsid w:val="009A0C4B"/>
    <w:rsid w:val="009A2FFB"/>
    <w:rsid w:val="009D105B"/>
    <w:rsid w:val="009E10A7"/>
    <w:rsid w:val="009E17D4"/>
    <w:rsid w:val="00A032FC"/>
    <w:rsid w:val="00A35EAF"/>
    <w:rsid w:val="00A650C1"/>
    <w:rsid w:val="00A865D5"/>
    <w:rsid w:val="00AA186A"/>
    <w:rsid w:val="00B12FAD"/>
    <w:rsid w:val="00B26CE0"/>
    <w:rsid w:val="00BC18E5"/>
    <w:rsid w:val="00C34B64"/>
    <w:rsid w:val="00C57ABD"/>
    <w:rsid w:val="00C73DB7"/>
    <w:rsid w:val="00C867F4"/>
    <w:rsid w:val="00D479AB"/>
    <w:rsid w:val="00D84911"/>
    <w:rsid w:val="00DD2192"/>
    <w:rsid w:val="00DD78AC"/>
    <w:rsid w:val="00DF5FFF"/>
    <w:rsid w:val="00E122CC"/>
    <w:rsid w:val="00F15DCD"/>
    <w:rsid w:val="00F86194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9ED22CF"/>
  <w15:chartTrackingRefBased/>
  <w15:docId w15:val="{C44B4544-B33A-418C-802E-945D986B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91D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91D2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71Fd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35419-F28D-4F88-926A-FF6D2340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u71Fd各主管機關歲出用途別科目決算審定數綜計表.dot</Template>
  <TotalTime>43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陳巧樺</dc:creator>
  <cp:keywords/>
  <cp:lastModifiedBy>張美齡</cp:lastModifiedBy>
  <cp:revision>10</cp:revision>
  <cp:lastPrinted>2025-05-28T08:15:00Z</cp:lastPrinted>
  <dcterms:created xsi:type="dcterms:W3CDTF">2025-05-28T08:01:00Z</dcterms:created>
  <dcterms:modified xsi:type="dcterms:W3CDTF">2025-06-18T01:17:00Z</dcterms:modified>
</cp:coreProperties>
</file>