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148"/>
        <w:gridCol w:w="188"/>
        <w:gridCol w:w="2218"/>
        <w:gridCol w:w="188"/>
        <w:gridCol w:w="2218"/>
        <w:gridCol w:w="2405"/>
        <w:gridCol w:w="2405"/>
        <w:gridCol w:w="2405"/>
        <w:gridCol w:w="2405"/>
        <w:gridCol w:w="2405"/>
        <w:gridCol w:w="2405"/>
      </w:tblGrid>
      <w:tr w:rsidR="00E32986" w14:paraId="12366392" w14:textId="77777777" w:rsidTr="00E32986">
        <w:tc>
          <w:tcPr>
            <w:tcW w:w="10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8A4CCE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35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2B157E5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5DCF6" w14:textId="77777777" w:rsidR="00E32986" w:rsidRDefault="00E32986" w:rsidP="006E6D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627A8B14" w14:textId="77777777" w:rsidR="00E32986" w:rsidRPr="005C62A3" w:rsidRDefault="00E32986" w:rsidP="006E6DB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2986" w14:paraId="24DA368F" w14:textId="77777777" w:rsidTr="00E32986">
        <w:tc>
          <w:tcPr>
            <w:tcW w:w="100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B96A1B1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35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CC5F258" w14:textId="77777777" w:rsidR="00E32986" w:rsidRPr="001D79E3" w:rsidRDefault="00E32986" w:rsidP="006E6DB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EFB28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/>
            <w:tcBorders>
              <w:left w:val="nil"/>
            </w:tcBorders>
            <w:vAlign w:val="center"/>
          </w:tcPr>
          <w:p w14:paraId="6B25D145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2986" w14:paraId="0A4E2A36" w14:textId="77777777" w:rsidTr="003C6906">
        <w:tc>
          <w:tcPr>
            <w:tcW w:w="592" w:type="pct"/>
            <w:gridSpan w:val="2"/>
            <w:tcBorders>
              <w:tl2br w:val="single" w:sz="4" w:space="0" w:color="auto"/>
            </w:tcBorders>
            <w:vAlign w:val="center"/>
          </w:tcPr>
          <w:p w14:paraId="626BDFF1" w14:textId="77777777" w:rsidR="00E32986" w:rsidRDefault="001C7020" w:rsidP="00E3298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主管</w:t>
            </w:r>
            <w:r w:rsidR="00E32986"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5F7B1224" w14:textId="77777777" w:rsidR="00E32986" w:rsidRDefault="00E32986" w:rsidP="00E3298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51" w:type="pct"/>
            <w:gridSpan w:val="2"/>
            <w:vAlign w:val="center"/>
          </w:tcPr>
          <w:p w14:paraId="0F73D702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551" w:type="pct"/>
            <w:gridSpan w:val="2"/>
            <w:vAlign w:val="center"/>
          </w:tcPr>
          <w:p w14:paraId="6A0C18BA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551" w:type="pct"/>
            <w:vAlign w:val="center"/>
          </w:tcPr>
          <w:p w14:paraId="6D1D8FD4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551" w:type="pct"/>
            <w:vAlign w:val="center"/>
          </w:tcPr>
          <w:p w14:paraId="2223A650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551" w:type="pct"/>
            <w:vAlign w:val="center"/>
          </w:tcPr>
          <w:p w14:paraId="4CB00CED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551" w:type="pct"/>
            <w:vAlign w:val="center"/>
          </w:tcPr>
          <w:p w14:paraId="18ECACFA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551" w:type="pct"/>
            <w:vAlign w:val="center"/>
          </w:tcPr>
          <w:p w14:paraId="4AB4B43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551" w:type="pct"/>
            <w:vAlign w:val="center"/>
          </w:tcPr>
          <w:p w14:paraId="11732B3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</w:tr>
      <w:tr w:rsidR="00821511" w:rsidRPr="0057594F" w14:paraId="21AFB75A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3B620CC" w14:textId="77777777" w:rsidR="00821511" w:rsidRPr="0057594F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7594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152161" w14:textId="1D1B8DC9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223,840,750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E560A" w14:textId="38F9AB4B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20,854,137,888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78245" w14:textId="2B7AD06A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193,917,469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533B" w14:textId="3561BBAC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18,448,885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EC0D3" w14:textId="47A3EC3B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69,231,386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80F95" w14:textId="05AA36FD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378,565,319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6A920E" w14:textId="6688940C" w:rsidR="00821511" w:rsidRPr="0057594F" w:rsidRDefault="00821511" w:rsidP="00821511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256,071,728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721580" w14:textId="625F1186" w:rsidR="00821511" w:rsidRPr="00B73CAC" w:rsidRDefault="00821511" w:rsidP="00F44B20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44B20">
              <w:rPr>
                <w:rFonts w:ascii="新細明體" w:hAnsi="新細明體"/>
                <w:b/>
                <w:noProof/>
                <w:sz w:val="20"/>
              </w:rPr>
              <w:t>2,849,490,573</w:t>
            </w:r>
          </w:p>
        </w:tc>
      </w:tr>
      <w:tr w:rsidR="00821511" w14:paraId="4A9758AB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D19C817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行政支出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1E16BD" w14:textId="6364C05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B1837" w14:textId="692B7E3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481,047,950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CE1BB" w14:textId="21CAA1C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C7E0E" w14:textId="33266F5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C9EA0" w14:textId="51CE84F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E3B2A" w14:textId="03D7FEC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808856" w14:textId="52A30A0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5FB090F" w14:textId="76ECB458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091E21BB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B317841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立法支出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DF312D" w14:textId="558EBA3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223,840,750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E63D7" w14:textId="145794F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8F670" w14:textId="70BBE83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2FD88" w14:textId="61EC9F4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511E3" w14:textId="32BB338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C163F" w14:textId="52D5D17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4E2E21" w14:textId="027B3F9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74C6727" w14:textId="42A5370B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6A9F67EF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400BF40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民政支出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B5DC8F" w14:textId="3AC2225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B196A" w14:textId="7F395B1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401,806,664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ACB94" w14:textId="10BE15D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193,917,469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0BEF6" w14:textId="26B1C4F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C72B" w14:textId="2268015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7BABA" w14:textId="5D347B2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378,565,319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034005" w14:textId="05A174D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8BBE079" w14:textId="6C143B9F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4F510629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0631DD6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警政支出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7C3E55" w14:textId="654AC09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0276F" w14:textId="6572269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5AC68" w14:textId="2CD0374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3FEE1" w14:textId="5F09FF4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5C332" w14:textId="20716FA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E3D9D" w14:textId="1AF5CFA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0E91D0" w14:textId="25020F7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0FCDA57" w14:textId="3A6AC81F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/>
                <w:noProof/>
                <w:sz w:val="20"/>
              </w:rPr>
              <w:t>2,849,490,573</w:t>
            </w:r>
          </w:p>
        </w:tc>
      </w:tr>
      <w:tr w:rsidR="00821511" w14:paraId="24150C44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2662277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財務支出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52BAF" w14:textId="425F5D9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9CD8A" w14:textId="1508729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46,526,702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EEF5D" w14:textId="1238A78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1A086" w14:textId="046D98E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7F113" w14:textId="79F0CF0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28D1" w14:textId="6699157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229545" w14:textId="68C6A8B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256,071,728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8C54C82" w14:textId="7609B380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68FA42C7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6845BE7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教育支出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68689" w14:textId="3AF4FC6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3F28A" w14:textId="33DAE44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9,208,201,302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C5786" w14:textId="380848A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67CC7" w14:textId="029EE27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DAFA" w14:textId="02C1C46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665E2" w14:textId="29105D2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F90BB" w14:textId="412F037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05A012B4" w14:textId="1F93B62C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0C0CCDDF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3E0BFC1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文化支出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94BCB" w14:textId="00D0FF8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8E2E" w14:textId="6836BB0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42F9C" w14:textId="6730572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356A6" w14:textId="6A61265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18,448,885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01C7D" w14:textId="5D62469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19664" w14:textId="5DBFE17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934FE6" w14:textId="2259353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66CEEAA" w14:textId="74327C27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4425DE4F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2429CE1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農業支出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895EC6" w14:textId="0F57F4D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58F26" w14:textId="1157120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1,302,131,581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167A3" w14:textId="53E4A66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1D950" w14:textId="39934E8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D111" w14:textId="22B4EBE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69,231,386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4E72" w14:textId="014360F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553A04" w14:textId="5D537C7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49F73B0" w14:textId="3FF9C767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74EA3F8D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BCE5F74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工業支出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30CE6A" w14:textId="6D94225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9A4A" w14:textId="2060CF3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150,213,826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E44C" w14:textId="5CFD573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5022A" w14:textId="348D575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0D4D6" w14:textId="368CD70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1C579" w14:textId="5CE8F0A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41817C" w14:textId="13FA941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E11334E" w14:textId="4599FE5C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05E6C2D9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9950D1E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交通支出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50C58" w14:textId="0B7D2BA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75AA5" w14:textId="322A1B6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2,317,967,337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D3B24" w14:textId="41491AA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2ADB1" w14:textId="39DC3E5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E426E" w14:textId="013DEEA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5BB7" w14:textId="6DD1779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364895" w14:textId="559733A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28B5273" w14:textId="4241AB8B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63DE1211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0CDB3BC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其他經濟服務支出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74EFE9" w14:textId="16677F8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4BBD4" w14:textId="7D421D1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513,019,078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66E88" w14:textId="3E9E3C5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B5249" w14:textId="26124AF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0B687" w14:textId="6267141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72420" w14:textId="435FB63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419340" w14:textId="12EB138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8BADDDB" w14:textId="0CDE2392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4C789663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9680B83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社會保險支出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8E8BAB" w14:textId="5C96E9B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C1E4" w14:textId="53B2148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137,153,558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B0619" w14:textId="58D7AE5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59E63" w14:textId="169B236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A1A5D" w14:textId="0ACD8D3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24D9C" w14:textId="57D7C7F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A81BC2" w14:textId="4117192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03DC342" w14:textId="52333E3E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29A904B1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92E44E2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社會救助支出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561AE" w14:textId="6BD1A0D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0FFF1" w14:textId="515A467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241,574,923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78F14" w14:textId="30B2BD0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8B387" w14:textId="4334671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C23E7" w14:textId="4054180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10EF" w14:textId="71EA9E7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B88D9F" w14:textId="7F0D866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191DDCB7" w14:textId="5CECBE8B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4B5607BB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425B438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福利服務支出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7FB1D8" w14:textId="0157C23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67BB7" w14:textId="0CC1E09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2,712,313,013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09ED" w14:textId="24DACC0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A98E5" w14:textId="0159130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87430" w14:textId="7C26929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3DF7" w14:textId="1A3FB4C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6BEF1E" w14:textId="213B90F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6C12930" w14:textId="75C71F1E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2EE60FE2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E735CFC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國民就業支出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C31765" w14:textId="1162428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57474" w14:textId="4E7DC09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117,394,002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5C29" w14:textId="021BA99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95874" w14:textId="643671C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1F86" w14:textId="689A589F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3929" w14:textId="2717C1E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16BFCC" w14:textId="628EE80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CC8D026" w14:textId="2654F32A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57C26A4A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AFC0EEB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醫療保健支出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D52197" w14:textId="1CF62D9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67DFE" w14:textId="61A25CB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C2E79" w14:textId="3B6E6CF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FB073" w14:textId="7D30635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0F31D" w14:textId="5AC881C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B5003" w14:textId="3713012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970EF" w14:textId="5663C09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FEE65C0" w14:textId="60FC8209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1E49EEE1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874762B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環境保護支出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62EEF" w14:textId="61CE646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33C19" w14:textId="173DA48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702,836,703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56A8A" w14:textId="0EEC653C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519B4" w14:textId="4406221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80BF9" w14:textId="5284C1E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0136C" w14:textId="67EC74C1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35C00C" w14:textId="679E50F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A154D78" w14:textId="1C71CC8D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7EE448E9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55DF200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社區發展支出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19AFAF" w14:textId="7CB0C24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5A392" w14:textId="06F5211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205,307,104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0C718" w14:textId="5CD34DD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C042" w14:textId="6EFC19B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663F6" w14:textId="4C9441F9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5D938" w14:textId="045B847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5AEEC5" w14:textId="0C21BB8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5A86C299" w14:textId="0B79B6B3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156DB4A8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6CE10FA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退休撫卹給付支出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6E03E2" w14:textId="72FDC773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7F6BA" w14:textId="0DC0781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1,699,938,000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120B4" w14:textId="466E95D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058C8" w14:textId="1E36346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ABDC3" w14:textId="21289B4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E91CC" w14:textId="36926F3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0BFC2D" w14:textId="3D786B02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FD6259C" w14:textId="7EAF7622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5C8EAD99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CB8427C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債務付息支出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B6464" w14:textId="62157D7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725E6" w14:textId="38234F3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616,409,585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5ACAA" w14:textId="3EB83535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DD3E0" w14:textId="50AB0494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5E1E4" w14:textId="40EA9AE8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78D10" w14:textId="20B66FE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FBA994" w14:textId="47BE1F4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A57BE3" w14:textId="2E14E117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12B6BC6E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8A6A36B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007E6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007E66">
              <w:rPr>
                <w:rFonts w:ascii="標楷體" w:eastAsia="標楷體" w:hAnsi="標楷體" w:hint="eastAsia"/>
                <w:noProof/>
                <w:sz w:val="20"/>
              </w:rPr>
              <w:tab/>
              <w:t>平衡預算補助支出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D81BBB" w14:textId="6436A77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CC94D" w14:textId="4067138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345D2" w14:textId="4CF3B7D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A61A2" w14:textId="223DA33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03D3F" w14:textId="36887207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78F8" w14:textId="176FD59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8FAF31" w14:textId="40B4548A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E40B041" w14:textId="51064924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1511" w14:paraId="2F7A5DB5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7678388" w14:textId="77777777" w:rsidR="00821511" w:rsidRDefault="00821511" w:rsidP="00821511">
            <w:pPr>
              <w:spacing w:beforeLines="40" w:before="144" w:afterLines="40" w:after="144"/>
              <w:jc w:val="distribute"/>
              <w:rPr>
                <w:rFonts w:ascii="標楷體" w:eastAsia="標楷體" w:hAnsi="標楷體"/>
                <w:sz w:val="20"/>
              </w:rPr>
            </w:pPr>
            <w:r w:rsidRPr="004C7ACF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4C7ACF">
              <w:rPr>
                <w:rFonts w:ascii="標楷體" w:eastAsia="標楷體" w:hAnsi="標楷體" w:hint="eastAsia"/>
                <w:noProof/>
                <w:sz w:val="20"/>
              </w:rPr>
              <w:tab/>
              <w:t>其他支出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BB65" w14:textId="08B9E706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D400" w14:textId="68F7340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296,560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FAB0" w14:textId="5C5152F0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00FD" w14:textId="6D80F53B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6B2" w14:textId="77777777" w:rsidR="00821511" w:rsidRDefault="00821511" w:rsidP="00821511">
            <w:pPr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EC1623" w14:textId="77777777" w:rsidR="00B71E32" w:rsidRPr="00B71E32" w:rsidRDefault="00B71E32" w:rsidP="00B71E32">
            <w:pPr>
              <w:rPr>
                <w:rFonts w:ascii="新細明體" w:hAnsi="新細明體"/>
                <w:sz w:val="20"/>
              </w:rPr>
            </w:pPr>
          </w:p>
          <w:p w14:paraId="1813B597" w14:textId="4D87C70D" w:rsidR="00B71E32" w:rsidRPr="00B71E32" w:rsidRDefault="00B71E32" w:rsidP="00B71E32">
            <w:pPr>
              <w:rPr>
                <w:rFonts w:ascii="新細明體" w:hAnsi="新細明體"/>
                <w:sz w:val="20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26DD" w14:textId="52E3D42D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21D14A" w14:textId="4F1C041E" w:rsidR="00821511" w:rsidRDefault="00821511" w:rsidP="00821511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2766D807" w14:textId="5E04299D" w:rsidR="00821511" w:rsidRPr="00821511" w:rsidRDefault="00821511" w:rsidP="00F44B20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469C871" w14:textId="77777777" w:rsidR="002C2C74" w:rsidRDefault="002C2C74" w:rsidP="002C2C74"/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148"/>
        <w:gridCol w:w="188"/>
        <w:gridCol w:w="2218"/>
        <w:gridCol w:w="188"/>
        <w:gridCol w:w="2218"/>
        <w:gridCol w:w="2405"/>
        <w:gridCol w:w="2405"/>
        <w:gridCol w:w="2405"/>
        <w:gridCol w:w="2405"/>
        <w:gridCol w:w="2405"/>
        <w:gridCol w:w="2405"/>
      </w:tblGrid>
      <w:tr w:rsidR="00E32986" w14:paraId="08A51E6E" w14:textId="77777777" w:rsidTr="00E32986">
        <w:tc>
          <w:tcPr>
            <w:tcW w:w="100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3B48CD" w14:textId="77777777" w:rsidR="00E32986" w:rsidRPr="001D79E3" w:rsidRDefault="002C2C74" w:rsidP="006E6DB1">
            <w:pPr>
              <w:rPr>
                <w:rFonts w:ascii="標楷體" w:eastAsia="標楷體"/>
                <w:sz w:val="20"/>
              </w:rPr>
            </w:pPr>
            <w:r>
              <w:br w:type="page"/>
            </w:r>
            <w:r w:rsidR="00E32986"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535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264D1B1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3863" w14:textId="77777777" w:rsidR="00E32986" w:rsidRDefault="00E32986" w:rsidP="006E6D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2BF8F393" w14:textId="77777777" w:rsidR="00E32986" w:rsidRPr="005C62A3" w:rsidRDefault="00E32986" w:rsidP="006E6DB1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32986" w14:paraId="339F81A9" w14:textId="77777777" w:rsidTr="00E32986">
        <w:tc>
          <w:tcPr>
            <w:tcW w:w="100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18D1523" w14:textId="77777777" w:rsidR="00E32986" w:rsidRPr="001D79E3" w:rsidRDefault="00E32986" w:rsidP="006E6DB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535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C70BBE0" w14:textId="77777777" w:rsidR="00E32986" w:rsidRPr="001D79E3" w:rsidRDefault="00E32986" w:rsidP="006E6DB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6A3F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13" w:type="pct"/>
            <w:gridSpan w:val="7"/>
            <w:vMerge/>
            <w:tcBorders>
              <w:left w:val="nil"/>
            </w:tcBorders>
            <w:vAlign w:val="center"/>
          </w:tcPr>
          <w:p w14:paraId="34CCE5FA" w14:textId="77777777" w:rsidR="00E32986" w:rsidRPr="00CC0D84" w:rsidRDefault="00E32986" w:rsidP="006E6DB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32986" w14:paraId="518F8BC7" w14:textId="77777777" w:rsidTr="00F44B20">
        <w:tc>
          <w:tcPr>
            <w:tcW w:w="592" w:type="pct"/>
            <w:gridSpan w:val="2"/>
            <w:tcBorders>
              <w:tl2br w:val="single" w:sz="4" w:space="0" w:color="auto"/>
            </w:tcBorders>
            <w:vAlign w:val="center"/>
          </w:tcPr>
          <w:p w14:paraId="093E0212" w14:textId="77777777" w:rsidR="00E32986" w:rsidRDefault="00007E66" w:rsidP="00E3298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主管</w:t>
            </w:r>
            <w:r w:rsidR="00E32986">
              <w:rPr>
                <w:rFonts w:ascii="標楷體" w:eastAsia="標楷體" w:hint="eastAsia"/>
                <w:color w:val="000000"/>
                <w:sz w:val="20"/>
              </w:rPr>
              <w:t>機關別</w:t>
            </w:r>
          </w:p>
          <w:p w14:paraId="2AE21F91" w14:textId="77777777" w:rsidR="00E32986" w:rsidRDefault="00E32986" w:rsidP="00E3298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551" w:type="pct"/>
            <w:gridSpan w:val="2"/>
            <w:vAlign w:val="center"/>
          </w:tcPr>
          <w:p w14:paraId="3FE1CBE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551" w:type="pct"/>
            <w:gridSpan w:val="2"/>
            <w:vAlign w:val="center"/>
          </w:tcPr>
          <w:p w14:paraId="545828AB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551" w:type="pct"/>
            <w:vAlign w:val="center"/>
          </w:tcPr>
          <w:p w14:paraId="551D1A76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551" w:type="pct"/>
            <w:vAlign w:val="center"/>
          </w:tcPr>
          <w:p w14:paraId="588D01C0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文化觀光局主管</w:t>
            </w:r>
          </w:p>
        </w:tc>
        <w:tc>
          <w:tcPr>
            <w:tcW w:w="551" w:type="pct"/>
            <w:vAlign w:val="center"/>
          </w:tcPr>
          <w:p w14:paraId="3488F745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原住民族事務中心主管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0582E7B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551" w:type="pct"/>
            <w:vAlign w:val="center"/>
          </w:tcPr>
          <w:p w14:paraId="09FFFC33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第二預備金</w:t>
            </w:r>
          </w:p>
        </w:tc>
        <w:tc>
          <w:tcPr>
            <w:tcW w:w="551" w:type="pct"/>
            <w:vAlign w:val="center"/>
          </w:tcPr>
          <w:p w14:paraId="3C7AE427" w14:textId="77777777" w:rsidR="00E32986" w:rsidRDefault="00E32986" w:rsidP="00E3298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F44B20" w:rsidRPr="00F44B20" w14:paraId="449D5705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AF22272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201807" w14:textId="0A408635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1,164,783,663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8941" w14:textId="2DED86B5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2,040,065,663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C4BBE" w14:textId="4B001B6D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232,865,081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9CA7" w14:textId="68CF3CAA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847,577,325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08A55" w14:textId="38582BC1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228,887,958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CCA6" w14:textId="1289E4DF" w:rsidR="00F44B20" w:rsidRPr="00B73CAC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959,632,866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2DA30" w14:textId="49624121" w:rsidR="00F44B20" w:rsidRP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795421" w14:textId="3E1AC557" w:rsidR="00F44B20" w:rsidRP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b/>
                <w:bCs/>
                <w:noProof/>
                <w:sz w:val="20"/>
              </w:rPr>
              <w:t>30,317,516,554</w:t>
            </w:r>
          </w:p>
        </w:tc>
      </w:tr>
      <w:tr w:rsidR="00F44B20" w14:paraId="7910A560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3203D45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行政支出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DB73D4" w14:textId="4EB80B5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7E36" w14:textId="5AFD849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18A33" w14:textId="3F23951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FA34A" w14:textId="736BF4A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22C7" w14:textId="0E0AEC7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AFE6B" w14:textId="3C609D8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F0558" w14:textId="4C4B4F7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DCDCD6" w14:textId="0F50EAF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481,047,950</w:t>
            </w:r>
          </w:p>
        </w:tc>
      </w:tr>
      <w:tr w:rsidR="00F44B20" w14:paraId="626CB424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EA55774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立法支出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18AF1D" w14:textId="571EB6B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2F1A8" w14:textId="341717D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D9945" w14:textId="27E9CE6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D9A60" w14:textId="28AE595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81218" w14:textId="55A5FA9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AE58E" w14:textId="755B488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55354" w14:textId="0CEFA61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0A6FB8" w14:textId="4E7779E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223,840,750</w:t>
            </w:r>
          </w:p>
        </w:tc>
      </w:tr>
      <w:tr w:rsidR="00F44B20" w14:paraId="61AD5339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F47C229" w14:textId="1D9778CA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  <w:t>3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民政支出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08D1C" w14:textId="476DB5A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1,164,783,663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272DD" w14:textId="3B19AE0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D86B0" w14:textId="23DF010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4F842" w14:textId="0161F40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4F297" w14:textId="02644A7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189,806,694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B5303" w14:textId="290E6D6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C70DC" w14:textId="74C91D3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42686F" w14:textId="7B192F6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2,328,879,809</w:t>
            </w:r>
          </w:p>
        </w:tc>
      </w:tr>
      <w:tr w:rsidR="00F44B20" w14:paraId="2E1B78BF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15E96EF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4.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警政支出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D137E0" w14:textId="745DA28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9592D" w14:textId="32562CF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EF427" w14:textId="08FF983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7015" w14:textId="1B96768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DAF66" w14:textId="3407A88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E8066" w14:textId="4B803D9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08034" w14:textId="5B7CFAE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132FBE" w14:textId="1DAEF1C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2,849,490,573</w:t>
            </w:r>
          </w:p>
        </w:tc>
      </w:tr>
      <w:tr w:rsidR="00F44B20" w14:paraId="1F642407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EF4005D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5.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財務支出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BEECD8" w14:textId="3563985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0D417" w14:textId="4D72AB7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543FB" w14:textId="3DDBC3D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D4EB" w14:textId="738BD7C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E01F5" w14:textId="3643DD2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DCB86" w14:textId="562A230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5C45E" w14:textId="0E04C85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AB518B" w14:textId="1D47464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302,598,430</w:t>
            </w:r>
          </w:p>
        </w:tc>
      </w:tr>
      <w:tr w:rsidR="00F44B20" w14:paraId="3AF977D3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5FC6F4E9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6.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教育支出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AE7CB6" w14:textId="6BFCD73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4BCD" w14:textId="06A1153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FD0B7" w14:textId="574F9D2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6BCC5" w14:textId="1617E8A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4A590" w14:textId="0196569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0508A" w14:textId="144630C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EA610" w14:textId="5FC9A18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0564D2" w14:textId="12345BC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9,208,201,302</w:t>
            </w:r>
          </w:p>
        </w:tc>
      </w:tr>
      <w:tr w:rsidR="00F44B20" w14:paraId="1E5CE394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F76A196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7.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文化支出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21B95A" w14:textId="3692810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0A4F0" w14:textId="6CCDDAB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44C9A" w14:textId="1639FB7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7960" w14:textId="2D48F40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847,577,325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C3204" w14:textId="4B09AED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78AA2" w14:textId="0EDDACC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E581F" w14:textId="40D088B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76CFC" w14:textId="4A4E803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866,026,210</w:t>
            </w:r>
          </w:p>
        </w:tc>
      </w:tr>
      <w:tr w:rsidR="00F44B20" w14:paraId="6797334C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6C936B0C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8.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農業支出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7E93BB" w14:textId="170EA25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66E30" w14:textId="202F44B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E7A6" w14:textId="6E711B7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CBEB1" w14:textId="082D5A9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C8203" w14:textId="3645E8D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494B6" w14:textId="279BD74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A1257" w14:textId="0AA8728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8E4FC6" w14:textId="38BEB02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1,371,362,967</w:t>
            </w:r>
          </w:p>
        </w:tc>
      </w:tr>
      <w:tr w:rsidR="00F44B20" w14:paraId="3EE03130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E97D8AE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9.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工業支出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605E89" w14:textId="63E9AC3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760A6" w14:textId="536207C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8099" w14:textId="114E445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91B37" w14:textId="0297B74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5D836" w14:textId="7920BE8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4512F" w14:textId="4219301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2914" w14:textId="6D50BB9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3B62A" w14:textId="23F95DC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150,213,826</w:t>
            </w:r>
          </w:p>
        </w:tc>
      </w:tr>
      <w:tr w:rsidR="00F44B20" w14:paraId="233772A0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9CBE6AA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10.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交通支出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5CD4A2" w14:textId="1EDF562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632A1" w14:textId="271B98C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113EB" w14:textId="30FB698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5F883" w14:textId="5DCCAAA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B80C5" w14:textId="336ED52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7F4D6" w14:textId="6958F84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88577" w14:textId="66DB662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150A42" w14:textId="0ADB20A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2,317,967,337</w:t>
            </w:r>
          </w:p>
        </w:tc>
      </w:tr>
      <w:tr w:rsidR="00F44B20" w14:paraId="18BD3F1A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1352624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其他經濟服務支出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04E788" w14:textId="6C3A0C3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0594" w14:textId="6D2D878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9C8F2" w14:textId="0937148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EBF02" w14:textId="0C846E0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29A6D" w14:textId="2321A1F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39,081,264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B1440" w14:textId="0453E4B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4AE1F" w14:textId="5D6B85E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48B10D" w14:textId="0231ECA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552,100,342</w:t>
            </w:r>
          </w:p>
        </w:tc>
      </w:tr>
      <w:tr w:rsidR="00F44B20" w14:paraId="5673A6FA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F2A9A32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社會保險支出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A2A29" w14:textId="51AFC40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030FF" w14:textId="0C2A0ED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49920" w14:textId="0DC2F52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4F72" w14:textId="237E04B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94B1" w14:textId="45FDC60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20B1" w14:textId="6D96DDD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710B4" w14:textId="3B38967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F87A2C" w14:textId="1896118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137,153,558</w:t>
            </w:r>
          </w:p>
        </w:tc>
      </w:tr>
      <w:tr w:rsidR="00F44B20" w14:paraId="61B2C141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DD9991E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13.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社會救助支出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3D4A4" w14:textId="0F8CB76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148A8" w14:textId="6E30DAD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D2DE5" w14:textId="09D6344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6945E" w14:textId="403AAF7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69C75" w14:textId="4EBE8B8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D2B30" w14:textId="32713CB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EC5D9" w14:textId="2144498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F907F2" w14:textId="09A8D5B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241,574,923</w:t>
            </w:r>
          </w:p>
        </w:tc>
      </w:tr>
      <w:tr w:rsidR="00F44B20" w14:paraId="0414BF1D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1ACBBA6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14.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福利服務支出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A78B65" w14:textId="51A1CD5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B9576" w14:textId="6605D74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17568" w14:textId="3ADE28F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1F0B2" w14:textId="10AE7C1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BB54F" w14:textId="2F8176F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7469B" w14:textId="5DD4A94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C76E8" w14:textId="17A7153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A90E1" w14:textId="1B09D91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2,712,313,013</w:t>
            </w:r>
          </w:p>
        </w:tc>
      </w:tr>
      <w:tr w:rsidR="00F44B20" w14:paraId="2A61D603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2AF477EE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15.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國民就業支出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9A85E" w14:textId="48D8B69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D2638" w14:textId="3F9E83C1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006CA" w14:textId="62B3DAB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1420F" w14:textId="734098E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008A7" w14:textId="19D11BF4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8A1EB" w14:textId="1B11AAB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89781" w14:textId="3D0E0854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A90641" w14:textId="7A74D44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117,394,002</w:t>
            </w:r>
          </w:p>
        </w:tc>
      </w:tr>
      <w:tr w:rsidR="00F44B20" w14:paraId="0D5E39C6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65C083C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16.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醫療保健支出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4A2CB" w14:textId="7619C18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5F3AE" w14:textId="375A607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2,040,065,663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21AF4" w14:textId="4F1638F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0B3B9" w14:textId="2AFD520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72B6" w14:textId="77226A1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C73EE" w14:textId="60562AF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833B2" w14:textId="28E92F68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D42362" w14:textId="0431E5A5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2,040,065,663</w:t>
            </w:r>
          </w:p>
        </w:tc>
      </w:tr>
      <w:tr w:rsidR="00F44B20" w14:paraId="49819074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72DB2C3B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17.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環境保護支出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3CC253" w14:textId="676F484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7E3C2" w14:textId="6286DF5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9821D" w14:textId="26B1EB7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232,865,081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15718" w14:textId="2F5DE35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71546" w14:textId="7FD1B96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80B4E" w14:textId="5F2D7ED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65FE5" w14:textId="02F5F6F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D97C48" w14:textId="62831AB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935,701,784</w:t>
            </w:r>
          </w:p>
        </w:tc>
      </w:tr>
      <w:tr w:rsidR="00F44B20" w14:paraId="39CAF7BD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A8F7D41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18.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社區發展支出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C4E94D" w14:textId="6B2227E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6FBC6" w14:textId="050CC1A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5BBBD" w14:textId="0C0A2AE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00F36" w14:textId="622BFF9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46461" w14:textId="688ADF3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BCE4F" w14:textId="25BFC08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663EB" w14:textId="6208016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54298D" w14:textId="79EB5BB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205,307,104</w:t>
            </w:r>
          </w:p>
        </w:tc>
      </w:tr>
      <w:tr w:rsidR="00F44B20" w14:paraId="48D0823F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3A8EEE9E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19.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退休撫卹給付支出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64FEE3" w14:textId="76E2DBE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1BFC" w14:textId="1E69139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5845D" w14:textId="7FD59AE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BA55" w14:textId="04BE011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FFA7D" w14:textId="6D86176C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95C4F" w14:textId="6C9F02EB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643,482,494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726CD" w14:textId="7C368E6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87A16" w14:textId="455A5AD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2,343,420,494</w:t>
            </w:r>
          </w:p>
        </w:tc>
      </w:tr>
      <w:tr w:rsidR="00F44B20" w14:paraId="681F6378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02218614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20.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債務付息支出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2162EA" w14:textId="4ADC377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C86F3" w14:textId="174A4200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1DDE2" w14:textId="2EF3895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A1D7D" w14:textId="395CD04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A1DF3" w14:textId="29584ED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BCF70" w14:textId="6D788FA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1E590" w14:textId="73C1CE6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F0920A" w14:textId="60C7A81E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616,409,585</w:t>
            </w:r>
          </w:p>
        </w:tc>
      </w:tr>
      <w:tr w:rsidR="00F44B20" w14:paraId="6BC6F277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1737EAA2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21.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平衡預算補助支出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0FBE0" w14:textId="3E32AA6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BB4F8" w14:textId="3BC1860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A337C" w14:textId="4ECE6ACD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E807" w14:textId="4D6A618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30F0F" w14:textId="1A15CC2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5AD55" w14:textId="5DEE459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42,750,000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76B86" w14:textId="4161EC8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4BEC1" w14:textId="21106C9A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42,750,000</w:t>
            </w:r>
          </w:p>
        </w:tc>
      </w:tr>
      <w:tr w:rsidR="00F44B20" w14:paraId="3AF6F558" w14:textId="77777777" w:rsidTr="00F44B20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592" w:type="pct"/>
            <w:gridSpan w:val="2"/>
            <w:shd w:val="clear" w:color="auto" w:fill="auto"/>
            <w:vAlign w:val="center"/>
          </w:tcPr>
          <w:p w14:paraId="4A509EEA" w14:textId="77777777" w:rsidR="00F44B20" w:rsidRPr="00E84482" w:rsidRDefault="00F44B20" w:rsidP="00F44B20">
            <w:pPr>
              <w:spacing w:beforeLines="39" w:before="140" w:afterLines="39" w:after="140"/>
              <w:ind w:right="57"/>
              <w:jc w:val="distribute"/>
              <w:rPr>
                <w:rFonts w:ascii="標楷體" w:eastAsia="標楷體" w:hAnsi="標楷體"/>
                <w:bCs/>
                <w:noProof/>
                <w:spacing w:val="-10"/>
                <w:sz w:val="20"/>
              </w:rPr>
            </w:pP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>22.</w:t>
            </w:r>
            <w:r w:rsidRPr="00E84482">
              <w:rPr>
                <w:rFonts w:ascii="標楷體" w:eastAsia="標楷體" w:hAnsi="標楷體" w:hint="eastAsia"/>
                <w:bCs/>
                <w:noProof/>
                <w:spacing w:val="-10"/>
                <w:sz w:val="20"/>
              </w:rPr>
              <w:tab/>
              <w:t>其他支出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D4F34" w14:textId="110F5EBF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2959" w14:textId="792CFAF7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22A9" w14:textId="466B324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7361" w14:textId="11628E24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1CBE" w14:textId="7BA1AD93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69F6" w14:textId="2938A729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273,400,372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BA0B" w14:textId="748B66C2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81E9E6" w14:textId="3ED3B9D6" w:rsidR="00F44B20" w:rsidRDefault="00F44B20" w:rsidP="00F44B2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44B20">
              <w:rPr>
                <w:rFonts w:ascii="新細明體" w:hAnsi="新細明體" w:hint="eastAsia"/>
                <w:noProof/>
                <w:sz w:val="20"/>
              </w:rPr>
              <w:t>273,696,932</w:t>
            </w:r>
          </w:p>
        </w:tc>
      </w:tr>
    </w:tbl>
    <w:p w14:paraId="2F2F142D" w14:textId="77777777" w:rsidR="002C2C74" w:rsidRDefault="002C2C74" w:rsidP="00FE6095">
      <w:pPr>
        <w:rPr>
          <w:rFonts w:hint="eastAsia"/>
        </w:rPr>
      </w:pPr>
    </w:p>
    <w:sectPr w:rsidR="002C2C74" w:rsidSect="004B6DB9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19D8" w14:textId="77777777" w:rsidR="002C2C74" w:rsidRDefault="002C2C74">
      <w:r>
        <w:separator/>
      </w:r>
    </w:p>
  </w:endnote>
  <w:endnote w:type="continuationSeparator" w:id="0">
    <w:p w14:paraId="7258D739" w14:textId="77777777" w:rsidR="002C2C74" w:rsidRDefault="002C2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9927" w14:textId="7730AFA0" w:rsidR="00B71E32" w:rsidRPr="00B71E32" w:rsidRDefault="00B71E32">
    <w:pPr>
      <w:pStyle w:val="a4"/>
      <w:jc w:val="center"/>
      <w:rPr>
        <w:rFonts w:ascii="標楷體" w:eastAsia="標楷體" w:hAnsi="標楷體"/>
        <w:sz w:val="24"/>
        <w:szCs w:val="24"/>
      </w:rPr>
    </w:pPr>
    <w:r w:rsidRPr="00B71E32">
      <w:rPr>
        <w:rFonts w:ascii="標楷體" w:eastAsia="標楷體" w:hAnsi="標楷體" w:hint="eastAsia"/>
        <w:sz w:val="24"/>
        <w:szCs w:val="24"/>
      </w:rPr>
      <w:t>7-</w:t>
    </w:r>
    <w:sdt>
      <w:sdtPr>
        <w:rPr>
          <w:rFonts w:ascii="標楷體" w:eastAsia="標楷體" w:hAnsi="標楷體"/>
          <w:sz w:val="24"/>
          <w:szCs w:val="24"/>
        </w:rPr>
        <w:id w:val="1182237673"/>
        <w:docPartObj>
          <w:docPartGallery w:val="Page Numbers (Bottom of Page)"/>
          <w:docPartUnique/>
        </w:docPartObj>
      </w:sdtPr>
      <w:sdtEndPr/>
      <w:sdtContent>
        <w:r w:rsidRPr="00B71E32">
          <w:rPr>
            <w:rFonts w:ascii="標楷體" w:eastAsia="標楷體" w:hAnsi="標楷體"/>
            <w:sz w:val="24"/>
            <w:szCs w:val="24"/>
          </w:rPr>
          <w:fldChar w:fldCharType="begin"/>
        </w:r>
        <w:r w:rsidRPr="00B71E32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B71E32">
          <w:rPr>
            <w:rFonts w:ascii="標楷體" w:eastAsia="標楷體" w:hAnsi="標楷體"/>
            <w:sz w:val="24"/>
            <w:szCs w:val="24"/>
          </w:rPr>
          <w:fldChar w:fldCharType="separate"/>
        </w:r>
        <w:r w:rsidRPr="00B71E32">
          <w:rPr>
            <w:rFonts w:ascii="標楷體" w:eastAsia="標楷體" w:hAnsi="標楷體"/>
            <w:sz w:val="24"/>
            <w:szCs w:val="24"/>
            <w:lang w:val="zh-TW"/>
          </w:rPr>
          <w:t>2</w:t>
        </w:r>
        <w:r w:rsidRPr="00B71E32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B26C" w14:textId="5585A9FE" w:rsidR="00C962C0" w:rsidRPr="00C962C0" w:rsidRDefault="00DD159D" w:rsidP="00C962C0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7-1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90BD" w14:textId="77777777" w:rsidR="002C2C74" w:rsidRDefault="002C2C74">
      <w:r>
        <w:separator/>
      </w:r>
    </w:p>
  </w:footnote>
  <w:footnote w:type="continuationSeparator" w:id="0">
    <w:p w14:paraId="78FE93D1" w14:textId="77777777" w:rsidR="002C2C74" w:rsidRDefault="002C2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F63D2" w14:textId="2041AFCE" w:rsidR="003A0BB1" w:rsidRDefault="00F44B20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szCs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2C2C74" w:rsidRPr="002C2C74"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C2C74" w:rsidRPr="002C2C74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2C2C74" w:rsidRPr="002C2C7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1A0B" w14:textId="30CF77F8" w:rsidR="003A0BB1" w:rsidRDefault="00E70999">
    <w:pPr>
      <w:jc w:val="center"/>
      <w:rPr>
        <w:rFonts w:ascii="標楷體" w:eastAsia="標楷體"/>
        <w:b/>
        <w:sz w:val="32"/>
        <w:u w:val="single"/>
      </w:rPr>
    </w:pPr>
    <w:proofErr w:type="gramStart"/>
    <w:r w:rsidRPr="00E70999"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C2C74" w:rsidRPr="002C2C74">
      <w:rPr>
        <w:rFonts w:ascii="標楷體" w:eastAsia="標楷體" w:hAnsi="標楷體"/>
        <w:b/>
        <w:spacing w:val="60"/>
        <w:sz w:val="32"/>
        <w:u w:val="single"/>
      </w:rPr>
      <w:t>11</w:t>
    </w:r>
    <w:r w:rsidR="00821511"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2C2C74" w:rsidRPr="002C2C7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C74"/>
    <w:rsid w:val="00005F7A"/>
    <w:rsid w:val="00007E66"/>
    <w:rsid w:val="000C47CD"/>
    <w:rsid w:val="000E5287"/>
    <w:rsid w:val="00160B9C"/>
    <w:rsid w:val="001C7020"/>
    <w:rsid w:val="002334D2"/>
    <w:rsid w:val="00247C62"/>
    <w:rsid w:val="002C2C74"/>
    <w:rsid w:val="002E522E"/>
    <w:rsid w:val="00341F8A"/>
    <w:rsid w:val="00393891"/>
    <w:rsid w:val="003A0BB1"/>
    <w:rsid w:val="003B0DD9"/>
    <w:rsid w:val="004439C8"/>
    <w:rsid w:val="004857B3"/>
    <w:rsid w:val="004B6DB9"/>
    <w:rsid w:val="004C7ACF"/>
    <w:rsid w:val="005F664C"/>
    <w:rsid w:val="00607A8D"/>
    <w:rsid w:val="00620622"/>
    <w:rsid w:val="007F0C22"/>
    <w:rsid w:val="00821511"/>
    <w:rsid w:val="0083101B"/>
    <w:rsid w:val="00951955"/>
    <w:rsid w:val="00A20885"/>
    <w:rsid w:val="00A214F3"/>
    <w:rsid w:val="00AA34B5"/>
    <w:rsid w:val="00AB7299"/>
    <w:rsid w:val="00AC52F7"/>
    <w:rsid w:val="00B2299A"/>
    <w:rsid w:val="00B71E32"/>
    <w:rsid w:val="00BC56EC"/>
    <w:rsid w:val="00C41A51"/>
    <w:rsid w:val="00C962C0"/>
    <w:rsid w:val="00D360A3"/>
    <w:rsid w:val="00D56716"/>
    <w:rsid w:val="00DD159D"/>
    <w:rsid w:val="00DE517C"/>
    <w:rsid w:val="00E32986"/>
    <w:rsid w:val="00E70999"/>
    <w:rsid w:val="00E84482"/>
    <w:rsid w:val="00F44B20"/>
    <w:rsid w:val="00FE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892714"/>
  <w15:chartTrackingRefBased/>
  <w15:docId w15:val="{28099301-20BF-47BD-B394-B8E0C7DF8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71E3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qTPXCiKjj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iqTPXCiKjj歲出政事別機關別決算審定數綜計表.dot</Template>
  <TotalTime>23</TotalTime>
  <Pages>3</Pages>
  <Words>779</Words>
  <Characters>1361</Characters>
  <Application>Microsoft Office Word</Application>
  <DocSecurity>0</DocSecurity>
  <Lines>11</Lines>
  <Paragraphs>4</Paragraphs>
  <ScaleCrop>false</ScaleCrop>
  <Company>N.A.O.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許之毓</dc:creator>
  <cp:keywords/>
  <cp:lastModifiedBy>張美齡</cp:lastModifiedBy>
  <cp:revision>8</cp:revision>
  <cp:lastPrinted>2025-06-18T01:21:00Z</cp:lastPrinted>
  <dcterms:created xsi:type="dcterms:W3CDTF">2025-05-22T04:24:00Z</dcterms:created>
  <dcterms:modified xsi:type="dcterms:W3CDTF">2025-06-18T01:21:00Z</dcterms:modified>
</cp:coreProperties>
</file>