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65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479"/>
        <w:gridCol w:w="1389"/>
        <w:gridCol w:w="1389"/>
        <w:gridCol w:w="1388"/>
        <w:gridCol w:w="1389"/>
        <w:gridCol w:w="1389"/>
        <w:gridCol w:w="1389"/>
        <w:gridCol w:w="1388"/>
        <w:gridCol w:w="1389"/>
        <w:gridCol w:w="1389"/>
        <w:gridCol w:w="1388"/>
        <w:gridCol w:w="1389"/>
        <w:gridCol w:w="1389"/>
        <w:gridCol w:w="1389"/>
      </w:tblGrid>
      <w:tr w:rsidR="00F12A9C" w14:paraId="747FA18B" w14:textId="77777777" w:rsidTr="00F12A9C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50FA1B" w14:textId="77777777" w:rsidR="00F12A9C" w:rsidRPr="001D79E3" w:rsidRDefault="00F12A9C" w:rsidP="00EE314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6B97825F" w14:textId="77777777" w:rsidR="00F12A9C" w:rsidRPr="001D79E3" w:rsidRDefault="00F12A9C" w:rsidP="00EE314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533" w:type="dxa"/>
            <w:gridSpan w:val="14"/>
            <w:vMerge w:val="restart"/>
            <w:tcBorders>
              <w:top w:val="nil"/>
              <w:left w:val="nil"/>
            </w:tcBorders>
          </w:tcPr>
          <w:p w14:paraId="2E7168EE" w14:textId="77777777" w:rsidR="00F12A9C" w:rsidRDefault="00F12A9C" w:rsidP="00EE314B">
            <w:pPr>
              <w:jc w:val="right"/>
              <w:rPr>
                <w:rFonts w:ascii="標楷體" w:eastAsia="標楷體" w:hAnsi="標楷體"/>
                <w:sz w:val="20"/>
              </w:rPr>
            </w:pPr>
          </w:p>
          <w:p w14:paraId="4FD33406" w14:textId="77777777" w:rsidR="00F12A9C" w:rsidRPr="005C62A3" w:rsidRDefault="00F12A9C" w:rsidP="00EE314B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F12A9C" w14:paraId="2631E07F" w14:textId="77777777" w:rsidTr="00F12A9C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F6549C1" w14:textId="77777777" w:rsidR="00F12A9C" w:rsidRPr="001D79E3" w:rsidRDefault="00F12A9C" w:rsidP="00EE314B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BCB5F7B" w14:textId="77777777" w:rsidR="00F12A9C" w:rsidRPr="001D79E3" w:rsidRDefault="00F12A9C" w:rsidP="00EE314B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533" w:type="dxa"/>
            <w:gridSpan w:val="14"/>
            <w:vMerge/>
            <w:tcBorders>
              <w:left w:val="nil"/>
            </w:tcBorders>
          </w:tcPr>
          <w:p w14:paraId="541AE0E0" w14:textId="77777777" w:rsidR="00F12A9C" w:rsidRPr="00CC0D84" w:rsidRDefault="00F12A9C" w:rsidP="00EE314B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0D2209" w14:paraId="195A0487" w14:textId="77777777" w:rsidTr="000D2209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E29EC" w14:textId="77777777" w:rsidR="00F12A9C" w:rsidRDefault="00F12A9C" w:rsidP="00F12A9C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1E17E9" wp14:editId="3E880ABB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977782" id="Line 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" strokeweight=".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1D1B2F02" w14:textId="77777777" w:rsidR="00F12A9C" w:rsidRDefault="00F12A9C" w:rsidP="00F12A9C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E72543" w14:textId="77777777" w:rsidR="00F12A9C" w:rsidRDefault="00F12A9C" w:rsidP="00F12A9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縣議會主管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D4465" w14:textId="77777777" w:rsidR="00F12A9C" w:rsidRDefault="00F12A9C" w:rsidP="00F12A9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縣政府主管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85B45A" w14:textId="77777777" w:rsidR="00F12A9C" w:rsidRDefault="00F12A9C" w:rsidP="00F12A9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民政處主管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64BC7B" w14:textId="77777777" w:rsidR="00F12A9C" w:rsidRDefault="00F12A9C" w:rsidP="00F12A9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教育處主管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FA815" w14:textId="77777777" w:rsidR="00F12A9C" w:rsidRDefault="00F12A9C" w:rsidP="00F12A9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農業處主管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FE899" w14:textId="77777777" w:rsidR="00F12A9C" w:rsidRDefault="00F12A9C" w:rsidP="00F12A9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地政處主管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B0D8D" w14:textId="77777777" w:rsidR="00F12A9C" w:rsidRDefault="00F12A9C" w:rsidP="00F12A9C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稅務局主管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939724" w14:textId="77777777" w:rsidR="00F12A9C" w:rsidRDefault="00F12A9C" w:rsidP="00F12A9C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A0D67" w14:textId="77777777" w:rsidR="00F12A9C" w:rsidRDefault="00F12A9C" w:rsidP="00F12A9C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113A4" w14:textId="77777777" w:rsidR="00F12A9C" w:rsidRDefault="00F12A9C" w:rsidP="00F12A9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衛生局主管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B51A5" w14:textId="77777777" w:rsidR="00F12A9C" w:rsidRDefault="00F12A9C" w:rsidP="00F12A9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環境保護局主管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80355" w14:textId="77777777" w:rsidR="00F12A9C" w:rsidRDefault="00F12A9C" w:rsidP="00F12A9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文化觀光局主管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485EE" w14:textId="77777777" w:rsidR="000D2209" w:rsidRDefault="00F12A9C" w:rsidP="00F12A9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原住民族事務</w:t>
            </w:r>
          </w:p>
          <w:p w14:paraId="4C92E230" w14:textId="77777777" w:rsidR="00F12A9C" w:rsidRDefault="00F12A9C" w:rsidP="00F12A9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中心主管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C2667" w14:textId="77777777" w:rsidR="00F12A9C" w:rsidRDefault="00F12A9C" w:rsidP="00F12A9C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合計</w:t>
            </w:r>
          </w:p>
        </w:tc>
      </w:tr>
      <w:tr w:rsidR="000D2209" w:rsidRPr="00090DAC" w14:paraId="02ABF13F" w14:textId="77777777" w:rsidTr="000D220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D6C70FB" w14:textId="77777777" w:rsidR="00F12A9C" w:rsidRPr="00090DAC" w:rsidRDefault="00F12A9C" w:rsidP="00F12A9C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90DA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34372108" w14:textId="77777777" w:rsidR="00F12A9C" w:rsidRPr="00090DAC" w:rsidRDefault="00F12A9C" w:rsidP="00F12A9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90DAC">
              <w:rPr>
                <w:rFonts w:ascii="新細明體" w:hAnsi="新細明體"/>
                <w:b/>
                <w:noProof/>
                <w:spacing w:val="-10"/>
                <w:sz w:val="20"/>
              </w:rPr>
              <w:t>202,292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1FAED33" w14:textId="77777777" w:rsidR="00F12A9C" w:rsidRPr="00090DAC" w:rsidRDefault="00F12A9C" w:rsidP="00F12A9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90DAC">
              <w:rPr>
                <w:rFonts w:ascii="新細明體" w:hAnsi="新細明體"/>
                <w:b/>
                <w:noProof/>
                <w:spacing w:val="-10"/>
                <w:sz w:val="20"/>
              </w:rPr>
              <w:t>23,853,967,967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26A8755" w14:textId="77777777" w:rsidR="00F12A9C" w:rsidRPr="00090DAC" w:rsidRDefault="00F12A9C" w:rsidP="00F12A9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90DAC">
              <w:rPr>
                <w:rFonts w:ascii="新細明體" w:hAnsi="新細明體"/>
                <w:b/>
                <w:noProof/>
                <w:spacing w:val="-10"/>
                <w:sz w:val="20"/>
              </w:rPr>
              <w:t>15,445,508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BD69E7F" w14:textId="77777777" w:rsidR="00F12A9C" w:rsidRPr="00090DAC" w:rsidRDefault="00F12A9C" w:rsidP="00F12A9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90DAC">
              <w:rPr>
                <w:rFonts w:ascii="新細明體" w:hAnsi="新細明體"/>
                <w:b/>
                <w:noProof/>
                <w:spacing w:val="-10"/>
                <w:sz w:val="20"/>
              </w:rPr>
              <w:t>5,228,734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38B4713" w14:textId="77777777" w:rsidR="00F12A9C" w:rsidRPr="00090DAC" w:rsidRDefault="00F12A9C" w:rsidP="00F12A9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90DAC">
              <w:rPr>
                <w:rFonts w:ascii="新細明體" w:hAnsi="新細明體"/>
                <w:b/>
                <w:noProof/>
                <w:spacing w:val="-10"/>
                <w:sz w:val="20"/>
              </w:rPr>
              <w:t>25,497,089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132950C" w14:textId="77777777" w:rsidR="00F12A9C" w:rsidRPr="00090DAC" w:rsidRDefault="00F12A9C" w:rsidP="00F12A9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90DAC">
              <w:rPr>
                <w:rFonts w:ascii="新細明體" w:hAnsi="新細明體"/>
                <w:b/>
                <w:noProof/>
                <w:spacing w:val="-10"/>
                <w:sz w:val="20"/>
              </w:rPr>
              <w:t>272,862,788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C8CAB7A" w14:textId="77777777" w:rsidR="00F12A9C" w:rsidRPr="00090DAC" w:rsidRDefault="00F12A9C" w:rsidP="00F12A9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90DAC">
              <w:rPr>
                <w:rFonts w:ascii="新細明體" w:hAnsi="新細明體"/>
                <w:b/>
                <w:noProof/>
                <w:spacing w:val="-10"/>
                <w:sz w:val="20"/>
              </w:rPr>
              <w:t>4,835,055,481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B9B310D" w14:textId="77777777" w:rsidR="00F12A9C" w:rsidRPr="00090DAC" w:rsidRDefault="00F12A9C" w:rsidP="00F12A9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90DAC">
              <w:rPr>
                <w:rFonts w:ascii="新細明體" w:hAnsi="新細明體"/>
                <w:b/>
                <w:noProof/>
                <w:spacing w:val="-10"/>
                <w:sz w:val="20"/>
              </w:rPr>
              <w:t>891,356,487</w:t>
            </w:r>
          </w:p>
        </w:tc>
        <w:tc>
          <w:tcPr>
            <w:tcW w:w="1389" w:type="dxa"/>
            <w:vAlign w:val="center"/>
          </w:tcPr>
          <w:p w14:paraId="7BB58F5E" w14:textId="77777777" w:rsidR="00F12A9C" w:rsidRPr="00090DAC" w:rsidRDefault="00F12A9C" w:rsidP="00F12A9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090DAC">
              <w:rPr>
                <w:rFonts w:ascii="新細明體" w:hAnsi="新細明體"/>
                <w:b/>
                <w:noProof/>
                <w:spacing w:val="-10"/>
                <w:sz w:val="20"/>
              </w:rPr>
              <w:t>135,795,445</w:t>
            </w:r>
          </w:p>
        </w:tc>
        <w:tc>
          <w:tcPr>
            <w:tcW w:w="1389" w:type="dxa"/>
            <w:vAlign w:val="center"/>
          </w:tcPr>
          <w:p w14:paraId="7F4A0C92" w14:textId="77777777" w:rsidR="00F12A9C" w:rsidRPr="0055234C" w:rsidRDefault="00F12A9C" w:rsidP="00F12A9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5234C">
              <w:rPr>
                <w:rFonts w:ascii="新細明體" w:hAnsi="新細明體"/>
                <w:b/>
                <w:noProof/>
                <w:spacing w:val="-10"/>
                <w:sz w:val="20"/>
              </w:rPr>
              <w:t>1,613,529,040</w:t>
            </w:r>
          </w:p>
        </w:tc>
        <w:tc>
          <w:tcPr>
            <w:tcW w:w="1388" w:type="dxa"/>
            <w:vAlign w:val="center"/>
          </w:tcPr>
          <w:p w14:paraId="56D12DF4" w14:textId="77777777" w:rsidR="00F12A9C" w:rsidRPr="0055234C" w:rsidRDefault="00F12A9C" w:rsidP="00F12A9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5234C">
              <w:rPr>
                <w:rFonts w:ascii="新細明體" w:hAnsi="新細明體"/>
                <w:b/>
                <w:noProof/>
                <w:spacing w:val="-10"/>
                <w:sz w:val="20"/>
              </w:rPr>
              <w:t>154,846,431</w:t>
            </w:r>
          </w:p>
        </w:tc>
        <w:tc>
          <w:tcPr>
            <w:tcW w:w="1389" w:type="dxa"/>
            <w:vAlign w:val="center"/>
          </w:tcPr>
          <w:p w14:paraId="31DCDFA7" w14:textId="77777777" w:rsidR="00F12A9C" w:rsidRPr="0055234C" w:rsidRDefault="00F12A9C" w:rsidP="00F12A9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5234C">
              <w:rPr>
                <w:rFonts w:ascii="新細明體" w:hAnsi="新細明體"/>
                <w:b/>
                <w:noProof/>
                <w:spacing w:val="-10"/>
                <w:sz w:val="20"/>
              </w:rPr>
              <w:t>423,279,808</w:t>
            </w:r>
          </w:p>
        </w:tc>
        <w:tc>
          <w:tcPr>
            <w:tcW w:w="1389" w:type="dxa"/>
            <w:vAlign w:val="center"/>
          </w:tcPr>
          <w:p w14:paraId="017CE6BC" w14:textId="77777777" w:rsidR="00F12A9C" w:rsidRPr="0055234C" w:rsidRDefault="00F12A9C" w:rsidP="00F12A9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5234C">
              <w:rPr>
                <w:rFonts w:ascii="新細明體" w:hAnsi="新細明體"/>
                <w:b/>
                <w:noProof/>
                <w:spacing w:val="-10"/>
                <w:sz w:val="20"/>
              </w:rPr>
              <w:t>169,405,102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FAC5E57" w14:textId="77777777" w:rsidR="00F12A9C" w:rsidRPr="0055234C" w:rsidRDefault="00F12A9C" w:rsidP="00F12A9C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5234C">
              <w:rPr>
                <w:rFonts w:ascii="新細明體" w:hAnsi="新細明體"/>
                <w:b/>
                <w:noProof/>
                <w:spacing w:val="-10"/>
                <w:sz w:val="20"/>
              </w:rPr>
              <w:t>32,396,472,172</w:t>
            </w:r>
          </w:p>
        </w:tc>
      </w:tr>
      <w:tr w:rsidR="007450F1" w14:paraId="0C0985FA" w14:textId="77777777" w:rsidTr="000D220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1952C15D" w14:textId="77777777" w:rsidR="007450F1" w:rsidRPr="00F01735" w:rsidRDefault="007450F1" w:rsidP="007450F1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 w:rsidRPr="00F01735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E35891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821374"/>
              </w:rPr>
              <w:t>稅課收</w:t>
            </w:r>
            <w:r w:rsidRPr="00E35891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821374"/>
              </w:rPr>
              <w:t>入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16D0C2DA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1CFDE8D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9,064,304,145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E99B600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9E8205F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92EDED1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1,006,000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626A687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3CF887E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4,773,108,721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BB448D9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24,238,445</w:t>
            </w:r>
          </w:p>
        </w:tc>
        <w:tc>
          <w:tcPr>
            <w:tcW w:w="1389" w:type="dxa"/>
            <w:vAlign w:val="center"/>
          </w:tcPr>
          <w:p w14:paraId="4E5BAF6E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97,860,887</w:t>
            </w:r>
          </w:p>
        </w:tc>
        <w:tc>
          <w:tcPr>
            <w:tcW w:w="1389" w:type="dxa"/>
            <w:vAlign w:val="center"/>
          </w:tcPr>
          <w:p w14:paraId="2E65FFE1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8" w:type="dxa"/>
            <w:vAlign w:val="center"/>
          </w:tcPr>
          <w:p w14:paraId="1A162A51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vAlign w:val="center"/>
          </w:tcPr>
          <w:p w14:paraId="5F621527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3,000,000</w:t>
            </w:r>
          </w:p>
        </w:tc>
        <w:tc>
          <w:tcPr>
            <w:tcW w:w="1389" w:type="dxa"/>
            <w:vAlign w:val="center"/>
          </w:tcPr>
          <w:p w14:paraId="50D26E0E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3D4F6B6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13,963,518,198</w:t>
            </w:r>
          </w:p>
        </w:tc>
      </w:tr>
      <w:tr w:rsidR="007450F1" w14:paraId="154A8D3A" w14:textId="77777777" w:rsidTr="000D220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46583D6" w14:textId="77777777" w:rsidR="007450F1" w:rsidRPr="00F01735" w:rsidRDefault="007450F1" w:rsidP="007450F1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 w:rsidRPr="00F01735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347950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970821119"/>
              </w:rPr>
              <w:t>罰款及賠償收</w:t>
            </w:r>
            <w:r w:rsidRPr="00347950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970821119"/>
              </w:rPr>
              <w:t>入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257F958A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6,034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A989F15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109,204,300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C1BBB33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112,600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EE973D0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22,959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D0CB5B3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853,000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BA36446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4,812,953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64ABFE0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21,868,200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CAFC42D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329,095,795</w:t>
            </w:r>
          </w:p>
        </w:tc>
        <w:tc>
          <w:tcPr>
            <w:tcW w:w="1389" w:type="dxa"/>
            <w:vAlign w:val="center"/>
          </w:tcPr>
          <w:p w14:paraId="1E05B6FC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3,398,114</w:t>
            </w:r>
          </w:p>
        </w:tc>
        <w:tc>
          <w:tcPr>
            <w:tcW w:w="1389" w:type="dxa"/>
            <w:vAlign w:val="center"/>
          </w:tcPr>
          <w:p w14:paraId="5C49A3B5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85,638,464</w:t>
            </w:r>
          </w:p>
        </w:tc>
        <w:tc>
          <w:tcPr>
            <w:tcW w:w="1388" w:type="dxa"/>
            <w:vAlign w:val="center"/>
          </w:tcPr>
          <w:p w14:paraId="101A3F82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68,110,513</w:t>
            </w:r>
          </w:p>
        </w:tc>
        <w:tc>
          <w:tcPr>
            <w:tcW w:w="1389" w:type="dxa"/>
            <w:vAlign w:val="center"/>
          </w:tcPr>
          <w:p w14:paraId="5A030F27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2,728,088</w:t>
            </w:r>
          </w:p>
        </w:tc>
        <w:tc>
          <w:tcPr>
            <w:tcW w:w="1389" w:type="dxa"/>
            <w:vAlign w:val="center"/>
          </w:tcPr>
          <w:p w14:paraId="42693C76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6,705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A4146EB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625,857,725</w:t>
            </w:r>
          </w:p>
        </w:tc>
      </w:tr>
      <w:tr w:rsidR="007450F1" w14:paraId="01351467" w14:textId="77777777" w:rsidTr="000D220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818941A" w14:textId="77777777" w:rsidR="007450F1" w:rsidRPr="00F01735" w:rsidRDefault="007450F1" w:rsidP="007450F1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 w:rsidRPr="00F01735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E35891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821117"/>
              </w:rPr>
              <w:t>規費收</w:t>
            </w:r>
            <w:r w:rsidRPr="00E35891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821117"/>
              </w:rPr>
              <w:t>入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11F6A5D4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147,690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E447D93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81,766,576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49235C9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14,951,286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8264180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5,026,621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EABB167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504,700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BC19775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252,755,712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CDC3194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598,550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666DEF1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8,834,522</w:t>
            </w:r>
          </w:p>
        </w:tc>
        <w:tc>
          <w:tcPr>
            <w:tcW w:w="1389" w:type="dxa"/>
            <w:vAlign w:val="center"/>
          </w:tcPr>
          <w:p w14:paraId="1383BE23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35,167</w:t>
            </w:r>
          </w:p>
        </w:tc>
        <w:tc>
          <w:tcPr>
            <w:tcW w:w="1389" w:type="dxa"/>
            <w:vAlign w:val="center"/>
          </w:tcPr>
          <w:p w14:paraId="4021FE7C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898,121</w:t>
            </w:r>
          </w:p>
        </w:tc>
        <w:tc>
          <w:tcPr>
            <w:tcW w:w="1388" w:type="dxa"/>
            <w:vAlign w:val="center"/>
          </w:tcPr>
          <w:p w14:paraId="732CB69B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6,066,035</w:t>
            </w:r>
          </w:p>
        </w:tc>
        <w:tc>
          <w:tcPr>
            <w:tcW w:w="1389" w:type="dxa"/>
            <w:vAlign w:val="center"/>
          </w:tcPr>
          <w:p w14:paraId="1566572A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8,381,627</w:t>
            </w:r>
          </w:p>
        </w:tc>
        <w:tc>
          <w:tcPr>
            <w:tcW w:w="1389" w:type="dxa"/>
            <w:vAlign w:val="center"/>
          </w:tcPr>
          <w:p w14:paraId="122AADAB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183,480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A553092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380,150,087</w:t>
            </w:r>
          </w:p>
        </w:tc>
      </w:tr>
      <w:tr w:rsidR="007450F1" w14:paraId="75E36172" w14:textId="77777777" w:rsidTr="000D220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6C5C7235" w14:textId="77777777" w:rsidR="007450F1" w:rsidRPr="00F01735" w:rsidRDefault="007450F1" w:rsidP="007450F1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 w:rsidRPr="00F01735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E35891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821116"/>
              </w:rPr>
              <w:t>財產收</w:t>
            </w:r>
            <w:r w:rsidRPr="00E35891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821116"/>
              </w:rPr>
              <w:t>入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31963D56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44,978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BBBE8C7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73,577,773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2DE00A6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31,061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9CB9894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179,154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2A9290D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318,080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E98B5E8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5,455,169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3876B7D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30,648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D334497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341,964</w:t>
            </w:r>
          </w:p>
        </w:tc>
        <w:tc>
          <w:tcPr>
            <w:tcW w:w="1389" w:type="dxa"/>
            <w:vAlign w:val="center"/>
          </w:tcPr>
          <w:p w14:paraId="32DB5F2D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127,213</w:t>
            </w:r>
          </w:p>
        </w:tc>
        <w:tc>
          <w:tcPr>
            <w:tcW w:w="1389" w:type="dxa"/>
            <w:vAlign w:val="center"/>
          </w:tcPr>
          <w:p w14:paraId="24DF00D0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2,408,204</w:t>
            </w:r>
          </w:p>
        </w:tc>
        <w:tc>
          <w:tcPr>
            <w:tcW w:w="1388" w:type="dxa"/>
            <w:vAlign w:val="center"/>
          </w:tcPr>
          <w:p w14:paraId="1A2EFFA2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1,196,734</w:t>
            </w:r>
          </w:p>
        </w:tc>
        <w:tc>
          <w:tcPr>
            <w:tcW w:w="1389" w:type="dxa"/>
            <w:vAlign w:val="center"/>
          </w:tcPr>
          <w:p w14:paraId="1811BC0D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9,880,648</w:t>
            </w:r>
          </w:p>
        </w:tc>
        <w:tc>
          <w:tcPr>
            <w:tcW w:w="1389" w:type="dxa"/>
            <w:vAlign w:val="center"/>
          </w:tcPr>
          <w:p w14:paraId="7B67FC29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423,427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F41AEFF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94,015,053</w:t>
            </w:r>
          </w:p>
        </w:tc>
      </w:tr>
      <w:tr w:rsidR="007450F1" w14:paraId="0B2189B3" w14:textId="77777777" w:rsidTr="000D220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F1E5970" w14:textId="77777777" w:rsidR="007450F1" w:rsidRPr="00F01735" w:rsidRDefault="007450F1" w:rsidP="007450F1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 w:rsidRPr="00F01735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347950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00" w:id="-970821115"/>
              </w:rPr>
              <w:t>營業盈餘及事業收</w:t>
            </w:r>
            <w:r w:rsidRPr="00347950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821115"/>
              </w:rPr>
              <w:t>入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3A59DD74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49174B9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42,794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B379EEA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FD882AD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019F080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E2C4D8C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4A7AEAD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FE5133E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vAlign w:val="center"/>
          </w:tcPr>
          <w:p w14:paraId="521FF6AE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vAlign w:val="center"/>
          </w:tcPr>
          <w:p w14:paraId="2F476427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8" w:type="dxa"/>
            <w:vAlign w:val="center"/>
          </w:tcPr>
          <w:p w14:paraId="60D9F812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vAlign w:val="center"/>
          </w:tcPr>
          <w:p w14:paraId="250EA474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vAlign w:val="center"/>
          </w:tcPr>
          <w:p w14:paraId="3DC7CEC8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554A3ED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42,794</w:t>
            </w:r>
          </w:p>
        </w:tc>
      </w:tr>
      <w:tr w:rsidR="007450F1" w14:paraId="410835F6" w14:textId="77777777" w:rsidTr="000D220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14:paraId="20AC6043" w14:textId="77777777" w:rsidR="007450F1" w:rsidRPr="00F01735" w:rsidRDefault="007450F1" w:rsidP="007450F1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 w:rsidRPr="00F01735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347950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970821114"/>
              </w:rPr>
              <w:t>補助及協助收</w:t>
            </w:r>
            <w:r w:rsidRPr="00347950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970821114"/>
              </w:rPr>
              <w:t>入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0FF5A1B7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D49A5DF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13,964,319,130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D6D4549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407E33B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DA4FC85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22,791,000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D7822A2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4D549B0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39,449,329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578BE8E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520,690,658</w:t>
            </w:r>
          </w:p>
        </w:tc>
        <w:tc>
          <w:tcPr>
            <w:tcW w:w="1389" w:type="dxa"/>
            <w:vAlign w:val="center"/>
          </w:tcPr>
          <w:p w14:paraId="54330A5A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32,455,852</w:t>
            </w:r>
          </w:p>
        </w:tc>
        <w:tc>
          <w:tcPr>
            <w:tcW w:w="1389" w:type="dxa"/>
            <w:vAlign w:val="center"/>
          </w:tcPr>
          <w:p w14:paraId="45210473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1,505,358,176</w:t>
            </w:r>
          </w:p>
        </w:tc>
        <w:tc>
          <w:tcPr>
            <w:tcW w:w="1388" w:type="dxa"/>
            <w:vAlign w:val="center"/>
          </w:tcPr>
          <w:p w14:paraId="1EB47CE2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79,084,852</w:t>
            </w:r>
          </w:p>
        </w:tc>
        <w:tc>
          <w:tcPr>
            <w:tcW w:w="1389" w:type="dxa"/>
            <w:vAlign w:val="center"/>
          </w:tcPr>
          <w:p w14:paraId="0D279A0F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369,465,916</w:t>
            </w:r>
          </w:p>
        </w:tc>
        <w:tc>
          <w:tcPr>
            <w:tcW w:w="1389" w:type="dxa"/>
            <w:vAlign w:val="center"/>
          </w:tcPr>
          <w:p w14:paraId="434DEE84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165,892,167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FC41938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16,699,507,080</w:t>
            </w:r>
          </w:p>
        </w:tc>
      </w:tr>
      <w:tr w:rsidR="007450F1" w14:paraId="37F4E764" w14:textId="77777777" w:rsidTr="000D220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30AF62E" w14:textId="77777777" w:rsidR="007450F1" w:rsidRPr="00F01735" w:rsidRDefault="007450F1" w:rsidP="007450F1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 w:rsidRPr="00F01735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347950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970821113"/>
              </w:rPr>
              <w:t>捐獻及贈與收</w:t>
            </w:r>
            <w:r w:rsidRPr="00347950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970821113"/>
              </w:rPr>
              <w:t>入</w:t>
            </w:r>
          </w:p>
        </w:tc>
        <w:tc>
          <w:tcPr>
            <w:tcW w:w="138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6933E6C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  <w:vAlign w:val="center"/>
          </w:tcPr>
          <w:p w14:paraId="59CE6483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93,325,365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  <w:vAlign w:val="center"/>
          </w:tcPr>
          <w:p w14:paraId="5DF2E708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center"/>
          </w:tcPr>
          <w:p w14:paraId="4A95F7E5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  <w:vAlign w:val="center"/>
          </w:tcPr>
          <w:p w14:paraId="7653EBCC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  <w:vAlign w:val="center"/>
          </w:tcPr>
          <w:p w14:paraId="0C89E8A0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  <w:vAlign w:val="center"/>
          </w:tcPr>
          <w:p w14:paraId="21ADEAD0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center"/>
          </w:tcPr>
          <w:p w14:paraId="2815F93E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tcBorders>
              <w:bottom w:val="nil"/>
            </w:tcBorders>
            <w:vAlign w:val="center"/>
          </w:tcPr>
          <w:p w14:paraId="6E078488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432,771</w:t>
            </w:r>
          </w:p>
        </w:tc>
        <w:tc>
          <w:tcPr>
            <w:tcW w:w="1389" w:type="dxa"/>
            <w:tcBorders>
              <w:bottom w:val="nil"/>
            </w:tcBorders>
            <w:vAlign w:val="center"/>
          </w:tcPr>
          <w:p w14:paraId="31743A69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8" w:type="dxa"/>
            <w:tcBorders>
              <w:bottom w:val="nil"/>
            </w:tcBorders>
            <w:vAlign w:val="center"/>
          </w:tcPr>
          <w:p w14:paraId="52F1A24A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tcBorders>
              <w:bottom w:val="nil"/>
            </w:tcBorders>
            <w:vAlign w:val="center"/>
          </w:tcPr>
          <w:p w14:paraId="1AEBCA0D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29,214,495</w:t>
            </w:r>
          </w:p>
        </w:tc>
        <w:tc>
          <w:tcPr>
            <w:tcW w:w="1389" w:type="dxa"/>
            <w:tcBorders>
              <w:bottom w:val="nil"/>
            </w:tcBorders>
            <w:vAlign w:val="center"/>
          </w:tcPr>
          <w:p w14:paraId="62B30E0A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tcBorders>
              <w:bottom w:val="nil"/>
            </w:tcBorders>
            <w:shd w:val="clear" w:color="auto" w:fill="auto"/>
            <w:vAlign w:val="center"/>
          </w:tcPr>
          <w:p w14:paraId="0A2E941E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122,972,631</w:t>
            </w:r>
          </w:p>
        </w:tc>
      </w:tr>
      <w:tr w:rsidR="007450F1" w14:paraId="5BD2788D" w14:textId="77777777" w:rsidTr="000D220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5DAC69" w14:textId="77777777" w:rsidR="007450F1" w:rsidRPr="00F01735" w:rsidRDefault="007450F1" w:rsidP="007450F1">
            <w:pPr>
              <w:snapToGrid w:val="0"/>
              <w:spacing w:line="240" w:lineRule="exact"/>
              <w:ind w:rightChars="-50" w:right="-120"/>
              <w:rPr>
                <w:rFonts w:ascii="標楷體" w:eastAsia="標楷體" w:hAnsi="標楷體"/>
                <w:sz w:val="20"/>
              </w:rPr>
            </w:pPr>
            <w:r w:rsidRPr="00F01735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E35891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821112"/>
              </w:rPr>
              <w:t>其他收</w:t>
            </w:r>
            <w:r w:rsidRPr="00E35891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821112"/>
              </w:rPr>
              <w:t>入</w:t>
            </w:r>
          </w:p>
        </w:tc>
        <w:tc>
          <w:tcPr>
            <w:tcW w:w="138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AC241E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3,590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F262EC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467,427,884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C9D146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350,561</w:t>
            </w:r>
          </w:p>
        </w:tc>
        <w:tc>
          <w:tcPr>
            <w:tcW w:w="138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6E4697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296F8BC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24,309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D0EAA8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9,838,954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C72F3D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33</w:t>
            </w:r>
          </w:p>
        </w:tc>
        <w:tc>
          <w:tcPr>
            <w:tcW w:w="138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6BF979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8,155,103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center"/>
          </w:tcPr>
          <w:p w14:paraId="224E6748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1,485,441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center"/>
          </w:tcPr>
          <w:p w14:paraId="34DD0435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19,226,075</w:t>
            </w:r>
          </w:p>
        </w:tc>
        <w:tc>
          <w:tcPr>
            <w:tcW w:w="1388" w:type="dxa"/>
            <w:tcBorders>
              <w:top w:val="nil"/>
              <w:bottom w:val="single" w:sz="4" w:space="0" w:color="auto"/>
            </w:tcBorders>
            <w:vAlign w:val="center"/>
          </w:tcPr>
          <w:p w14:paraId="1DF730EF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388,297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center"/>
          </w:tcPr>
          <w:p w14:paraId="2F1D05D6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609,034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vAlign w:val="center"/>
          </w:tcPr>
          <w:p w14:paraId="0775A163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2,899,323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BD00BF" w14:textId="77777777" w:rsidR="007450F1" w:rsidRDefault="007450F1" w:rsidP="007450F1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C776E">
              <w:rPr>
                <w:rFonts w:ascii="新細明體" w:hAnsi="新細明體"/>
                <w:noProof/>
                <w:spacing w:val="-10"/>
                <w:sz w:val="20"/>
              </w:rPr>
              <w:t>510,408,604</w:t>
            </w:r>
          </w:p>
        </w:tc>
      </w:tr>
    </w:tbl>
    <w:p w14:paraId="346798E8" w14:textId="77777777" w:rsidR="00777ADA" w:rsidRPr="00777ADA" w:rsidRDefault="00777ADA" w:rsidP="00777ADA"/>
    <w:p w14:paraId="0561D467" w14:textId="77777777" w:rsidR="00777ADA" w:rsidRDefault="00777ADA" w:rsidP="00777ADA"/>
    <w:sectPr w:rsidR="00777ADA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1C5B8" w14:textId="77777777" w:rsidR="00F12A9C" w:rsidRDefault="00F12A9C">
      <w:r>
        <w:separator/>
      </w:r>
    </w:p>
  </w:endnote>
  <w:endnote w:type="continuationSeparator" w:id="0">
    <w:p w14:paraId="5EDBEAE0" w14:textId="77777777" w:rsidR="00F12A9C" w:rsidRDefault="00F1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EEEF3" w14:textId="7092FDE0" w:rsidR="00060E24" w:rsidRPr="00347950" w:rsidRDefault="00716F6A" w:rsidP="00347950">
    <w:pPr>
      <w:pStyle w:val="a4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6-1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06D8C" w14:textId="77777777" w:rsidR="00F12A9C" w:rsidRDefault="00F12A9C">
      <w:r>
        <w:separator/>
      </w:r>
    </w:p>
  </w:footnote>
  <w:footnote w:type="continuationSeparator" w:id="0">
    <w:p w14:paraId="190FF0DC" w14:textId="77777777" w:rsidR="00F12A9C" w:rsidRDefault="00F12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F9763" w14:textId="77777777" w:rsidR="00F12A9C" w:rsidRDefault="00F12A9C">
    <w:pPr>
      <w:pStyle w:val="a3"/>
      <w:jc w:val="center"/>
    </w:pPr>
    <w:r w:rsidRPr="00EE314B">
      <w:rPr>
        <w:rFonts w:ascii="標楷體" w:eastAsia="標楷體" w:hAnsi="標楷體" w:hint="eastAsia"/>
        <w:b/>
        <w:spacing w:val="60"/>
        <w:sz w:val="32"/>
        <w:szCs w:val="32"/>
        <w:u w:val="single"/>
      </w:rPr>
      <w:t>壹</w:t>
    </w:r>
    <w:r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EE314B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EE314B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</w:t>
    </w:r>
    <w:proofErr w:type="gramStart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EE314B">
      <w:rPr>
        <w:rFonts w:ascii="標楷體" w:eastAsia="標楷體" w:hAnsi="標楷體"/>
        <w:b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97CD3" w14:textId="77777777" w:rsidR="00F12A9C" w:rsidRDefault="00060E24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陸</w:t>
    </w:r>
    <w:r w:rsidR="00F12A9C">
      <w:rPr>
        <w:rFonts w:ascii="標楷體" w:eastAsia="標楷體" w:hint="eastAsia"/>
        <w:b/>
        <w:spacing w:val="60"/>
        <w:sz w:val="32"/>
        <w:u w:val="single"/>
      </w:rPr>
      <w:t>、</w:t>
    </w:r>
    <w:r w:rsidR="00F12A9C"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F12A9C" w:rsidRPr="00EE314B">
      <w:rPr>
        <w:rFonts w:ascii="標楷體" w:eastAsia="標楷體" w:hAnsi="標楷體"/>
        <w:b/>
        <w:spacing w:val="60"/>
        <w:sz w:val="32"/>
        <w:u w:val="single"/>
      </w:rPr>
      <w:t>113</w:t>
    </w:r>
    <w:proofErr w:type="gramEnd"/>
    <w:r w:rsidR="00F12A9C" w:rsidRPr="00B95F6B">
      <w:rPr>
        <w:rFonts w:ascii="標楷體" w:eastAsia="標楷體" w:hint="eastAsia"/>
        <w:b/>
        <w:spacing w:val="60"/>
        <w:sz w:val="32"/>
        <w:u w:val="single"/>
      </w:rPr>
      <w:t>年度</w:t>
    </w:r>
    <w:r w:rsidR="00F12A9C" w:rsidRPr="00EE314B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="00F12A9C"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</w:t>
    </w:r>
    <w:proofErr w:type="gramStart"/>
    <w:r w:rsidR="00F12A9C" w:rsidRPr="00B95F6B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F12A9C" w:rsidRPr="00B95F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ADA"/>
    <w:rsid w:val="00060E24"/>
    <w:rsid w:val="000D2209"/>
    <w:rsid w:val="000D4F05"/>
    <w:rsid w:val="000F3B45"/>
    <w:rsid w:val="000F5C79"/>
    <w:rsid w:val="00133048"/>
    <w:rsid w:val="00143F79"/>
    <w:rsid w:val="00166FAE"/>
    <w:rsid w:val="0022580D"/>
    <w:rsid w:val="002934F7"/>
    <w:rsid w:val="00347950"/>
    <w:rsid w:val="00397B4B"/>
    <w:rsid w:val="003C6046"/>
    <w:rsid w:val="0047028A"/>
    <w:rsid w:val="0047422B"/>
    <w:rsid w:val="005A610E"/>
    <w:rsid w:val="005F216F"/>
    <w:rsid w:val="006130D3"/>
    <w:rsid w:val="006F09C1"/>
    <w:rsid w:val="00716F6A"/>
    <w:rsid w:val="007450F1"/>
    <w:rsid w:val="00777ADA"/>
    <w:rsid w:val="00805B3D"/>
    <w:rsid w:val="00810A19"/>
    <w:rsid w:val="0085072B"/>
    <w:rsid w:val="00A57D0E"/>
    <w:rsid w:val="00AD15A7"/>
    <w:rsid w:val="00B5403C"/>
    <w:rsid w:val="00B95F6B"/>
    <w:rsid w:val="00C004BF"/>
    <w:rsid w:val="00CE52EB"/>
    <w:rsid w:val="00D17C30"/>
    <w:rsid w:val="00D20547"/>
    <w:rsid w:val="00D7295B"/>
    <w:rsid w:val="00DA6D4D"/>
    <w:rsid w:val="00DF00FA"/>
    <w:rsid w:val="00E257E8"/>
    <w:rsid w:val="00EA6F5D"/>
    <w:rsid w:val="00EE314B"/>
    <w:rsid w:val="00F11F5B"/>
    <w:rsid w:val="00F12A9C"/>
    <w:rsid w:val="00F3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0D9FD15"/>
  <w15:chartTrackingRefBased/>
  <w15:docId w15:val="{444A3549-43A6-4AE4-9AA8-3C0A03E05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KFoLCz8Om67Q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KFoLCz8Om67Q歲入來源別機關別決算審定數綜計表.dot</Template>
  <TotalTime>24</TotalTime>
  <Pages>1</Pages>
  <Words>278</Words>
  <Characters>946</Characters>
  <Application>Microsoft Office Word</Application>
  <DocSecurity>0</DocSecurity>
  <Lines>7</Lines>
  <Paragraphs>2</Paragraphs>
  <ScaleCrop>false</ScaleCrop>
  <Company>N.A.O.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王玉華</dc:creator>
  <cp:keywords/>
  <cp:lastModifiedBy>張美齡</cp:lastModifiedBy>
  <cp:revision>10</cp:revision>
  <cp:lastPrinted>1899-12-31T16:00:00Z</cp:lastPrinted>
  <dcterms:created xsi:type="dcterms:W3CDTF">2025-05-15T06:48:00Z</dcterms:created>
  <dcterms:modified xsi:type="dcterms:W3CDTF">2025-06-18T01:15:00Z</dcterms:modified>
</cp:coreProperties>
</file>