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E5379" w14:textId="77777777" w:rsidR="00570609" w:rsidRPr="00983510" w:rsidRDefault="00531751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 w:rsidRPr="00C2787C">
        <w:rPr>
          <w:rFonts w:ascii="標楷體" w:cs="Times New Roman"/>
          <w:sz w:val="32"/>
          <w:szCs w:val="20"/>
          <w:u w:val="single"/>
        </w:rPr>
        <w:t>伍</w:t>
      </w:r>
      <w:r w:rsidR="004D6B14" w:rsidRPr="00C2787C">
        <w:rPr>
          <w:rFonts w:ascii="標楷體" w:cs="Times New Roman" w:hint="eastAsia"/>
          <w:sz w:val="32"/>
          <w:szCs w:val="20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AB4741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113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AB4741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苗栗縣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02D532C3" w14:textId="77777777" w:rsidR="00223879" w:rsidRPr="001876F5" w:rsidRDefault="00223879" w:rsidP="001876F5">
      <w:pPr>
        <w:ind w:rightChars="-2" w:right="-5"/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4809023C" w14:textId="77777777" w:rsidR="00223879" w:rsidRPr="00900A34" w:rsidRDefault="00223879" w:rsidP="001876F5">
      <w:pPr>
        <w:snapToGrid w:val="0"/>
        <w:spacing w:line="200" w:lineRule="atLeast"/>
        <w:ind w:rightChars="57" w:right="137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5416231E" w14:textId="77777777" w:rsidTr="00AB4741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95C3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1BC6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7524" w14:textId="5B07340A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proofErr w:type="gramStart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</w:t>
            </w:r>
            <w:proofErr w:type="gramEnd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修正總決算、</w:t>
            </w:r>
          </w:p>
          <w:p w14:paraId="7069A35E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D3D52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AB4741" w:rsidRPr="00727996" w14:paraId="4DB1A1B9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04E15CE" w14:textId="77777777" w:rsidR="00AB4741" w:rsidRPr="00727996" w:rsidRDefault="00AB4741" w:rsidP="0053175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2799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EA76CDA" w14:textId="77777777" w:rsidR="00AB4741" w:rsidRPr="00727996" w:rsidRDefault="00AB4741" w:rsidP="0053175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27996">
              <w:rPr>
                <w:rFonts w:ascii="新細明體" w:hAnsi="新細明體"/>
                <w:b/>
                <w:noProof/>
                <w:sz w:val="20"/>
                <w:szCs w:val="20"/>
              </w:rPr>
              <w:t>31,990,513,579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807F27C" w14:textId="77777777" w:rsidR="00AB4741" w:rsidRPr="00727996" w:rsidRDefault="00324D97" w:rsidP="00531751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C4433F">
              <w:rPr>
                <w:rFonts w:ascii="新細明體" w:hAnsi="新細明體" w:hint="eastAsia"/>
                <w:b/>
                <w:sz w:val="20"/>
                <w:szCs w:val="20"/>
              </w:rPr>
              <w:t>＋</w:t>
            </w:r>
            <w:r w:rsidRPr="00C4433F">
              <w:rPr>
                <w:rFonts w:ascii="新細明體" w:hAnsi="新細明體"/>
                <w:b/>
                <w:sz w:val="20"/>
                <w:szCs w:val="20"/>
              </w:rPr>
              <w:t xml:space="preserve"> 42,794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3EE72A9" w14:textId="77777777" w:rsidR="00AB4741" w:rsidRPr="00727996" w:rsidRDefault="00AB4741" w:rsidP="0053175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27996">
              <w:rPr>
                <w:rFonts w:ascii="新細明體" w:hAnsi="新細明體"/>
                <w:b/>
                <w:noProof/>
                <w:sz w:val="20"/>
                <w:szCs w:val="20"/>
              </w:rPr>
              <w:t>31,990,</w:t>
            </w:r>
            <w:r w:rsidR="00324D97">
              <w:rPr>
                <w:rFonts w:ascii="新細明體" w:hAnsi="新細明體"/>
                <w:b/>
                <w:noProof/>
                <w:sz w:val="20"/>
                <w:szCs w:val="20"/>
              </w:rPr>
              <w:t>556,373</w:t>
            </w:r>
          </w:p>
        </w:tc>
      </w:tr>
      <w:tr w:rsidR="00AB4741" w:rsidRPr="00216B33" w14:paraId="54899E74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296185D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3317FAD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13,886,128,681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CFBEC28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79FB257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13,886,128,681</w:t>
            </w:r>
          </w:p>
        </w:tc>
      </w:tr>
      <w:tr w:rsidR="00AB4741" w:rsidRPr="00216B33" w14:paraId="6CBCF34E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E90A2BB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DBFAA90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626,125,128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CFF2CDB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4689F87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626,125,128</w:t>
            </w:r>
          </w:p>
        </w:tc>
      </w:tr>
      <w:tr w:rsidR="00AB4741" w:rsidRPr="00216B33" w14:paraId="6076988F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7CEDB84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5C82B3F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380,304,828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B2FF6FD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A231F59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380,304,828</w:t>
            </w:r>
          </w:p>
        </w:tc>
      </w:tr>
      <w:tr w:rsidR="00AB4741" w:rsidRPr="00216B33" w14:paraId="3AD54F0E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0C7901F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2F0DDDD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94,005,797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D7C30A4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062D6C0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94,005,797</w:t>
            </w:r>
          </w:p>
        </w:tc>
      </w:tr>
      <w:tr w:rsidR="00AB4741" w:rsidRPr="00216B33" w14:paraId="1BC1C9F3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446949E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2C044A5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23,562,550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5164036" w14:textId="77777777" w:rsidR="00AB4741" w:rsidRPr="00216B33" w:rsidRDefault="00324D97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＋</w:t>
            </w:r>
            <w:r>
              <w:rPr>
                <w:rFonts w:ascii="新細明體" w:hAnsi="新細明體"/>
                <w:sz w:val="20"/>
                <w:szCs w:val="20"/>
              </w:rPr>
              <w:t xml:space="preserve"> 42,794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1AA4264" w14:textId="77777777" w:rsidR="00AB4741" w:rsidRPr="00216B33" w:rsidRDefault="00AB4741" w:rsidP="00324D97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23,</w:t>
            </w:r>
            <w:r w:rsidR="00324D97">
              <w:rPr>
                <w:rFonts w:ascii="新細明體" w:hAnsi="新細明體"/>
                <w:noProof/>
                <w:sz w:val="20"/>
                <w:szCs w:val="20"/>
              </w:rPr>
              <w:t>605</w:t>
            </w: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="00324D97">
              <w:rPr>
                <w:rFonts w:ascii="新細明體" w:hAnsi="新細明體"/>
                <w:noProof/>
                <w:sz w:val="20"/>
                <w:szCs w:val="20"/>
              </w:rPr>
              <w:t>344</w:t>
            </w:r>
          </w:p>
        </w:tc>
      </w:tr>
      <w:tr w:rsidR="00AB4741" w:rsidRPr="00216B33" w14:paraId="3048635C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46D3E06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DF168B7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16,285,710,916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14AE3C2" w14:textId="77777777" w:rsidR="00AB4741" w:rsidRPr="00670CC8" w:rsidRDefault="00AB4741" w:rsidP="00531751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1107AEB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16,285,710,916</w:t>
            </w:r>
          </w:p>
        </w:tc>
      </w:tr>
      <w:tr w:rsidR="00AB4741" w:rsidRPr="00216B33" w14:paraId="6EBBFBCF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418A007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FC0240E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174,972,835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933FC10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A59B685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174,972,835</w:t>
            </w:r>
          </w:p>
        </w:tc>
      </w:tr>
      <w:tr w:rsidR="00AB4741" w:rsidRPr="00216B33" w14:paraId="3448FFF1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CB818D4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D9D54C1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519,702,844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7C964DB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42ED909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519,702,844</w:t>
            </w:r>
          </w:p>
        </w:tc>
      </w:tr>
      <w:tr w:rsidR="00AB4741" w:rsidRPr="00727996" w14:paraId="326D69FF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F8F99F0" w14:textId="77777777" w:rsidR="00AB4741" w:rsidRPr="00727996" w:rsidRDefault="00AB4741" w:rsidP="0053175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2799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31180C6" w14:textId="77777777" w:rsidR="00AB4741" w:rsidRPr="00727996" w:rsidRDefault="00AB4741" w:rsidP="0053175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27996">
              <w:rPr>
                <w:rFonts w:ascii="新細明體" w:hAnsi="新細明體"/>
                <w:b/>
                <w:noProof/>
                <w:sz w:val="20"/>
                <w:szCs w:val="20"/>
              </w:rPr>
              <w:t>27,788,620,942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1861E0D" w14:textId="77777777" w:rsidR="00AB4741" w:rsidRPr="00727996" w:rsidRDefault="00AB4741" w:rsidP="00531751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13B7E6A" w14:textId="77777777" w:rsidR="00AB4741" w:rsidRPr="00727996" w:rsidRDefault="00AB4741" w:rsidP="0053175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27996">
              <w:rPr>
                <w:rFonts w:ascii="新細明體" w:hAnsi="新細明體"/>
                <w:b/>
                <w:noProof/>
                <w:sz w:val="20"/>
                <w:szCs w:val="20"/>
              </w:rPr>
              <w:t>27,788,620,942</w:t>
            </w:r>
          </w:p>
        </w:tc>
      </w:tr>
      <w:tr w:rsidR="00AB4741" w:rsidRPr="00216B33" w14:paraId="3994A008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A88378A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6C76770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5,012,587,428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AD7FBA7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ADE3498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5,012,587,428</w:t>
            </w:r>
          </w:p>
        </w:tc>
      </w:tr>
      <w:tr w:rsidR="00AB4741" w:rsidRPr="00216B33" w14:paraId="53331594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5CC33A4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5E5E129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2,286,884,428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EFBBFC7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AF925FC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2,286,884,428</w:t>
            </w:r>
          </w:p>
        </w:tc>
      </w:tr>
      <w:tr w:rsidR="00AB4741" w:rsidRPr="00216B33" w14:paraId="72D411AC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9CFB138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FCEA51B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17,554,362,472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5A0EF01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9FDA5F2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17,554,362,472</w:t>
            </w:r>
          </w:p>
        </w:tc>
      </w:tr>
      <w:tr w:rsidR="00AB4741" w:rsidRPr="00216B33" w14:paraId="7991DB4E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CB6EEBE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0F1C139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2,752,198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58E6525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2CB3A8B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2,752,198</w:t>
            </w:r>
          </w:p>
        </w:tc>
      </w:tr>
      <w:tr w:rsidR="00AB4741" w:rsidRPr="00216B33" w14:paraId="4AFFD467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B97466E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575D6FC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304,320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4C5401D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E3965B7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304,320</w:t>
            </w:r>
          </w:p>
        </w:tc>
      </w:tr>
      <w:tr w:rsidR="00AB4741" w:rsidRPr="00216B33" w14:paraId="678A5997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38452BA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6668536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616,409,585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61121B6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A472CB2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616,409,585</w:t>
            </w:r>
          </w:p>
        </w:tc>
      </w:tr>
      <w:tr w:rsidR="00AB4741" w:rsidRPr="00216B33" w14:paraId="7B00CF83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19BE726" w14:textId="77777777" w:rsidR="00AB4741" w:rsidRPr="00216B33" w:rsidRDefault="00AB4741" w:rsidP="0053175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91445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4FF68DC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2,315,320,511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5668169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87F698A" w14:textId="77777777" w:rsidR="00AB4741" w:rsidRPr="00216B33" w:rsidRDefault="00AB4741" w:rsidP="0053175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A91445">
              <w:rPr>
                <w:rFonts w:ascii="新細明體" w:hAnsi="新細明體"/>
                <w:noProof/>
                <w:sz w:val="20"/>
                <w:szCs w:val="20"/>
              </w:rPr>
              <w:t>2,315,320,511</w:t>
            </w:r>
          </w:p>
        </w:tc>
      </w:tr>
      <w:tr w:rsidR="00AB4741" w:rsidRPr="00727996" w14:paraId="69B3BFAB" w14:textId="77777777" w:rsidTr="00AB474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5C282" w14:textId="77777777" w:rsidR="00AB4741" w:rsidRPr="00727996" w:rsidRDefault="00AB4741" w:rsidP="0053175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2799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3E10C" w14:textId="77777777" w:rsidR="00AB4741" w:rsidRPr="00727996" w:rsidRDefault="00AB4741" w:rsidP="0053175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27996">
              <w:rPr>
                <w:rFonts w:ascii="新細明體" w:hAnsi="新細明體"/>
                <w:b/>
                <w:noProof/>
                <w:sz w:val="20"/>
                <w:szCs w:val="20"/>
              </w:rPr>
              <w:t>4,201,892,637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D71CF" w14:textId="77777777" w:rsidR="00AB4741" w:rsidRPr="00727996" w:rsidRDefault="00324D97" w:rsidP="00531751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C4433F">
              <w:rPr>
                <w:rFonts w:ascii="新細明體" w:hAnsi="新細明體" w:hint="eastAsia"/>
                <w:b/>
                <w:sz w:val="20"/>
                <w:szCs w:val="20"/>
              </w:rPr>
              <w:t>＋</w:t>
            </w:r>
            <w:r w:rsidRPr="00C4433F">
              <w:rPr>
                <w:rFonts w:ascii="新細明體" w:hAnsi="新細明體"/>
                <w:b/>
                <w:sz w:val="20"/>
                <w:szCs w:val="20"/>
              </w:rPr>
              <w:t xml:space="preserve"> 42,794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3F3FC" w14:textId="77777777" w:rsidR="00AB4741" w:rsidRPr="00727996" w:rsidRDefault="00AB4741" w:rsidP="00324D97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27996">
              <w:rPr>
                <w:rFonts w:ascii="新細明體" w:hAnsi="新細明體"/>
                <w:b/>
                <w:noProof/>
                <w:sz w:val="20"/>
                <w:szCs w:val="20"/>
              </w:rPr>
              <w:t>4,201,</w:t>
            </w:r>
            <w:r w:rsidR="00324D97">
              <w:rPr>
                <w:rFonts w:ascii="新細明體" w:hAnsi="新細明體"/>
                <w:b/>
                <w:noProof/>
                <w:sz w:val="20"/>
                <w:szCs w:val="20"/>
              </w:rPr>
              <w:t>935</w:t>
            </w:r>
            <w:r w:rsidRPr="00727996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="00324D97">
              <w:rPr>
                <w:rFonts w:ascii="新細明體" w:hAnsi="新細明體"/>
                <w:b/>
                <w:noProof/>
                <w:sz w:val="20"/>
                <w:szCs w:val="20"/>
              </w:rPr>
              <w:t>431</w:t>
            </w:r>
          </w:p>
        </w:tc>
      </w:tr>
    </w:tbl>
    <w:p w14:paraId="2FCCFB02" w14:textId="186EED1C" w:rsidR="00570609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p w14:paraId="728AFC9F" w14:textId="590A5B78" w:rsidR="001876F5" w:rsidRPr="001876F5" w:rsidRDefault="001876F5" w:rsidP="001876F5">
      <w:pPr>
        <w:rPr>
          <w:rFonts w:ascii="標楷體" w:eastAsia="標楷體" w:hAnsi="標楷體"/>
          <w:sz w:val="18"/>
          <w:szCs w:val="18"/>
        </w:rPr>
      </w:pPr>
    </w:p>
    <w:p w14:paraId="7D63E03C" w14:textId="7B9E4F3C" w:rsidR="001876F5" w:rsidRPr="001876F5" w:rsidRDefault="001876F5" w:rsidP="001876F5">
      <w:pPr>
        <w:rPr>
          <w:rFonts w:ascii="標楷體" w:eastAsia="標楷體" w:hAnsi="標楷體"/>
          <w:sz w:val="18"/>
          <w:szCs w:val="18"/>
        </w:rPr>
      </w:pPr>
    </w:p>
    <w:p w14:paraId="0352B14E" w14:textId="16689E3B" w:rsidR="001876F5" w:rsidRPr="001876F5" w:rsidRDefault="001876F5" w:rsidP="001876F5">
      <w:pPr>
        <w:rPr>
          <w:rFonts w:ascii="標楷體" w:eastAsia="標楷體" w:hAnsi="標楷體"/>
          <w:sz w:val="18"/>
          <w:szCs w:val="18"/>
        </w:rPr>
      </w:pPr>
    </w:p>
    <w:p w14:paraId="468B0D4F" w14:textId="034548CC" w:rsidR="001876F5" w:rsidRPr="001876F5" w:rsidRDefault="001876F5" w:rsidP="001876F5">
      <w:pPr>
        <w:tabs>
          <w:tab w:val="left" w:pos="11316"/>
        </w:tabs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/>
          <w:sz w:val="18"/>
          <w:szCs w:val="18"/>
        </w:rPr>
        <w:lastRenderedPageBreak/>
        <w:tab/>
      </w:r>
    </w:p>
    <w:p w14:paraId="5D4FF5AC" w14:textId="5F90B16E" w:rsidR="001876F5" w:rsidRPr="001876F5" w:rsidRDefault="001876F5" w:rsidP="001876F5">
      <w:pPr>
        <w:rPr>
          <w:rFonts w:ascii="標楷體" w:eastAsia="標楷體" w:hAnsi="標楷體"/>
          <w:sz w:val="18"/>
          <w:szCs w:val="18"/>
        </w:rPr>
      </w:pPr>
    </w:p>
    <w:p w14:paraId="4CF3C305" w14:textId="3E8D6C89" w:rsidR="001876F5" w:rsidRPr="001876F5" w:rsidRDefault="001876F5" w:rsidP="001876F5">
      <w:pPr>
        <w:rPr>
          <w:rFonts w:ascii="標楷體" w:eastAsia="標楷體" w:hAnsi="標楷體"/>
          <w:sz w:val="18"/>
          <w:szCs w:val="18"/>
        </w:rPr>
      </w:pPr>
    </w:p>
    <w:p w14:paraId="528995D1" w14:textId="77777777" w:rsidR="001876F5" w:rsidRPr="001876F5" w:rsidRDefault="001876F5" w:rsidP="001876F5">
      <w:pPr>
        <w:rPr>
          <w:rFonts w:ascii="標楷體" w:eastAsia="標楷體" w:hAnsi="標楷體"/>
          <w:sz w:val="18"/>
          <w:szCs w:val="18"/>
        </w:rPr>
      </w:pPr>
    </w:p>
    <w:sectPr w:rsidR="001876F5" w:rsidRPr="001876F5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C113C" w14:textId="77777777" w:rsidR="00670CC8" w:rsidRDefault="00670CC8" w:rsidP="00963F24">
      <w:r>
        <w:separator/>
      </w:r>
    </w:p>
  </w:endnote>
  <w:endnote w:type="continuationSeparator" w:id="0">
    <w:p w14:paraId="30ED122F" w14:textId="77777777" w:rsidR="00670CC8" w:rsidRDefault="00670CC8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7D9B7" w14:textId="1DEA1E4D" w:rsidR="00670CC8" w:rsidRPr="001876F5" w:rsidRDefault="005227E9" w:rsidP="007073D2">
    <w:pPr>
      <w:pStyle w:val="a9"/>
      <w:ind w:right="360" w:firstLine="360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5-1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CB48D" w14:textId="77777777" w:rsidR="00670CC8" w:rsidRDefault="00670CC8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6472D" w14:textId="77777777" w:rsidR="00670CC8" w:rsidRDefault="00670CC8" w:rsidP="00963F24">
      <w:r>
        <w:separator/>
      </w:r>
    </w:p>
  </w:footnote>
  <w:footnote w:type="continuationSeparator" w:id="0">
    <w:p w14:paraId="23195DB7" w14:textId="77777777" w:rsidR="00670CC8" w:rsidRDefault="00670CC8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741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876F5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2E2791"/>
    <w:rsid w:val="00304745"/>
    <w:rsid w:val="00324D97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227E9"/>
    <w:rsid w:val="00531751"/>
    <w:rsid w:val="00547E19"/>
    <w:rsid w:val="00551CF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56C63"/>
    <w:rsid w:val="00670CC8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9E7F2A"/>
    <w:rsid w:val="00A066B8"/>
    <w:rsid w:val="00A10120"/>
    <w:rsid w:val="00A116E8"/>
    <w:rsid w:val="00A21C64"/>
    <w:rsid w:val="00A461AE"/>
    <w:rsid w:val="00A7668A"/>
    <w:rsid w:val="00AA00F3"/>
    <w:rsid w:val="00AB4741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2787C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83965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B011537"/>
  <w15:docId w15:val="{9BBF81EF-FE75-4F97-A42F-7354CAD6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5sfmHV1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96344-6BA8-402D-85AB-53667506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s5sfmHV1審定後收入支出彙計表A3.dot</Template>
  <TotalTime>291</TotalTime>
  <Pages>2</Pages>
  <Words>105</Words>
  <Characters>604</Characters>
  <Application>Microsoft Office Word</Application>
  <DocSecurity>0</DocSecurity>
  <Lines>5</Lines>
  <Paragraphs>1</Paragraphs>
  <ScaleCrop>false</ScaleCrop>
  <Company>Microsoft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王玉華</dc:creator>
  <cp:keywords/>
  <cp:lastModifiedBy>張美齡</cp:lastModifiedBy>
  <cp:revision>10</cp:revision>
  <cp:lastPrinted>2021-06-26T02:53:00Z</cp:lastPrinted>
  <dcterms:created xsi:type="dcterms:W3CDTF">2025-05-15T03:33:00Z</dcterms:created>
  <dcterms:modified xsi:type="dcterms:W3CDTF">2025-06-18T01:15:00Z</dcterms:modified>
</cp:coreProperties>
</file>