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BD3E" w14:textId="6A26FA51" w:rsidR="007F6363" w:rsidRPr="003922B2" w:rsidRDefault="005A587B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5A587B"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F625D3">
        <w:rPr>
          <w:rFonts w:ascii="標楷體" w:eastAsia="標楷體" w:hAnsi="標楷體"/>
          <w:b/>
          <w:spacing w:val="60"/>
          <w:sz w:val="32"/>
          <w:szCs w:val="32"/>
          <w:u w:val="single"/>
        </w:rPr>
        <w:t>113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F625D3">
        <w:rPr>
          <w:rFonts w:ascii="標楷體" w:eastAsia="標楷體" w:hAnsi="標楷體"/>
          <w:b/>
          <w:spacing w:val="60"/>
          <w:sz w:val="32"/>
          <w:szCs w:val="32"/>
          <w:u w:val="single"/>
        </w:rPr>
        <w:t>苗栗縣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0BF45EAC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EB863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5B2F7B14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E0A282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2DA5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D34F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D324D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19320AEF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919691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0C85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2DF9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7343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A7F5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3AF1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B20B1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F625D3" w:rsidRPr="0015781D" w14:paraId="3F5EA3D7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83D7825" w14:textId="77777777" w:rsidR="00F625D3" w:rsidRPr="0015781D" w:rsidRDefault="00F625D3" w:rsidP="001950FA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36ED8D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43DFFD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5F4B55E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DEA36C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33062FD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526E4F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F625D3" w:rsidRPr="0015781D" w14:paraId="53FFA07E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CC05276" w14:textId="77777777" w:rsidR="00F625D3" w:rsidRPr="0015781D" w:rsidRDefault="00F625D3" w:rsidP="001950FA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9284D29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31,822,150,000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2504FF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93D8215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32,370,499,642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B41222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2286629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548,349,642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E41B7F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1.72</w:t>
            </w:r>
          </w:p>
        </w:tc>
      </w:tr>
      <w:tr w:rsidR="00F625D3" w14:paraId="4DD62018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0BCD4F2" w14:textId="77777777" w:rsidR="00F625D3" w:rsidRPr="005A1810" w:rsidRDefault="00F625D3" w:rsidP="001950FA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0296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7421338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6,483,776,000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E813DF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20.38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E4F4B9E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7,334,017,440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14E51B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22.66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3A62EA1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850,241,440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5786AB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13.11</w:t>
            </w:r>
          </w:p>
        </w:tc>
      </w:tr>
      <w:tr w:rsidR="00F625D3" w14:paraId="4A7E0CBB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A9A079F" w14:textId="77777777" w:rsidR="00F625D3" w:rsidRPr="005A1810" w:rsidRDefault="00F625D3" w:rsidP="001950FA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0296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2231C80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7,099,829,000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094E1D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22.31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0692DE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6,629,500,758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3D0A72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20.48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3C668F2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- 470,328,242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B4C1DC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- 6.62</w:t>
            </w:r>
          </w:p>
        </w:tc>
      </w:tr>
      <w:tr w:rsidR="00F625D3" w14:paraId="71FA9B01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0BB4CDB" w14:textId="77777777" w:rsidR="00F625D3" w:rsidRPr="005A1810" w:rsidRDefault="00F625D3" w:rsidP="001950FA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0296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804F1E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18,238,545,000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67F868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57.31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CB184B2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18,406,981,444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3C957A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56.86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C3F4A0D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168,436,444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08C1AB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0.92</w:t>
            </w:r>
          </w:p>
        </w:tc>
      </w:tr>
      <w:tr w:rsidR="00F625D3" w:rsidRPr="0015781D" w14:paraId="786E0E6B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619660E" w14:textId="77777777" w:rsidR="00F625D3" w:rsidRPr="0015781D" w:rsidRDefault="00F625D3" w:rsidP="001950FA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76D081F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23,701,228,620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DD495A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53F575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22,867,659,762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FC7BC5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4250E7B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- 833,568,858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A95D53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- 3.52</w:t>
            </w:r>
          </w:p>
        </w:tc>
      </w:tr>
      <w:tr w:rsidR="00F625D3" w14:paraId="090F32E8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12C13D6" w14:textId="77777777" w:rsidR="00F625D3" w:rsidRPr="005A1810" w:rsidRDefault="00F625D3" w:rsidP="001950FA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0296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301C10D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23,081,228,620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57CE0F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97.38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891A73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22,251,250,177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C88811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97.30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A18C94B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- 829,978,443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EF2947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- 3.60</w:t>
            </w:r>
          </w:p>
        </w:tc>
      </w:tr>
      <w:tr w:rsidR="00F625D3" w14:paraId="651AAF17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720A4E8" w14:textId="77777777" w:rsidR="00F625D3" w:rsidRPr="005A1810" w:rsidRDefault="00F625D3" w:rsidP="001950FA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0296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A631BB8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620,000,000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2B279A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2.62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9B1CE9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616,409,585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B0C195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2.70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1FF27AE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- 3,590,415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A1FAAD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- 0.58</w:t>
            </w:r>
          </w:p>
        </w:tc>
      </w:tr>
      <w:tr w:rsidR="00F625D3" w:rsidRPr="0015781D" w14:paraId="316CD30B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E1B2C0B" w14:textId="12153AB7" w:rsidR="00F625D3" w:rsidRPr="0015781D" w:rsidRDefault="00F625D3" w:rsidP="001950FA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(三)經常門賸餘（差短）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37565F5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8,120,921,380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D5382E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D8FDD3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9,502,839,880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8E5B92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E5BDAA9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1,381,918,500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E07172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17.02</w:t>
            </w:r>
          </w:p>
        </w:tc>
      </w:tr>
      <w:tr w:rsidR="00F625D3" w:rsidRPr="0015781D" w14:paraId="326F8CA6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6E9226A" w14:textId="77777777" w:rsidR="00F625D3" w:rsidRPr="0015781D" w:rsidRDefault="00F625D3" w:rsidP="001950FA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8DA190C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1FFA159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6DDB1D1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1FB7AA4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79CA5A4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8B6A08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F625D3" w:rsidRPr="0015781D" w14:paraId="2CE9AA7C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C738AAD" w14:textId="77777777" w:rsidR="00F625D3" w:rsidRPr="0015781D" w:rsidRDefault="00F625D3" w:rsidP="001950FA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79C0EE6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25,964,000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F477BB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A2033F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25,972,530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635837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53BDEAB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8,530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DA11CD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0.03</w:t>
            </w:r>
          </w:p>
        </w:tc>
      </w:tr>
      <w:tr w:rsidR="00F625D3" w14:paraId="24660A18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B3E15B1" w14:textId="18D15971" w:rsidR="00F625D3" w:rsidRPr="005A1810" w:rsidRDefault="00F625D3" w:rsidP="001950FA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0296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7D2D515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25,964,000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55FCC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678CE6E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25,972,530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942A13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1F0C1E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8,530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20C659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0.03</w:t>
            </w:r>
          </w:p>
        </w:tc>
      </w:tr>
      <w:tr w:rsidR="00F625D3" w:rsidRPr="0015781D" w14:paraId="67E06A94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310312F" w14:textId="77777777" w:rsidR="00F625D3" w:rsidRPr="0015781D" w:rsidRDefault="00F625D3" w:rsidP="001950FA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3BA567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7,903,885,380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453C49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266429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7,449,856,792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DD2FBF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87D645E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- 454,028,588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80238B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- 5.74</w:t>
            </w:r>
          </w:p>
        </w:tc>
      </w:tr>
      <w:tr w:rsidR="00F625D3" w14:paraId="25023FA3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7659CF0" w14:textId="5137D759" w:rsidR="00F625D3" w:rsidRPr="005A1810" w:rsidRDefault="00F625D3" w:rsidP="001950FA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00296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0426F9E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7,903,885,380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C0BE5E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053D7F1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7,449,856,792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901ECF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2FACA95" w14:textId="77777777" w:rsidR="00F625D3" w:rsidRPr="006B0955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- 454,028,588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3A98BC" w14:textId="77777777" w:rsidR="00F625D3" w:rsidRPr="006B0955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D00296">
              <w:rPr>
                <w:rFonts w:ascii="新細明體" w:hAnsi="新細明體"/>
                <w:noProof/>
              </w:rPr>
              <w:t>- 5.74</w:t>
            </w:r>
          </w:p>
        </w:tc>
      </w:tr>
      <w:tr w:rsidR="00F625D3" w:rsidRPr="0015781D" w14:paraId="3794D760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37B4407" w14:textId="537A44D6" w:rsidR="00F625D3" w:rsidRPr="0015781D" w:rsidRDefault="00F625D3" w:rsidP="001950FA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(三)資本門賸餘（差短）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AED61E3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- 7,877,921,380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D114C8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173C42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- 7,423,884,262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6F96B3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CF5525A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454,037,118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653451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- 5.76</w:t>
            </w:r>
          </w:p>
        </w:tc>
      </w:tr>
      <w:tr w:rsidR="00F625D3" w:rsidRPr="0015781D" w14:paraId="7D7B52E0" w14:textId="77777777" w:rsidTr="001950FA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4175072" w14:textId="77777777" w:rsidR="00F625D3" w:rsidRPr="0015781D" w:rsidRDefault="00F625D3" w:rsidP="001950FA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5781D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D7605B2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243,000,000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C56729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138682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2,078,955,618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1BF14F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205337F" w14:textId="77777777" w:rsidR="00F625D3" w:rsidRPr="0015781D" w:rsidRDefault="00F625D3" w:rsidP="001950FA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1,835,955,618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57A23" w14:textId="77777777" w:rsidR="00F625D3" w:rsidRPr="0015781D" w:rsidRDefault="00F625D3" w:rsidP="001950FA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781D">
              <w:rPr>
                <w:rFonts w:ascii="新細明體" w:hAnsi="新細明體"/>
                <w:b/>
                <w:noProof/>
              </w:rPr>
              <w:t>755.54</w:t>
            </w:r>
          </w:p>
        </w:tc>
      </w:tr>
    </w:tbl>
    <w:p w14:paraId="1029B084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34CF" w14:textId="77777777" w:rsidR="00F625D3" w:rsidRDefault="00F625D3" w:rsidP="00BC6307">
      <w:r>
        <w:separator/>
      </w:r>
    </w:p>
  </w:endnote>
  <w:endnote w:type="continuationSeparator" w:id="0">
    <w:p w14:paraId="5B011488" w14:textId="77777777" w:rsidR="00F625D3" w:rsidRDefault="00F625D3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7B43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59147F66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DEDA" w14:textId="0A457DEC" w:rsidR="004869FB" w:rsidRPr="007C4E08" w:rsidRDefault="0063673A" w:rsidP="00411718">
    <w:pPr>
      <w:pStyle w:val="a4"/>
      <w:ind w:right="360" w:firstLine="360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562F7" w14:textId="77777777" w:rsidR="00F625D3" w:rsidRDefault="00F625D3" w:rsidP="00BC6307">
      <w:r>
        <w:separator/>
      </w:r>
    </w:p>
  </w:footnote>
  <w:footnote w:type="continuationSeparator" w:id="0">
    <w:p w14:paraId="1FC35E99" w14:textId="77777777" w:rsidR="00F625D3" w:rsidRDefault="00F625D3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B574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5D3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B8E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A587B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104E"/>
    <w:rsid w:val="00633514"/>
    <w:rsid w:val="006349E4"/>
    <w:rsid w:val="006355BA"/>
    <w:rsid w:val="0063673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C4E08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25D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74A20548"/>
  <w15:chartTrackingRefBased/>
  <w15:docId w15:val="{A93ABD83-97ED-42FA-82A2-890B5CCF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Eo5JpErKyz8esY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MEo5JpErKyz8esY審定後收支性質及餘絀簡明分析表A3.dot</Template>
  <TotalTime>4</TotalTime>
  <Pages>1</Pages>
  <Words>282</Words>
  <Characters>769</Characters>
  <Application>Microsoft Office Word</Application>
  <DocSecurity>0</DocSecurity>
  <Lines>6</Lines>
  <Paragraphs>2</Paragraphs>
  <ScaleCrop>false</ScaleCrop>
  <Company>nao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張美齡</dc:creator>
  <cp:keywords/>
  <cp:lastModifiedBy>張美齡</cp:lastModifiedBy>
  <cp:revision>6</cp:revision>
  <cp:lastPrinted>2016-07-05T08:45:00Z</cp:lastPrinted>
  <dcterms:created xsi:type="dcterms:W3CDTF">2025-05-21T06:04:00Z</dcterms:created>
  <dcterms:modified xsi:type="dcterms:W3CDTF">2025-06-18T01:09:00Z</dcterms:modified>
</cp:coreProperties>
</file>