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343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9D072DA" w14:textId="77777777" w:rsidTr="00CA274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78CC26" w14:textId="6E3AD4FA" w:rsidR="00D867AC" w:rsidRDefault="00D867AC" w:rsidP="00CA2740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C942A" w14:textId="19150CBB" w:rsidR="00D867AC" w:rsidRDefault="00CA2740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69D6698A" wp14:editId="12F11F4D">
                      <wp:simplePos x="0" y="0"/>
                      <wp:positionH relativeFrom="column">
                        <wp:posOffset>-262255</wp:posOffset>
                      </wp:positionH>
                      <wp:positionV relativeFrom="paragraph">
                        <wp:posOffset>-1270</wp:posOffset>
                      </wp:positionV>
                      <wp:extent cx="387350" cy="179705"/>
                      <wp:effectExtent l="0" t="0" r="0" b="0"/>
                      <wp:wrapNone/>
                      <wp:docPr id="1" name="文字方塊 7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3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C2C9BB2" w14:textId="77777777" w:rsidR="00CA2740" w:rsidRPr="00EE74B3" w:rsidRDefault="00CA2740" w:rsidP="00CA2740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門</w:t>
                                  </w:r>
                                  <w:proofErr w:type="gramStart"/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併</w:t>
                                  </w:r>
                                  <w:proofErr w:type="gramEnd"/>
                                  <w:r w:rsidRPr="00EE74B3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計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D669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7173" o:spid="_x0000_s1026" type="#_x0000_t202" style="position:absolute;left:0;text-align:left;margin-left:-20.65pt;margin-top:-.1pt;width:30.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" stroked="f">
                      <v:textbox inset="0,0,0,0">
                        <w:txbxContent>
                          <w:p w14:paraId="1C2C9BB2" w14:textId="77777777" w:rsidR="00CA2740" w:rsidRPr="00EE74B3" w:rsidRDefault="00CA2740" w:rsidP="00CA2740"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門</w:t>
                            </w:r>
                            <w:proofErr w:type="gramStart"/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併</w:t>
                            </w:r>
                            <w:proofErr w:type="gramEnd"/>
                            <w:r w:rsidRPr="00EE74B3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D83C" w14:textId="7D31483A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5760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FE79F66" w14:textId="77777777" w:rsidTr="00CA2740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CD2F52E" w14:textId="77777777" w:rsidR="00D867AC" w:rsidRDefault="00D867AC" w:rsidP="00CA2740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414B356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1930CAF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31DE7D4F" w14:textId="77777777" w:rsidTr="00CA2740">
        <w:trPr>
          <w:cantSplit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14:paraId="73DB104D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14:paraId="360D4ABE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43" w:type="dxa"/>
            <w:vMerge w:val="restart"/>
            <w:vAlign w:val="center"/>
          </w:tcPr>
          <w:p w14:paraId="36F91CBD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0DD03D9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08D8069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62820AA0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4FB175D2" w14:textId="77777777" w:rsidTr="00CA2740">
        <w:trPr>
          <w:cantSplit/>
          <w:trHeight w:val="260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3F7A09BB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47D4101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3" w:type="dxa"/>
            <w:vMerge/>
            <w:vAlign w:val="center"/>
          </w:tcPr>
          <w:p w14:paraId="2D7A354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45B708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02F82B8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05A9CC8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E17462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DEA6BF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53BF92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8D24FF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753A2A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E93E9A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3B76ED8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C84243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46F5F8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4241C832" w14:textId="77777777" w:rsidTr="00CA2740">
        <w:trPr>
          <w:cantSplit/>
          <w:trHeight w:val="128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6601CBB5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6DF0D77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4B86BB9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AD81F5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03669D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2879A9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742C79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7EF7D7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9AD0C0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EB2710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EA7249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D34534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B6CC0F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63461E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29BE8E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3A1CEE96" w14:textId="77777777" w:rsidTr="00CA2740">
        <w:trPr>
          <w:cantSplit/>
          <w:trHeight w:val="12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14:paraId="70A9F270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42C6AF71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3" w:type="dxa"/>
            <w:vAlign w:val="center"/>
          </w:tcPr>
          <w:p w14:paraId="5B456C8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1612EC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584CDA9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76BB41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9E7D3C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B37C4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9B4E3C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B94081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90815C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6394E7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F82E6E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BE1A31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A3B259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857604" w:rsidRPr="00763618" w14:paraId="73B1B488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D3EAF4E" w14:textId="77777777" w:rsidR="00857604" w:rsidRPr="00763618" w:rsidRDefault="00857604" w:rsidP="00A00F0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8D80115" w14:textId="77777777" w:rsidR="00857604" w:rsidRPr="00763618" w:rsidRDefault="00857604" w:rsidP="00A00F0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361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1AE2984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11,902,677,690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7B9134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285,024,493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7E7971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5,403,478,767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05C024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A8E19E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6,214,174,430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E4619C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81773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C72EC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5A722B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AA859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304,915,531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79382C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5,403,478,767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6CC1A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4E236B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6,194,283,392</w:t>
            </w:r>
          </w:p>
        </w:tc>
      </w:tr>
      <w:tr w:rsidR="00857604" w:rsidRPr="00763618" w14:paraId="60C5B432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0367BE92" w14:textId="77777777" w:rsidR="00857604" w:rsidRPr="00763618" w:rsidRDefault="00857604" w:rsidP="00A00F0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068F93" w14:textId="77777777" w:rsidR="00857604" w:rsidRPr="00763618" w:rsidRDefault="00857604" w:rsidP="00A00F0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6361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CBEDE82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3,324,238,262</w:t>
            </w:r>
          </w:p>
          <w:p w14:paraId="616AEE7A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8,578,439,428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4BA293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5,459,745</w:t>
            </w:r>
          </w:p>
          <w:p w14:paraId="16A8BC98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279,564,748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257C8DE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1,288,021,726</w:t>
            </w:r>
          </w:p>
          <w:p w14:paraId="5CC1C896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4,115,457,041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8F77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28,908,117</w:t>
            </w:r>
          </w:p>
          <w:p w14:paraId="517A42F5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- 28,908,117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6789B8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2,059,664,908</w:t>
            </w:r>
          </w:p>
          <w:p w14:paraId="511B3414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4,154,509,522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A9D41C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D3AFEC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4CF282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2003361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BFD506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65C174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F5DF4D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4846503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240E57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5,459,745</w:t>
            </w:r>
          </w:p>
          <w:p w14:paraId="7046E8CF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299,455,786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5E38CB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1,288,021,726</w:t>
            </w:r>
          </w:p>
          <w:p w14:paraId="18B5BDA8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4,115,457,041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399DE4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28,908,117</w:t>
            </w:r>
          </w:p>
          <w:p w14:paraId="306AEEB9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- 28,908,117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550035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2,059,664,908</w:t>
            </w:r>
          </w:p>
          <w:p w14:paraId="04F5B24C" w14:textId="77777777" w:rsidR="00857604" w:rsidRPr="00763618" w:rsidRDefault="00857604" w:rsidP="00A00F0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63618">
              <w:rPr>
                <w:rFonts w:ascii="新細明體" w:hAnsi="新細明體"/>
                <w:b/>
                <w:noProof/>
                <w:spacing w:val="-6"/>
                <w:sz w:val="20"/>
              </w:rPr>
              <w:t>4,134,618,484</w:t>
            </w:r>
          </w:p>
        </w:tc>
      </w:tr>
      <w:tr w:rsidR="00857604" w:rsidRPr="00763618" w14:paraId="5B6BA87D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B9ED0E9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111－112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C13FF4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EBF4E2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3,907,881</w:t>
            </w:r>
          </w:p>
          <w:p w14:paraId="7C26183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7AEA7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32,303</w:t>
            </w:r>
          </w:p>
          <w:p w14:paraId="7281A8F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33C5F2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3,875,578</w:t>
            </w:r>
          </w:p>
          <w:p w14:paraId="6E1C31F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B5AAD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68F44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FCAF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C94B2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54FBA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A46D90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00FDE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019FD6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1C55B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11A89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7CC75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7F97BA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097DF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32,303</w:t>
            </w:r>
          </w:p>
          <w:p w14:paraId="5C329E2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EA698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3,875,578</w:t>
            </w:r>
          </w:p>
          <w:p w14:paraId="67DF49B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1AE97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7C204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EE07C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1AE011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857604" w:rsidRPr="00763618" w14:paraId="16D16D5D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5A7B99E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102－112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88A169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AA5302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2,511,007,803</w:t>
            </w:r>
          </w:p>
          <w:p w14:paraId="6E344CE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6,310,276,083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77683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2,763,235</w:t>
            </w:r>
          </w:p>
          <w:p w14:paraId="6AE5598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234,005,793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BA934B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944,736,297</w:t>
            </w:r>
          </w:p>
          <w:p w14:paraId="255816D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3,078,321,665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70FF2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14,627,114</w:t>
            </w:r>
          </w:p>
          <w:p w14:paraId="6CF9A58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- 14,627,114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51146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1,578,135,385</w:t>
            </w:r>
          </w:p>
          <w:p w14:paraId="01876DF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2,983,321,511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931E7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054EE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B06FF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C37F2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F154F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54FC6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645E6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28569F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- 19,891,038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3FAB9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2,763,235</w:t>
            </w:r>
          </w:p>
          <w:p w14:paraId="6CA748F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253,896,831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A684F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944,736,297</w:t>
            </w:r>
          </w:p>
          <w:p w14:paraId="5748E1B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3,078,321,665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07CA0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14,627,114</w:t>
            </w:r>
          </w:p>
          <w:p w14:paraId="1FDD356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- 14,627,114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5643E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1,578,135,385</w:t>
            </w:r>
          </w:p>
          <w:p w14:paraId="7C77B11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2,963,430,473</w:t>
            </w:r>
          </w:p>
        </w:tc>
      </w:tr>
      <w:tr w:rsidR="00857604" w:rsidRPr="00763618" w14:paraId="6404BE8D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0D8987AA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63635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農業處主管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4FA8AF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6,072,657</w:t>
            </w:r>
          </w:p>
          <w:p w14:paraId="1AB1D50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459F2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F80E9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755564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6,072,657</w:t>
            </w:r>
          </w:p>
          <w:p w14:paraId="3FDBD94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2C544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AB45C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A0862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46B20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286AB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91F25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0A34E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9BE76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08DBF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EC71F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DE0B7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6BC20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FF7DE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8DEE5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FC8CB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6,072,657</w:t>
            </w:r>
          </w:p>
          <w:p w14:paraId="4BB01D6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64E41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F8F20D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ECCEA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C1772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857604" w:rsidRPr="00763618" w14:paraId="4010293F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052D9FF9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5EC25D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地政處主管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853386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3,007,749</w:t>
            </w:r>
          </w:p>
          <w:p w14:paraId="3BA6F63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3FB9E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4,842</w:t>
            </w:r>
          </w:p>
          <w:p w14:paraId="1ACB8F5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45B2F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3,002,907</w:t>
            </w:r>
          </w:p>
          <w:p w14:paraId="22EFDC2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DE0BB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73C71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A8A66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038A9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E7A06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701BDC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DA48C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926805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173E9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C9C3C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69AD9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349DE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9B1F1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4,842</w:t>
            </w:r>
          </w:p>
          <w:p w14:paraId="260432E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20E22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3,002,907</w:t>
            </w:r>
          </w:p>
          <w:p w14:paraId="2A914BD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171DC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8DDDDE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97419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BAE5D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857604" w:rsidRPr="00763618" w14:paraId="5DF3E88D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32884CBF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F50DE2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稅務局主管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122706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1,102,175</w:t>
            </w:r>
          </w:p>
          <w:p w14:paraId="413F802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19,815,501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2341D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A286E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44,574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91D96D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1,102,175</w:t>
            </w:r>
          </w:p>
          <w:p w14:paraId="4F31ABC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4,608,412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979EB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B015B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3DDB6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16FB0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15,162,515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A8F1A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44AFFF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4A62F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C3C5C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87E6B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1AA0E5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F5B52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432F82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65B97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89F6C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44,574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C3E1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1,102,175</w:t>
            </w:r>
          </w:p>
          <w:p w14:paraId="7C774C2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4,608,412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B2475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D68C61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83BA7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945E5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15,162,515</w:t>
            </w:r>
          </w:p>
        </w:tc>
      </w:tr>
      <w:tr w:rsidR="00857604" w:rsidRPr="00763618" w14:paraId="675AAE09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20EB2D83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106－112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3DB3FB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警察局主管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F2EA9A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185,253,165</w:t>
            </w:r>
          </w:p>
          <w:p w14:paraId="4C2E72A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368,936,201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189D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1,131,649</w:t>
            </w:r>
          </w:p>
          <w:p w14:paraId="4941219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1,964,716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2B38C8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36,808,145</w:t>
            </w:r>
          </w:p>
          <w:p w14:paraId="1D23FB7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106,568,445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7353A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5C3F4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5317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147,313,371</w:t>
            </w:r>
          </w:p>
          <w:p w14:paraId="5577301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260,403,040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7CD35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C4D3E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010A5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3F6C73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46068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75A96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EFF8D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2AC4B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CAAF6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1,131,649</w:t>
            </w:r>
          </w:p>
          <w:p w14:paraId="18B7B7F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1,964,716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1A603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36,808,145</w:t>
            </w:r>
          </w:p>
          <w:p w14:paraId="1DEB039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106,568,445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F676C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9367FF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D8D76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147,313,371</w:t>
            </w:r>
          </w:p>
          <w:p w14:paraId="4BCBDFE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260,403,040</w:t>
            </w:r>
          </w:p>
        </w:tc>
      </w:tr>
      <w:tr w:rsidR="00857604" w:rsidRPr="00763618" w14:paraId="26B9F995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2C706714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105－112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2F338B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消防局主管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0D94E1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121,501,052</w:t>
            </w:r>
          </w:p>
          <w:p w14:paraId="2B948B5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85,683,547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B14B2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89E4E9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419,628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39A02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23,277,263</w:t>
            </w:r>
          </w:p>
          <w:p w14:paraId="39C1622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80,905,169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DEC97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FE45BA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9E26E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98,223,789</w:t>
            </w:r>
          </w:p>
          <w:p w14:paraId="0C47866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4,358,750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FCA58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6783D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39876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50B578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298E0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39FD4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B7689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35094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B0E19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3CC76E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419,628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F9D27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23,277,263</w:t>
            </w:r>
          </w:p>
          <w:p w14:paraId="4C0CA7B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80,905,169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8B6BC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B1952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B3719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98,223,789</w:t>
            </w:r>
          </w:p>
          <w:p w14:paraId="3D19ED8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4,358,750</w:t>
            </w:r>
          </w:p>
        </w:tc>
      </w:tr>
      <w:tr w:rsidR="00857604" w:rsidRPr="00763618" w14:paraId="0E45CAC0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4D41DD1B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106－112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C3577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衛生局主管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F2BFC3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63,574,083</w:t>
            </w:r>
          </w:p>
          <w:p w14:paraId="75775F5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422,785,778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91372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364,979</w:t>
            </w:r>
          </w:p>
          <w:p w14:paraId="00FE26B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7,927,502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11F257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63,209,104</w:t>
            </w:r>
          </w:p>
          <w:p w14:paraId="12EC7BC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173,773,034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546B5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892,153</w:t>
            </w:r>
          </w:p>
          <w:p w14:paraId="62A626E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- 892,153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305D8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892,153</w:t>
            </w:r>
          </w:p>
          <w:p w14:paraId="297FE25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240,193,089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1B4AE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160A5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98685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E7309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3EDA2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B44F6B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B8D84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14E6F9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1CC6F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364,979</w:t>
            </w:r>
          </w:p>
          <w:p w14:paraId="700A691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7,927,502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6DA1D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63,209,104</w:t>
            </w:r>
          </w:p>
          <w:p w14:paraId="3AE7A2A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173,773,034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58CFA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892,153</w:t>
            </w:r>
          </w:p>
          <w:p w14:paraId="6123A08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- 892,153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D2008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892,153</w:t>
            </w:r>
          </w:p>
          <w:p w14:paraId="496A4E2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240,193,089</w:t>
            </w:r>
          </w:p>
        </w:tc>
      </w:tr>
      <w:tr w:rsidR="00857604" w:rsidRPr="00763618" w14:paraId="0294191A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7B0AAB63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106－112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5DFB4F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環境保護局主管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77EF9C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7,867,601</w:t>
            </w:r>
          </w:p>
          <w:p w14:paraId="4D40958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42,763,370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B5B7F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35F104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268,237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FFC78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7,867,601</w:t>
            </w:r>
          </w:p>
          <w:p w14:paraId="0F95B91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39,772,033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EA92A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08EEB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BA47B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5EB0B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2,723,100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AD556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B17DB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30017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0B5DA7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8C1BE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17E1C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3DA69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2C24F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9360E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4F9BF8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268,237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35AC0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7,867,601</w:t>
            </w:r>
          </w:p>
          <w:p w14:paraId="721590C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39,772,033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5F6B3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A1303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C384E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0CE3A0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2,723,100</w:t>
            </w:r>
          </w:p>
        </w:tc>
      </w:tr>
      <w:tr w:rsidR="00857604" w:rsidRPr="00763618" w14:paraId="4B81D293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1216CE3E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105－112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F2D8B9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文化觀光局主管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270ED8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232,688,404</w:t>
            </w:r>
          </w:p>
          <w:p w14:paraId="71550FF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926,597,660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531C5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27,544</w:t>
            </w:r>
          </w:p>
          <w:p w14:paraId="7A74630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12,696,166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E078FF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124,266,588</w:t>
            </w:r>
          </w:p>
          <w:p w14:paraId="632B700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296,982,313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52F8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13,277,395</w:t>
            </w:r>
          </w:p>
          <w:p w14:paraId="6EAC50D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- 13,277,395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A60DF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121,671,667</w:t>
            </w:r>
          </w:p>
          <w:p w14:paraId="7471951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603,641,786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26D1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4CF4F5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23837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7825F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54EFC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7FCC7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D3879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10457B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A6988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27,544</w:t>
            </w:r>
          </w:p>
          <w:p w14:paraId="3835FC4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12,696,166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1B56E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124,266,588</w:t>
            </w:r>
          </w:p>
          <w:p w14:paraId="55E2B1F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296,982,313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D231D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13,277,395</w:t>
            </w:r>
          </w:p>
          <w:p w14:paraId="3ECEC82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- 13,277,395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E1E2F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121,671,667</w:t>
            </w:r>
          </w:p>
          <w:p w14:paraId="7DCD63F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603,641,786</w:t>
            </w:r>
          </w:p>
        </w:tc>
      </w:tr>
      <w:tr w:rsidR="00857604" w:rsidRPr="00763618" w14:paraId="3D626BB7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3235BDD6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107－112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C08A47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原住民族事務中心主管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F85AB9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43,740,416</w:t>
            </w:r>
          </w:p>
          <w:p w14:paraId="061456F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185,951,117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57E69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1,135,193</w:t>
            </w:r>
          </w:p>
          <w:p w14:paraId="2835170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8,887,270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7C2276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42,597,268</w:t>
            </w:r>
          </w:p>
          <w:p w14:paraId="0E6ED13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147,364,392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5E192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27,045</w:t>
            </w:r>
          </w:p>
          <w:p w14:paraId="50F7E10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- 27,045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7FDC8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35,000</w:t>
            </w:r>
          </w:p>
          <w:p w14:paraId="543BCF8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29,672,410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94650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F3825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D5A6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6E18D1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EF62C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BAC826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1429D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4954D2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BDD8A3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1,135,193</w:t>
            </w:r>
          </w:p>
          <w:p w14:paraId="042CCEA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8,887,270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0032E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42,597,268</w:t>
            </w:r>
          </w:p>
          <w:p w14:paraId="10AECDF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147,364,392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217AF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27,045</w:t>
            </w:r>
          </w:p>
          <w:p w14:paraId="2876381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- 27,045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5250D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35,000</w:t>
            </w:r>
          </w:p>
          <w:p w14:paraId="22F573A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29,672,410</w:t>
            </w:r>
          </w:p>
        </w:tc>
      </w:tr>
      <w:tr w:rsidR="00857604" w:rsidRPr="00763618" w14:paraId="32BBECB8" w14:textId="77777777" w:rsidTr="00CA27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14:paraId="65840FCD" w14:textId="77777777" w:rsidR="00857604" w:rsidRPr="00CA2740" w:rsidRDefault="00857604" w:rsidP="00A00F0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z w:val="20"/>
              </w:rPr>
              <w:t>106－112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5F1666" w14:textId="77777777" w:rsidR="00857604" w:rsidRPr="00CA2740" w:rsidRDefault="00857604" w:rsidP="00A00F0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CA2740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8EB023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144,515,276</w:t>
            </w:r>
          </w:p>
          <w:p w14:paraId="4AC217C2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215,619,457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164465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84AA52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13,340,148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AE36B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31,206,143</w:t>
            </w:r>
          </w:p>
          <w:p w14:paraId="3076B04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187,161,578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554F6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84,410</w:t>
            </w:r>
          </w:p>
          <w:p w14:paraId="67D545A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- 84,410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DD892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113,393,543</w:t>
            </w:r>
          </w:p>
          <w:p w14:paraId="7CE2AE0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15,033,321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3BF454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A18F8A1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07289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CACABC7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46CE5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2674376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93EDF0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1C1BEF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684A29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4F1D26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13,340,148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2256AC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31,206,143</w:t>
            </w:r>
          </w:p>
          <w:p w14:paraId="6C63CB5D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187,161,578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7DA88B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84,410</w:t>
            </w:r>
          </w:p>
          <w:p w14:paraId="2EB7BCC8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- 84,410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D207CA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113,393,543</w:t>
            </w:r>
          </w:p>
          <w:p w14:paraId="6981C6FE" w14:textId="77777777" w:rsidR="00857604" w:rsidRPr="00CA2740" w:rsidRDefault="00857604" w:rsidP="00A00F0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CA2740">
              <w:rPr>
                <w:rFonts w:ascii="新細明體" w:hAnsi="新細明體"/>
                <w:bCs/>
                <w:noProof/>
                <w:spacing w:val="-6"/>
                <w:sz w:val="20"/>
              </w:rPr>
              <w:t>15,033,321</w:t>
            </w:r>
          </w:p>
        </w:tc>
      </w:tr>
    </w:tbl>
    <w:p w14:paraId="5195741D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D56B0" w14:textId="77777777" w:rsidR="00857604" w:rsidRDefault="00857604">
      <w:r>
        <w:separator/>
      </w:r>
    </w:p>
  </w:endnote>
  <w:endnote w:type="continuationSeparator" w:id="0">
    <w:p w14:paraId="5C04498B" w14:textId="77777777" w:rsidR="00857604" w:rsidRDefault="0085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E977" w14:textId="635D372A" w:rsidR="001853FA" w:rsidRPr="001853FA" w:rsidRDefault="00DC7417" w:rsidP="001853FA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14-1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4503A" w14:textId="77777777" w:rsidR="00857604" w:rsidRDefault="00857604">
      <w:r>
        <w:separator/>
      </w:r>
    </w:p>
  </w:footnote>
  <w:footnote w:type="continuationSeparator" w:id="0">
    <w:p w14:paraId="62235336" w14:textId="77777777" w:rsidR="00857604" w:rsidRDefault="0085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294A" w14:textId="0B8E6AC4" w:rsidR="00D867AC" w:rsidRDefault="009D41DA">
    <w:pPr>
      <w:jc w:val="center"/>
    </w:pPr>
    <w:r w:rsidRPr="009D41D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拾伍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D41D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9D41DA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9D41DA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9D41DA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897B" w14:textId="0F7EA7AF" w:rsidR="00D867AC" w:rsidRDefault="009D41DA">
    <w:pPr>
      <w:jc w:val="center"/>
      <w:rPr>
        <w:rFonts w:ascii="標楷體" w:eastAsia="標楷體" w:hAnsi="標楷體"/>
        <w:b/>
        <w:sz w:val="32"/>
      </w:rPr>
    </w:pPr>
    <w:r w:rsidRPr="009D41DA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CA274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9D41DA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9D41DA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9D41DA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04"/>
    <w:rsid w:val="0001712C"/>
    <w:rsid w:val="000A3326"/>
    <w:rsid w:val="001214FD"/>
    <w:rsid w:val="00174CDC"/>
    <w:rsid w:val="001853FA"/>
    <w:rsid w:val="001A4B2C"/>
    <w:rsid w:val="003F092B"/>
    <w:rsid w:val="004E0B7F"/>
    <w:rsid w:val="00685564"/>
    <w:rsid w:val="00734FFE"/>
    <w:rsid w:val="00775C5D"/>
    <w:rsid w:val="00857604"/>
    <w:rsid w:val="008B0CCA"/>
    <w:rsid w:val="008E605A"/>
    <w:rsid w:val="009D2E50"/>
    <w:rsid w:val="009D41DA"/>
    <w:rsid w:val="00AA7593"/>
    <w:rsid w:val="00AB6EA1"/>
    <w:rsid w:val="00B27658"/>
    <w:rsid w:val="00CA2740"/>
    <w:rsid w:val="00CE74C9"/>
    <w:rsid w:val="00D80E3E"/>
    <w:rsid w:val="00D867AC"/>
    <w:rsid w:val="00DC7417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F9B3262"/>
  <w15:chartTrackingRefBased/>
  <w15:docId w15:val="{71B0876E-ECC2-49F7-AEDD-D587A7EF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Un3IwKmnX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bUn3IwKmnX以前年度歲出決算審定表.dot</Template>
  <TotalTime>2</TotalTime>
  <Pages>1</Pages>
  <Words>635</Words>
  <Characters>2099</Characters>
  <Application>Microsoft Office Word</Application>
  <DocSecurity>0</DocSecurity>
  <Lines>17</Lines>
  <Paragraphs>5</Paragraphs>
  <ScaleCrop>false</ScaleCrop>
  <Company>N.A.O.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張美齡</dc:creator>
  <cp:keywords/>
  <cp:lastModifiedBy>張美齡</cp:lastModifiedBy>
  <cp:revision>7</cp:revision>
  <dcterms:created xsi:type="dcterms:W3CDTF">2025-05-20T07:41:00Z</dcterms:created>
  <dcterms:modified xsi:type="dcterms:W3CDTF">2025-06-18T01:34:00Z</dcterms:modified>
</cp:coreProperties>
</file>