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0CCFA08F" w14:textId="77777777" w:rsidTr="00F377F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3A82354A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1E3E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F982" w14:textId="77777777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C6F5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3AD30B27" w14:textId="77777777" w:rsidTr="00F377F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144F477F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407699CB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0F6E59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1DCF6173" w14:textId="77777777" w:rsidTr="00F377FB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4D5FB893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6C38BE5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57EAC866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6516E544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3A665757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03318531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0A550989" w14:textId="77777777" w:rsidTr="00F377FB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37DA388B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49B80D1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4DA974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0EA3E8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756EBD8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469CC1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9C8804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BEDF46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2C6716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1FA6A9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ED816C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02EE5D5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D7F509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84341A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73A156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570CDEFE" w14:textId="77777777" w:rsidTr="00F377FB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7B5B87E2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0178F55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869F23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37CE98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5A17364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789D7E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E2DCC5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E04B0E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504119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824C9F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664F45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9FE0E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26E439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B23F88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E01685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B287A0E" w14:textId="77777777" w:rsidTr="00F377FB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3D3AD1D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0AA4E82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36B305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229F2A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E4E354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95DB09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A4C709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189161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32269F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A49211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2877E3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302F94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421C9B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44892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34DCFC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3C6F5D" w:rsidRPr="003815B2" w14:paraId="07BECB7C" w14:textId="77777777" w:rsidTr="00F377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ADF3B7C" w14:textId="77777777" w:rsidR="003C6F5D" w:rsidRPr="003815B2" w:rsidRDefault="003C6F5D" w:rsidP="00F377F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0F9DA10" w14:textId="77777777" w:rsidR="003C6F5D" w:rsidRPr="003815B2" w:rsidRDefault="003C6F5D" w:rsidP="00F377F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5B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F85BC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11,902,677,690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A42C2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285,024,493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E4FCE91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5,403,478,767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B44C17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D81021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6,214,174,430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EFB2E7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AF3DEE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E7B086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6BCF15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F440A1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304,915,531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603ED3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5,403,478,767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56F26D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9F2E44" w14:textId="77777777" w:rsidR="003C6F5D" w:rsidRPr="003815B2" w:rsidRDefault="003C6F5D" w:rsidP="00F377F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6,194,283,392</w:t>
            </w:r>
          </w:p>
        </w:tc>
      </w:tr>
      <w:tr w:rsidR="003C6F5D" w:rsidRPr="003815B2" w14:paraId="743668A6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3D911349" w14:textId="77777777" w:rsidR="003C6F5D" w:rsidRPr="003815B2" w:rsidRDefault="003C6F5D" w:rsidP="00853DA4">
            <w:pPr>
              <w:spacing w:line="31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19DBD0D" w14:textId="77777777" w:rsidR="003C6F5D" w:rsidRPr="003815B2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5B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6A53EC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3,324,238,262</w:t>
            </w:r>
          </w:p>
          <w:p w14:paraId="5922410D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8,578,439,428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267D88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5,459,745</w:t>
            </w:r>
          </w:p>
          <w:p w14:paraId="69AA987B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279,564,748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0A88ADD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1,288,021,726</w:t>
            </w:r>
          </w:p>
          <w:p w14:paraId="6CE41481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4,115,457,041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F37900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28,908,117</w:t>
            </w:r>
          </w:p>
          <w:p w14:paraId="0B75AA47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- 28,908,117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121EE4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2,059,664,908</w:t>
            </w:r>
          </w:p>
          <w:p w14:paraId="1E37D40B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4,154,509,522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CE5AD9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D802128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4CBB5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C879FDE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0CDB91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A50344D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F333A8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A118B06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F3A98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5,459,745</w:t>
            </w:r>
          </w:p>
          <w:p w14:paraId="2947DC1F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299,455,786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45153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1,288,021,726</w:t>
            </w:r>
          </w:p>
          <w:p w14:paraId="2040C29C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4,115,457,041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768BE6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28,908,117</w:t>
            </w:r>
          </w:p>
          <w:p w14:paraId="31E1DD5C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- 28,908,117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F5CDFD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2,059,664,908</w:t>
            </w:r>
          </w:p>
          <w:p w14:paraId="30EC4C43" w14:textId="77777777" w:rsidR="003C6F5D" w:rsidRPr="003815B2" w:rsidRDefault="003C6F5D" w:rsidP="00853DA4">
            <w:pPr>
              <w:spacing w:line="31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815B2">
              <w:rPr>
                <w:rFonts w:ascii="新細明體" w:hAnsi="新細明體"/>
                <w:b/>
                <w:noProof/>
                <w:spacing w:val="-6"/>
                <w:sz w:val="20"/>
              </w:rPr>
              <w:t>4,134,618,484</w:t>
            </w:r>
          </w:p>
        </w:tc>
      </w:tr>
      <w:tr w:rsidR="003C6F5D" w14:paraId="545DDB84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66599EFD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7354553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14CD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25,151,300</w:t>
            </w:r>
          </w:p>
          <w:p w14:paraId="39DD4C6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66,178,272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C8570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C01C1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867,032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603333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7,885,986</w:t>
            </w:r>
          </w:p>
          <w:p w14:paraId="43D0A50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65,311,240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58453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649EA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28668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17,265,314</w:t>
            </w:r>
          </w:p>
          <w:p w14:paraId="06F249D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07C69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5AC15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B7CD5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4D7F5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1BD6D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0D0D6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C9185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B6AFB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800CF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7D775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867,032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58B6E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7,885,986</w:t>
            </w:r>
          </w:p>
          <w:p w14:paraId="3E6E65E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65,311,240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485DE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46707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550BA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17,265,314</w:t>
            </w:r>
          </w:p>
          <w:p w14:paraId="65ADB74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C6F5D" w14:paraId="15EF1669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2FBB28ED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A1DDAFF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674C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3,907,881</w:t>
            </w:r>
          </w:p>
          <w:p w14:paraId="63F7E24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B07BA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32,303</w:t>
            </w:r>
          </w:p>
          <w:p w14:paraId="0885C3C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B3EBD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3,875,578</w:t>
            </w:r>
          </w:p>
          <w:p w14:paraId="276BE62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687B5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4FD1E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337D8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63873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48689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E1F1A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006A5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FD2B5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74228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5DC69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99AE5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C1D44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F9D37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32,303</w:t>
            </w:r>
          </w:p>
          <w:p w14:paraId="4D31E84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A99FA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3,875,578</w:t>
            </w:r>
          </w:p>
          <w:p w14:paraId="1C5F713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8600E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DD55D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31F9B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466DC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C6F5D" w14:paraId="72E18A85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103B71D2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38A3731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742B9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193,250,757</w:t>
            </w:r>
          </w:p>
          <w:p w14:paraId="1BB9231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195,060,572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82E32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1,272,345</w:t>
            </w:r>
          </w:p>
          <w:p w14:paraId="4051D7F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4,163,666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ED6F56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48,805,805</w:t>
            </w:r>
          </w:p>
          <w:p w14:paraId="3792102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172,802,143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82221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27,045</w:t>
            </w:r>
          </w:p>
          <w:p w14:paraId="1062FDF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- 27,045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B4A68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143,199,652</w:t>
            </w:r>
          </w:p>
          <w:p w14:paraId="6D6611D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18,067,718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C73BC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4DE11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C1236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78A79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174D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AD208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C661D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A3694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B17F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1,272,345</w:t>
            </w:r>
          </w:p>
          <w:p w14:paraId="33A3681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4,163,666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DC78B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48,805,805</w:t>
            </w:r>
          </w:p>
          <w:p w14:paraId="0B10003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172,802,143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E4070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27,045</w:t>
            </w:r>
          </w:p>
          <w:p w14:paraId="69ED9BD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- 27,045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803EE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143,199,652</w:t>
            </w:r>
          </w:p>
          <w:p w14:paraId="61FAF04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18,067,718</w:t>
            </w:r>
          </w:p>
        </w:tc>
      </w:tr>
      <w:tr w:rsidR="003C6F5D" w14:paraId="0ADCDF71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518BF445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126E0E6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E854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185,253,165</w:t>
            </w:r>
          </w:p>
          <w:p w14:paraId="359B2D8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368,936,201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2ED00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1,131,649</w:t>
            </w:r>
          </w:p>
          <w:p w14:paraId="27EFDF5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1,964,716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8588A1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36,808,145</w:t>
            </w:r>
          </w:p>
          <w:p w14:paraId="37B65AA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106,568,445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C0079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F006A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3CAD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147,313,371</w:t>
            </w:r>
          </w:p>
          <w:p w14:paraId="4FDED03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260,403,040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E67A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FE82D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ED589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6BF8B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313AE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AC9EC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543EB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F6C71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40008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1,131,649</w:t>
            </w:r>
          </w:p>
          <w:p w14:paraId="0A608EE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1,964,716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575B0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36,808,145</w:t>
            </w:r>
          </w:p>
          <w:p w14:paraId="734B37D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106,568,445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A9097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DD117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F2F58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147,313,371</w:t>
            </w:r>
          </w:p>
          <w:p w14:paraId="5CC19E2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260,403,040</w:t>
            </w:r>
          </w:p>
        </w:tc>
      </w:tr>
      <w:tr w:rsidR="003C6F5D" w14:paraId="3D207A43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5674980A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1F994FE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D5BA8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1,108,301</w:t>
            </w:r>
          </w:p>
          <w:p w14:paraId="18628A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21,300,401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71547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C34BD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44,574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C40C6A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1,108,301</w:t>
            </w:r>
          </w:p>
          <w:p w14:paraId="0C10D46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6,093,312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B112A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25D3C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3A793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484F5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15,162,515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180D0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B8925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D31AD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B9F1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7ACF1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68C9B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0ED86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8FE0D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B1B5F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9F2D2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44,574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94429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1,108,301</w:t>
            </w:r>
          </w:p>
          <w:p w14:paraId="64CBFD7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6,093,312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C6965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81791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0F552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4195E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15,162,515</w:t>
            </w:r>
          </w:p>
        </w:tc>
      </w:tr>
      <w:tr w:rsidR="003C6F5D" w14:paraId="4218528B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21FF30C9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5FF5DB1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BA44D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F0ABE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739,675,612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FF79A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EC145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34,346,860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9D4A79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2F2E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701,809,360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005E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8F96E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9D254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AB533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3,519,392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A4DA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68A2D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3BB04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75B8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AF36E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DA85E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50A38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9F128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9637E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EC877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34,346,860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15D08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EE6F6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701,809,360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35063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3BEAD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ADB7F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77417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3,519,392</w:t>
            </w:r>
          </w:p>
        </w:tc>
      </w:tr>
      <w:tr w:rsidR="003C6F5D" w14:paraId="23883D6F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3A237B2F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E3987FF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33E3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232,688,404</w:t>
            </w:r>
          </w:p>
          <w:p w14:paraId="6317AD0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926,597,660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56FEC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27,544</w:t>
            </w:r>
          </w:p>
          <w:p w14:paraId="0A79EB5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12,696,166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24665E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124,266,588</w:t>
            </w:r>
          </w:p>
          <w:p w14:paraId="61BF83E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296,982,313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3488A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13,277,395</w:t>
            </w:r>
          </w:p>
          <w:p w14:paraId="796BDEB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- 13,277,395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4CD19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121,671,667</w:t>
            </w:r>
          </w:p>
          <w:p w14:paraId="3011CBC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603,641,786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43C8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53FF8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7FE0F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689F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48D7C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8B972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31CE0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9410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01622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27,544</w:t>
            </w:r>
          </w:p>
          <w:p w14:paraId="0A1EF7C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12,696,166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14CBC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124,266,588</w:t>
            </w:r>
          </w:p>
          <w:p w14:paraId="75D9DE5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296,982,313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33400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13,277,395</w:t>
            </w:r>
          </w:p>
          <w:p w14:paraId="432BAAE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- 13,277,395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48246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121,671,667</w:t>
            </w:r>
          </w:p>
          <w:p w14:paraId="53A95E0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603,641,786</w:t>
            </w:r>
          </w:p>
        </w:tc>
      </w:tr>
      <w:tr w:rsidR="003C6F5D" w14:paraId="21536BFF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3CA98279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DFF29CF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F3B97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813,251,946</w:t>
            </w:r>
          </w:p>
          <w:p w14:paraId="311F378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1,062,811,902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A2882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2,516,881</w:t>
            </w:r>
          </w:p>
          <w:p w14:paraId="174DB33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49,856,869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AE0C1D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250,051,437</w:t>
            </w:r>
          </w:p>
          <w:p w14:paraId="3B78F07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466,495,149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D777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3,388</w:t>
            </w:r>
          </w:p>
          <w:p w14:paraId="7ECC1A1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- 3,388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10ED3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560,687,016</w:t>
            </w:r>
          </w:p>
          <w:p w14:paraId="5F695EA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546,456,496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61EAE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7CF0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2B65A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E8D62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6D298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DF0E3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3021B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8AB1B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CF93F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2,516,881</w:t>
            </w:r>
          </w:p>
          <w:p w14:paraId="4D6C3B3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49,856,869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816E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250,051,437</w:t>
            </w:r>
          </w:p>
          <w:p w14:paraId="3902792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466,495,149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EF791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3,388</w:t>
            </w:r>
          </w:p>
          <w:p w14:paraId="3405DEC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- 3,388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3FFCD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560,687,016</w:t>
            </w:r>
          </w:p>
          <w:p w14:paraId="11D4873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546,456,496</w:t>
            </w:r>
          </w:p>
        </w:tc>
      </w:tr>
      <w:tr w:rsidR="003C6F5D" w14:paraId="04035525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1862DF85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425A88A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BF8AF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11,750,658</w:t>
            </w:r>
          </w:p>
          <w:p w14:paraId="76427DC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114,225,975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E0B5B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A7960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5,124,810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336A1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3,065,358</w:t>
            </w:r>
          </w:p>
          <w:p w14:paraId="11794B7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42,928,457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50278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0890E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ACA0C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8,685,300</w:t>
            </w:r>
          </w:p>
          <w:p w14:paraId="479FB89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66,172,708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7A818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C8FD9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B5CEB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C73C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6EE98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009FA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F8ABF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E92F3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C4413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05DF3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5,124,810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07EA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3,065,358</w:t>
            </w:r>
          </w:p>
          <w:p w14:paraId="7418497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42,928,457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C7A19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8FEB3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F550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8,685,300</w:t>
            </w:r>
          </w:p>
          <w:p w14:paraId="6BADC24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66,172,708</w:t>
            </w:r>
          </w:p>
        </w:tc>
      </w:tr>
      <w:tr w:rsidR="003C6F5D" w14:paraId="3DD9E502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0EE63234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102－112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020AC7D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8608B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985,589,425</w:t>
            </w:r>
          </w:p>
          <w:p w14:paraId="6108E4A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2,761,669,632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39309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10,280</w:t>
            </w:r>
          </w:p>
          <w:p w14:paraId="0609DAB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119,221,352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193BE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185,649,575</w:t>
            </w:r>
          </w:p>
          <w:p w14:paraId="3A1B21E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1,080,667,116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F125E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14,623,726</w:t>
            </w:r>
          </w:p>
          <w:p w14:paraId="6747566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- 14,623,726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CB48B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814,553,296</w:t>
            </w:r>
          </w:p>
          <w:p w14:paraId="2FB1B2B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1,547,157,438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227B6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E45B6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947C5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72759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16CC7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AE050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03F90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750AF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333B3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10,280</w:t>
            </w:r>
          </w:p>
          <w:p w14:paraId="087291E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119,221,352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533EB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185,649,575</w:t>
            </w:r>
          </w:p>
          <w:p w14:paraId="4A9A452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1,080,667,116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5CC6D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14,623,726</w:t>
            </w:r>
          </w:p>
          <w:p w14:paraId="5145B4E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- 14,623,726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39A04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814,553,296</w:t>
            </w:r>
          </w:p>
          <w:p w14:paraId="0FC619D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1,547,157,438</w:t>
            </w:r>
          </w:p>
        </w:tc>
      </w:tr>
      <w:tr w:rsidR="003C6F5D" w14:paraId="20970D5A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6B335564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102－112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B5FCB1A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FF5BF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106,615,464</w:t>
            </w:r>
          </w:p>
          <w:p w14:paraId="2378036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395,309,865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28274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48,446</w:t>
            </w:r>
          </w:p>
          <w:p w14:paraId="75773E2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15,974,820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A98784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60,344,561</w:t>
            </w:r>
          </w:p>
          <w:p w14:paraId="464BC78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237,208,459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31C69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9BFB5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07630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46,222,457</w:t>
            </w:r>
          </w:p>
          <w:p w14:paraId="696EAC2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142,126,586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CF3F3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B9F6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38494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60C04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BD2B3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2F215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1EC9F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36EDE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50D95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48,446</w:t>
            </w:r>
          </w:p>
          <w:p w14:paraId="3CAE70B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15,974,820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27DAD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60,344,561</w:t>
            </w:r>
          </w:p>
          <w:p w14:paraId="1303AF0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237,208,459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5E13C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29A5A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C4511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46,222,457</w:t>
            </w:r>
          </w:p>
          <w:p w14:paraId="1D67579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142,126,586</w:t>
            </w:r>
          </w:p>
        </w:tc>
      </w:tr>
      <w:tr w:rsidR="003C6F5D" w14:paraId="492044AB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5DE7E799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4ACB160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1D6CB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16,400,000</w:t>
            </w:r>
          </w:p>
          <w:p w14:paraId="53E0953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C8B4D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CFA5B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014CA4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16,400,000</w:t>
            </w:r>
          </w:p>
          <w:p w14:paraId="18A1B2A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4EAF5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A9892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0064C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261F0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81EE8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A8320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93AB2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19DFF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B2F19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BBB7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830A1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26C9A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12050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57815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0A798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16,400,000</w:t>
            </w:r>
          </w:p>
          <w:p w14:paraId="3AE4A7A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007E5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FAE2A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D6435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E2213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C6F5D" w14:paraId="17AC6FCA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75F7353A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7C1DB7F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0E607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419,643,896</w:t>
            </w:r>
          </w:p>
          <w:p w14:paraId="699894F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48,204,062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96D33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55,318</w:t>
            </w:r>
          </w:p>
          <w:p w14:paraId="3E31D3E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2,395,508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89A0BA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419,588,578</w:t>
            </w:r>
          </w:p>
          <w:p w14:paraId="68BCA50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37,707,954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140EA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83FCD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87462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9A362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8,100,600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1C722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54F36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0B769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D1381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620E9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D6AC3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98BEE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DF608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86197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55,318</w:t>
            </w:r>
          </w:p>
          <w:p w14:paraId="178CCE7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2,395,508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D88C7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419,588,578</w:t>
            </w:r>
          </w:p>
          <w:p w14:paraId="0191425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37,707,954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A9E0C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21642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0CD98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01FF4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8,100,600</w:t>
            </w:r>
          </w:p>
        </w:tc>
      </w:tr>
      <w:tr w:rsidR="003C6F5D" w14:paraId="705F90F0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4D49560C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176F702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EEC9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15,208,047</w:t>
            </w:r>
          </w:p>
          <w:p w14:paraId="32BE327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30,052,508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A32B7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C84AF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254,822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F045B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8,612,947</w:t>
            </w:r>
          </w:p>
          <w:p w14:paraId="59B027F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21,935,247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FB2E4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2B9FC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9C84E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6,595,100</w:t>
            </w:r>
          </w:p>
          <w:p w14:paraId="43A3914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7,862,439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09E25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3D9D6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CCDC2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2591B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52F38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54DBF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87FB8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C977F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0BCCE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C02D5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254,822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97DBF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8,612,947</w:t>
            </w:r>
          </w:p>
          <w:p w14:paraId="77DD59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21,935,247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C5693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61F4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F6D26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6,595,100</w:t>
            </w:r>
          </w:p>
          <w:p w14:paraId="74F183F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7,862,439</w:t>
            </w:r>
          </w:p>
        </w:tc>
      </w:tr>
      <w:tr w:rsidR="003C6F5D" w14:paraId="36D6E6E5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1D48369C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663B60A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BA6C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63,574,083</w:t>
            </w:r>
          </w:p>
          <w:p w14:paraId="7348FD2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422,785,778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2570A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364,979</w:t>
            </w:r>
          </w:p>
          <w:p w14:paraId="015E9CD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7,927,502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5B3C17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63,209,104</w:t>
            </w:r>
          </w:p>
          <w:p w14:paraId="7C11D88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173,773,034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ABD63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892,153</w:t>
            </w:r>
          </w:p>
          <w:p w14:paraId="0246F70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- 892,153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8037C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892,153</w:t>
            </w:r>
          </w:p>
          <w:p w14:paraId="0CE81AB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240,193,089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55DE6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4131C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1EEF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DF0C3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E4271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BC956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BBF6B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F4BF1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52E14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364,979</w:t>
            </w:r>
          </w:p>
          <w:p w14:paraId="1399C63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7,927,502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5659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63,209,104</w:t>
            </w:r>
          </w:p>
          <w:p w14:paraId="44BD8A1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173,773,034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686E4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892,153</w:t>
            </w:r>
          </w:p>
          <w:p w14:paraId="5F5C4BC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- 892,153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D4CA6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892,153</w:t>
            </w:r>
          </w:p>
          <w:p w14:paraId="686647A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240,193,089</w:t>
            </w:r>
          </w:p>
        </w:tc>
      </w:tr>
      <w:tr w:rsidR="003C6F5D" w14:paraId="304AA261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6D64BF3F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D09CED8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51112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69,741,261</w:t>
            </w:r>
          </w:p>
          <w:p w14:paraId="1D0BF97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753,701,291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6DD3B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6122D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1,724,272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82BE5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15,323,901</w:t>
            </w:r>
          </w:p>
          <w:p w14:paraId="52CDE65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462,329,188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09F79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6D065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9A372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54,417,360</w:t>
            </w:r>
          </w:p>
          <w:p w14:paraId="2543192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289,647,831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27DCC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DBDA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72413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3D54C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EABA0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EE6C1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B4886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E1315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2F3F6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A0605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1,724,272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9C77C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15,323,901</w:t>
            </w:r>
          </w:p>
          <w:p w14:paraId="09AB80B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462,329,188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7565D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CFB00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A10A1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54,417,360</w:t>
            </w:r>
          </w:p>
          <w:p w14:paraId="700CA60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289,647,831</w:t>
            </w:r>
          </w:p>
        </w:tc>
      </w:tr>
      <w:tr w:rsidR="003C6F5D" w14:paraId="17602B9E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3A442780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3AC1F2E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35251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36,588,398</w:t>
            </w:r>
          </w:p>
          <w:p w14:paraId="5ADBD29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456,299,526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2AEDC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EFEB7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9,650,917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22912B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11,819,719</w:t>
            </w:r>
          </w:p>
          <w:p w14:paraId="7CBFD23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55,684,046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EF883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4A158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8AA92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24,768,679</w:t>
            </w:r>
          </w:p>
          <w:p w14:paraId="6D24644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390,964,563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8BFD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54217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9509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A03EA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91927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ABF53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EACB4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84E7D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DF6F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B965B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29,541,955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FBF20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11,819,719</w:t>
            </w:r>
          </w:p>
          <w:p w14:paraId="73D3F77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55,684,046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C90C4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E8283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5B1FC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24,768,679</w:t>
            </w:r>
          </w:p>
          <w:p w14:paraId="7FDE89F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371,073,525</w:t>
            </w:r>
          </w:p>
        </w:tc>
      </w:tr>
      <w:tr w:rsidR="003C6F5D" w14:paraId="3B6B5CEC" w14:textId="77777777" w:rsidTr="00853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14:paraId="5F76002C" w14:textId="77777777" w:rsidR="003C6F5D" w:rsidRDefault="003C6F5D" w:rsidP="00853DA4">
            <w:pPr>
              <w:spacing w:line="310" w:lineRule="exact"/>
              <w:jc w:val="center"/>
              <w:rPr>
                <w:rFonts w:ascii="新細明體" w:hAnsi="新細明體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CF18587" w14:textId="77777777" w:rsidR="003C6F5D" w:rsidRDefault="003C6F5D" w:rsidP="00853DA4">
            <w:pPr>
              <w:spacing w:line="31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3783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9C7B4F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144,515,276</w:t>
            </w:r>
          </w:p>
          <w:p w14:paraId="56337BC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215,619,457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20B20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5B630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13,340,148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9F205B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31,206,143</w:t>
            </w:r>
          </w:p>
          <w:p w14:paraId="14D2FE7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187,161,578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79477D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84,410</w:t>
            </w:r>
          </w:p>
          <w:p w14:paraId="30B876F4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- 84,410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B841E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113,393,543</w:t>
            </w:r>
          </w:p>
          <w:p w14:paraId="4AC473B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15,033,321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8DE11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8C2C2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86EFA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A4631B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7AFEA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88A356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F0385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66C0A8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F9E7D7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3FF1C9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13,340,148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2B54D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31,206,143</w:t>
            </w:r>
          </w:p>
          <w:p w14:paraId="74632F2C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187,161,578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158E1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84,410</w:t>
            </w:r>
          </w:p>
          <w:p w14:paraId="01F9D45E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- 84,410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54C7DA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113,393,543</w:t>
            </w:r>
          </w:p>
          <w:p w14:paraId="1783EEC3" w14:textId="77777777" w:rsidR="003C6F5D" w:rsidRPr="008B0CCA" w:rsidRDefault="003C6F5D" w:rsidP="00853DA4">
            <w:pPr>
              <w:spacing w:line="31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783E">
              <w:rPr>
                <w:rFonts w:ascii="新細明體" w:hAnsi="新細明體"/>
                <w:noProof/>
                <w:spacing w:val="-6"/>
                <w:sz w:val="20"/>
              </w:rPr>
              <w:t>15,033,321</w:t>
            </w:r>
          </w:p>
        </w:tc>
      </w:tr>
    </w:tbl>
    <w:p w14:paraId="20D89869" w14:textId="77777777" w:rsidR="00D867AC" w:rsidRPr="00853DA4" w:rsidRDefault="00D867AC" w:rsidP="00853DA4">
      <w:pPr>
        <w:spacing w:line="20" w:lineRule="atLeast"/>
        <w:ind w:right="414"/>
        <w:rPr>
          <w:rFonts w:eastAsia="標楷體"/>
          <w:sz w:val="2"/>
          <w:szCs w:val="2"/>
        </w:rPr>
      </w:pPr>
    </w:p>
    <w:sectPr w:rsidR="00D867AC" w:rsidRPr="00853DA4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6709" w14:textId="77777777" w:rsidR="00853DA4" w:rsidRDefault="00853DA4">
      <w:r>
        <w:separator/>
      </w:r>
    </w:p>
  </w:endnote>
  <w:endnote w:type="continuationSeparator" w:id="0">
    <w:p w14:paraId="0A904FED" w14:textId="77777777" w:rsidR="00853DA4" w:rsidRDefault="0085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12CC7" w14:textId="14A9926B" w:rsidR="00095373" w:rsidRPr="00095373" w:rsidRDefault="000049CD" w:rsidP="00095373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BC358" w14:textId="77777777" w:rsidR="00853DA4" w:rsidRDefault="00853DA4">
      <w:r>
        <w:separator/>
      </w:r>
    </w:p>
  </w:footnote>
  <w:footnote w:type="continuationSeparator" w:id="0">
    <w:p w14:paraId="04F19743" w14:textId="77777777" w:rsidR="00853DA4" w:rsidRDefault="00853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89D" w14:textId="77777777" w:rsidR="00853DA4" w:rsidRDefault="00853DA4">
    <w:pPr>
      <w:jc w:val="center"/>
    </w:pPr>
    <w:r w:rsidRPr="00331C4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31C4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31C44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31C44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331C4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59C54" w14:textId="77777777" w:rsidR="00853DA4" w:rsidRDefault="00853DA4">
    <w:pPr>
      <w:jc w:val="center"/>
      <w:rPr>
        <w:rFonts w:ascii="標楷體" w:eastAsia="標楷體" w:hAnsi="標楷體"/>
        <w:b/>
        <w:sz w:val="32"/>
      </w:rPr>
    </w:pPr>
    <w:r w:rsidRPr="00331C4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331C44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331C4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331C44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5D"/>
    <w:rsid w:val="000049CD"/>
    <w:rsid w:val="0001712C"/>
    <w:rsid w:val="00095373"/>
    <w:rsid w:val="000A3326"/>
    <w:rsid w:val="001214FD"/>
    <w:rsid w:val="00190DD7"/>
    <w:rsid w:val="001A4B2C"/>
    <w:rsid w:val="00331C44"/>
    <w:rsid w:val="003C6F5D"/>
    <w:rsid w:val="003F092B"/>
    <w:rsid w:val="004E0B7F"/>
    <w:rsid w:val="00734FFE"/>
    <w:rsid w:val="00775C5D"/>
    <w:rsid w:val="00817129"/>
    <w:rsid w:val="00853DA4"/>
    <w:rsid w:val="008B0CCA"/>
    <w:rsid w:val="008E605A"/>
    <w:rsid w:val="009D2E50"/>
    <w:rsid w:val="00A26ECF"/>
    <w:rsid w:val="00AA7593"/>
    <w:rsid w:val="00AB6EA1"/>
    <w:rsid w:val="00B27658"/>
    <w:rsid w:val="00CE74C9"/>
    <w:rsid w:val="00D867AC"/>
    <w:rsid w:val="00EC414C"/>
    <w:rsid w:val="00ED19D3"/>
    <w:rsid w:val="00F377FB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B1E9E01"/>
  <w15:chartTrackingRefBased/>
  <w15:docId w15:val="{198CF220-1D96-4B23-8176-EEF0115A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853D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853DA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XmqLDY86Y0pZ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eXmqLDY86Y0pZ以前年度歲出決算審定表.dot</Template>
  <TotalTime>97</TotalTime>
  <Pages>2</Pages>
  <Words>576</Words>
  <Characters>3289</Characters>
  <Application>Microsoft Office Word</Application>
  <DocSecurity>0</DocSecurity>
  <Lines>27</Lines>
  <Paragraphs>7</Paragraphs>
  <ScaleCrop>false</ScaleCrop>
  <Company>N.A.O.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陳巧樺</dc:creator>
  <cp:keywords/>
  <cp:lastModifiedBy>張美齡</cp:lastModifiedBy>
  <cp:revision>7</cp:revision>
  <cp:lastPrinted>2025-05-30T03:02:00Z</cp:lastPrinted>
  <dcterms:created xsi:type="dcterms:W3CDTF">2025-05-29T09:02:00Z</dcterms:created>
  <dcterms:modified xsi:type="dcterms:W3CDTF">2025-06-18T01:33:00Z</dcterms:modified>
</cp:coreProperties>
</file>