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9"/>
        <w:gridCol w:w="344"/>
        <w:gridCol w:w="1480"/>
        <w:gridCol w:w="1479"/>
        <w:gridCol w:w="1503"/>
        <w:gridCol w:w="1505"/>
        <w:gridCol w:w="314"/>
        <w:gridCol w:w="1190"/>
        <w:gridCol w:w="1505"/>
        <w:gridCol w:w="1504"/>
        <w:gridCol w:w="1505"/>
        <w:gridCol w:w="1504"/>
        <w:gridCol w:w="1506"/>
        <w:gridCol w:w="1504"/>
        <w:gridCol w:w="1505"/>
        <w:gridCol w:w="1504"/>
        <w:gridCol w:w="1509"/>
      </w:tblGrid>
      <w:tr w:rsidR="00D46CDC" w14:paraId="3CC244B1" w14:textId="77777777" w:rsidTr="006B6151">
        <w:trPr>
          <w:cantSplit/>
          <w:trHeight w:val="270"/>
          <w:tblHeader/>
        </w:trPr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14:paraId="183460AD" w14:textId="77777777" w:rsidR="00D46CDC" w:rsidRDefault="00D46CD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625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6D9262" w14:textId="77777777" w:rsidR="00D46CDC" w:rsidRDefault="00D46CDC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4736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582A9" w14:textId="77777777" w:rsidR="00D46CDC" w:rsidRDefault="00D46CDC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6B6151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D46CDC" w14:paraId="66E0E202" w14:textId="77777777" w:rsidTr="006B6151">
        <w:trPr>
          <w:cantSplit/>
          <w:trHeight w:val="270"/>
          <w:tblHeader/>
        </w:trPr>
        <w:tc>
          <w:tcPr>
            <w:tcW w:w="479" w:type="dxa"/>
            <w:tcBorders>
              <w:top w:val="nil"/>
              <w:left w:val="nil"/>
              <w:right w:val="nil"/>
            </w:tcBorders>
          </w:tcPr>
          <w:p w14:paraId="03D21618" w14:textId="77777777" w:rsidR="00D46CDC" w:rsidRDefault="00D46CD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625" w:type="dxa"/>
            <w:gridSpan w:val="6"/>
            <w:vMerge/>
            <w:tcBorders>
              <w:top w:val="nil"/>
              <w:left w:val="nil"/>
              <w:right w:val="nil"/>
            </w:tcBorders>
          </w:tcPr>
          <w:p w14:paraId="2DA64E64" w14:textId="77777777" w:rsidR="00D46CDC" w:rsidRDefault="00D46CD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36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601A2A98" w14:textId="77777777" w:rsidR="00D46CDC" w:rsidRDefault="00D46CD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D46CDC" w14:paraId="0418F9CB" w14:textId="77777777" w:rsidTr="00F05C19">
        <w:trPr>
          <w:cantSplit/>
          <w:tblHeader/>
        </w:trPr>
        <w:tc>
          <w:tcPr>
            <w:tcW w:w="823" w:type="dxa"/>
            <w:gridSpan w:val="2"/>
            <w:vMerge w:val="restart"/>
            <w:tcBorders>
              <w:left w:val="nil"/>
            </w:tcBorders>
            <w:vAlign w:val="center"/>
          </w:tcPr>
          <w:p w14:paraId="5C4B49EE" w14:textId="77777777" w:rsidR="00D46CDC" w:rsidRDefault="00D46CDC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年度別</w:t>
            </w:r>
          </w:p>
        </w:tc>
        <w:tc>
          <w:tcPr>
            <w:tcW w:w="1480" w:type="dxa"/>
            <w:vMerge w:val="restart"/>
            <w:tcBorders>
              <w:left w:val="nil"/>
            </w:tcBorders>
            <w:vAlign w:val="center"/>
          </w:tcPr>
          <w:p w14:paraId="4F601C2E" w14:textId="77777777" w:rsidR="00D46CDC" w:rsidRDefault="00D46CD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科目名稱</w:t>
            </w:r>
          </w:p>
        </w:tc>
        <w:tc>
          <w:tcPr>
            <w:tcW w:w="1479" w:type="dxa"/>
            <w:vMerge w:val="restart"/>
            <w:vAlign w:val="center"/>
          </w:tcPr>
          <w:p w14:paraId="3526000E" w14:textId="77777777" w:rsidR="00D46CDC" w:rsidRDefault="00D46CDC">
            <w:pPr>
              <w:ind w:left="14" w:right="14"/>
              <w:jc w:val="distribute"/>
              <w:rPr>
                <w:rFonts w:ascii="標楷體" w:eastAsia="標楷體" w:hAnsi="標楷體"/>
                <w:spacing w:val="-4"/>
                <w:sz w:val="20"/>
              </w:rPr>
            </w:pPr>
            <w:r>
              <w:rPr>
                <w:rFonts w:ascii="標楷體" w:eastAsia="標楷體" w:hAnsi="標楷體" w:hint="eastAsia"/>
                <w:spacing w:val="-4"/>
                <w:sz w:val="20"/>
              </w:rPr>
              <w:t>以前年度</w:t>
            </w:r>
            <w:r>
              <w:rPr>
                <w:rFonts w:ascii="標楷體" w:eastAsia="標楷體" w:hAnsi="標楷體"/>
                <w:spacing w:val="-4"/>
                <w:sz w:val="20"/>
              </w:rPr>
              <w:br/>
            </w:r>
            <w:r>
              <w:rPr>
                <w:rFonts w:ascii="標楷體" w:eastAsia="標楷體" w:hAnsi="標楷體" w:hint="eastAsia"/>
                <w:spacing w:val="-4"/>
                <w:sz w:val="20"/>
              </w:rPr>
              <w:t>轉入數</w:t>
            </w:r>
          </w:p>
        </w:tc>
        <w:tc>
          <w:tcPr>
            <w:tcW w:w="6017" w:type="dxa"/>
            <w:gridSpan w:val="5"/>
            <w:vAlign w:val="center"/>
          </w:tcPr>
          <w:p w14:paraId="0DDCEFC8" w14:textId="77777777" w:rsidR="00D46CDC" w:rsidRDefault="00D46CD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6019" w:type="dxa"/>
            <w:gridSpan w:val="4"/>
            <w:vAlign w:val="center"/>
          </w:tcPr>
          <w:p w14:paraId="6FE78533" w14:textId="77777777" w:rsidR="00D46CDC" w:rsidRDefault="00D46CD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6022" w:type="dxa"/>
            <w:gridSpan w:val="4"/>
            <w:tcBorders>
              <w:right w:val="nil"/>
            </w:tcBorders>
            <w:vAlign w:val="center"/>
          </w:tcPr>
          <w:p w14:paraId="1FEDE28D" w14:textId="77777777" w:rsidR="00D46CDC" w:rsidRDefault="00D46CD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D46CDC" w14:paraId="3FD6A4DC" w14:textId="77777777" w:rsidTr="00F05C19">
        <w:trPr>
          <w:cantSplit/>
          <w:trHeight w:val="260"/>
          <w:tblHeader/>
        </w:trPr>
        <w:tc>
          <w:tcPr>
            <w:tcW w:w="823" w:type="dxa"/>
            <w:gridSpan w:val="2"/>
            <w:vMerge/>
            <w:tcBorders>
              <w:left w:val="nil"/>
            </w:tcBorders>
            <w:vAlign w:val="center"/>
          </w:tcPr>
          <w:p w14:paraId="4D33878F" w14:textId="77777777" w:rsidR="00D46CDC" w:rsidRDefault="00D46CD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80" w:type="dxa"/>
            <w:vMerge/>
            <w:vAlign w:val="center"/>
          </w:tcPr>
          <w:p w14:paraId="4CE4563C" w14:textId="77777777" w:rsidR="00D46CDC" w:rsidRDefault="00D46CD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9" w:type="dxa"/>
            <w:vMerge/>
            <w:vAlign w:val="center"/>
          </w:tcPr>
          <w:p w14:paraId="6ECD1B1A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03" w:type="dxa"/>
            <w:vAlign w:val="center"/>
          </w:tcPr>
          <w:p w14:paraId="4D95B672" w14:textId="77777777"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BB53F0" w:rsidRPr="006D3273">
              <w:rPr>
                <w:rFonts w:ascii="標楷體" w:eastAsia="標楷體" w:hAnsi="標楷體" w:hint="eastAsia"/>
                <w:bCs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505" w:type="dxa"/>
            <w:vAlign w:val="center"/>
          </w:tcPr>
          <w:p w14:paraId="038512F4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04" w:type="dxa"/>
            <w:gridSpan w:val="2"/>
            <w:vAlign w:val="center"/>
          </w:tcPr>
          <w:p w14:paraId="2334BE75" w14:textId="77777777"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505" w:type="dxa"/>
            <w:vAlign w:val="center"/>
          </w:tcPr>
          <w:p w14:paraId="397B619A" w14:textId="77777777"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504" w:type="dxa"/>
            <w:vAlign w:val="center"/>
          </w:tcPr>
          <w:p w14:paraId="4D5C1548" w14:textId="77777777"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BB53F0" w:rsidRPr="006D3273">
              <w:rPr>
                <w:rFonts w:ascii="標楷體" w:eastAsia="標楷體" w:hAnsi="標楷體" w:hint="eastAsia"/>
                <w:bCs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505" w:type="dxa"/>
            <w:vAlign w:val="center"/>
          </w:tcPr>
          <w:p w14:paraId="60A937CE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04" w:type="dxa"/>
            <w:vAlign w:val="center"/>
          </w:tcPr>
          <w:p w14:paraId="56CED312" w14:textId="77777777"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506" w:type="dxa"/>
            <w:vAlign w:val="center"/>
          </w:tcPr>
          <w:p w14:paraId="57842F55" w14:textId="77777777"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504" w:type="dxa"/>
            <w:vAlign w:val="center"/>
          </w:tcPr>
          <w:p w14:paraId="0518A8E6" w14:textId="77777777"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BB53F0" w:rsidRPr="006D3273">
              <w:rPr>
                <w:rFonts w:ascii="標楷體" w:eastAsia="標楷體" w:hAnsi="標楷體" w:hint="eastAsia"/>
                <w:bCs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505" w:type="dxa"/>
            <w:vAlign w:val="center"/>
          </w:tcPr>
          <w:p w14:paraId="1E142AF1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04" w:type="dxa"/>
            <w:tcBorders>
              <w:right w:val="nil"/>
            </w:tcBorders>
            <w:vAlign w:val="center"/>
          </w:tcPr>
          <w:p w14:paraId="06C0198D" w14:textId="77777777"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509" w:type="dxa"/>
            <w:tcBorders>
              <w:right w:val="nil"/>
            </w:tcBorders>
            <w:vAlign w:val="center"/>
          </w:tcPr>
          <w:p w14:paraId="12A0D9F7" w14:textId="77777777"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</w:tr>
      <w:tr w:rsidR="00D46CDC" w14:paraId="352D414B" w14:textId="77777777" w:rsidTr="00F05C19">
        <w:trPr>
          <w:cantSplit/>
          <w:trHeight w:val="128"/>
          <w:tblHeader/>
        </w:trPr>
        <w:tc>
          <w:tcPr>
            <w:tcW w:w="823" w:type="dxa"/>
            <w:gridSpan w:val="2"/>
            <w:vMerge/>
            <w:tcBorders>
              <w:left w:val="nil"/>
            </w:tcBorders>
            <w:vAlign w:val="center"/>
          </w:tcPr>
          <w:p w14:paraId="287F5461" w14:textId="77777777" w:rsidR="00D46CDC" w:rsidRDefault="00D46CD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80" w:type="dxa"/>
            <w:vMerge/>
            <w:vAlign w:val="center"/>
          </w:tcPr>
          <w:p w14:paraId="37D4D984" w14:textId="77777777" w:rsidR="00D46CDC" w:rsidRDefault="00D46CD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9" w:type="dxa"/>
            <w:vAlign w:val="center"/>
          </w:tcPr>
          <w:p w14:paraId="7BA97358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3" w:type="dxa"/>
            <w:vAlign w:val="center"/>
          </w:tcPr>
          <w:p w14:paraId="2EBAE15E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5" w:type="dxa"/>
            <w:vAlign w:val="center"/>
          </w:tcPr>
          <w:p w14:paraId="5264AA4A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4" w:type="dxa"/>
            <w:gridSpan w:val="2"/>
            <w:vAlign w:val="center"/>
          </w:tcPr>
          <w:p w14:paraId="7AE5BC3C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5" w:type="dxa"/>
            <w:vAlign w:val="center"/>
          </w:tcPr>
          <w:p w14:paraId="5A734474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4" w:type="dxa"/>
            <w:vAlign w:val="center"/>
          </w:tcPr>
          <w:p w14:paraId="1315FD52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5" w:type="dxa"/>
            <w:vAlign w:val="center"/>
          </w:tcPr>
          <w:p w14:paraId="4DA3EAD6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4" w:type="dxa"/>
            <w:vAlign w:val="center"/>
          </w:tcPr>
          <w:p w14:paraId="2474E87D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6" w:type="dxa"/>
            <w:vAlign w:val="center"/>
          </w:tcPr>
          <w:p w14:paraId="3407C799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4" w:type="dxa"/>
            <w:vAlign w:val="center"/>
          </w:tcPr>
          <w:p w14:paraId="2980F74C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5" w:type="dxa"/>
            <w:vAlign w:val="center"/>
          </w:tcPr>
          <w:p w14:paraId="539BF9B9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4" w:type="dxa"/>
            <w:tcBorders>
              <w:right w:val="nil"/>
            </w:tcBorders>
            <w:vAlign w:val="center"/>
          </w:tcPr>
          <w:p w14:paraId="21C80341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9" w:type="dxa"/>
            <w:tcBorders>
              <w:right w:val="nil"/>
            </w:tcBorders>
            <w:vAlign w:val="center"/>
          </w:tcPr>
          <w:p w14:paraId="11318E50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</w:tr>
      <w:tr w:rsidR="00D46CDC" w14:paraId="04BFEDCD" w14:textId="77777777" w:rsidTr="00F05C19">
        <w:trPr>
          <w:cantSplit/>
          <w:trHeight w:val="127"/>
          <w:tblHeader/>
        </w:trPr>
        <w:tc>
          <w:tcPr>
            <w:tcW w:w="823" w:type="dxa"/>
            <w:gridSpan w:val="2"/>
            <w:vMerge/>
            <w:tcBorders>
              <w:left w:val="nil"/>
            </w:tcBorders>
            <w:vAlign w:val="center"/>
          </w:tcPr>
          <w:p w14:paraId="242EB6DC" w14:textId="77777777" w:rsidR="00D46CDC" w:rsidRDefault="00D46CD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80" w:type="dxa"/>
            <w:vMerge/>
            <w:vAlign w:val="center"/>
          </w:tcPr>
          <w:p w14:paraId="2F29DCE1" w14:textId="77777777" w:rsidR="00D46CDC" w:rsidRDefault="00D46CD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9" w:type="dxa"/>
            <w:vAlign w:val="center"/>
          </w:tcPr>
          <w:p w14:paraId="740B7E19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3" w:type="dxa"/>
            <w:vAlign w:val="center"/>
          </w:tcPr>
          <w:p w14:paraId="77F18787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5" w:type="dxa"/>
            <w:vAlign w:val="center"/>
          </w:tcPr>
          <w:p w14:paraId="07E94F64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4" w:type="dxa"/>
            <w:gridSpan w:val="2"/>
            <w:vAlign w:val="center"/>
          </w:tcPr>
          <w:p w14:paraId="1C9760DC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5" w:type="dxa"/>
            <w:vAlign w:val="center"/>
          </w:tcPr>
          <w:p w14:paraId="766B8DDE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4" w:type="dxa"/>
            <w:vAlign w:val="center"/>
          </w:tcPr>
          <w:p w14:paraId="172E7576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5" w:type="dxa"/>
            <w:vAlign w:val="center"/>
          </w:tcPr>
          <w:p w14:paraId="6C5CF46D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4" w:type="dxa"/>
            <w:vAlign w:val="center"/>
          </w:tcPr>
          <w:p w14:paraId="4519DB28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6" w:type="dxa"/>
            <w:vAlign w:val="center"/>
          </w:tcPr>
          <w:p w14:paraId="0BF95431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4" w:type="dxa"/>
            <w:vAlign w:val="center"/>
          </w:tcPr>
          <w:p w14:paraId="771F9A4A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5" w:type="dxa"/>
            <w:vAlign w:val="center"/>
          </w:tcPr>
          <w:p w14:paraId="126EF575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4" w:type="dxa"/>
            <w:tcBorders>
              <w:right w:val="nil"/>
            </w:tcBorders>
            <w:vAlign w:val="center"/>
          </w:tcPr>
          <w:p w14:paraId="45CB449F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9" w:type="dxa"/>
            <w:tcBorders>
              <w:right w:val="nil"/>
            </w:tcBorders>
            <w:vAlign w:val="center"/>
          </w:tcPr>
          <w:p w14:paraId="22146DAB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</w:tr>
      <w:tr w:rsidR="006B6151" w:rsidRPr="00D350C5" w14:paraId="20F46B8C" w14:textId="77777777" w:rsidTr="00F05C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14:paraId="5212792F" w14:textId="77777777" w:rsidR="006B6151" w:rsidRPr="00D350C5" w:rsidRDefault="006B6151" w:rsidP="00F05C19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80" w:type="dxa"/>
            <w:shd w:val="clear" w:color="auto" w:fill="auto"/>
            <w:vAlign w:val="center"/>
          </w:tcPr>
          <w:p w14:paraId="29BFE441" w14:textId="77777777" w:rsidR="006B6151" w:rsidRPr="00D350C5" w:rsidRDefault="006B6151" w:rsidP="00F05C19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350C5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41A465D5" w14:textId="77777777" w:rsidR="006B6151" w:rsidRPr="00D350C5" w:rsidRDefault="006B6151" w:rsidP="00F05C1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350C5">
              <w:rPr>
                <w:rFonts w:ascii="新細明體" w:hAnsi="新細明體"/>
                <w:b/>
                <w:noProof/>
                <w:spacing w:val="-6"/>
                <w:sz w:val="20"/>
              </w:rPr>
              <w:t>5,207,302,732</w:t>
            </w:r>
          </w:p>
        </w:tc>
        <w:tc>
          <w:tcPr>
            <w:tcW w:w="1503" w:type="dxa"/>
            <w:shd w:val="clear" w:color="auto" w:fill="auto"/>
            <w:vAlign w:val="center"/>
          </w:tcPr>
          <w:p w14:paraId="5AE37C83" w14:textId="77777777" w:rsidR="006B6151" w:rsidRPr="00D350C5" w:rsidRDefault="006B6151" w:rsidP="00F05C1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350C5">
              <w:rPr>
                <w:rFonts w:ascii="新細明體" w:hAnsi="新細明體"/>
                <w:b/>
                <w:noProof/>
                <w:spacing w:val="-6"/>
                <w:sz w:val="20"/>
              </w:rPr>
              <w:t>223,953,742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642C8926" w14:textId="77777777" w:rsidR="006B6151" w:rsidRPr="00D350C5" w:rsidRDefault="006B6151" w:rsidP="00F05C1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350C5">
              <w:rPr>
                <w:rFonts w:ascii="新細明體" w:hAnsi="新細明體"/>
                <w:b/>
                <w:noProof/>
                <w:spacing w:val="-6"/>
                <w:sz w:val="20"/>
              </w:rPr>
              <w:t>2,004,484,892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14:paraId="1B9675A9" w14:textId="77777777" w:rsidR="006B6151" w:rsidRPr="00D350C5" w:rsidRDefault="006B6151" w:rsidP="00F05C1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350C5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762C9BB9" w14:textId="77777777" w:rsidR="006B6151" w:rsidRPr="00D350C5" w:rsidRDefault="006B6151" w:rsidP="00F05C1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350C5">
              <w:rPr>
                <w:rFonts w:ascii="新細明體" w:hAnsi="新細明體"/>
                <w:b/>
                <w:noProof/>
                <w:spacing w:val="-6"/>
                <w:sz w:val="20"/>
              </w:rPr>
              <w:t>2,978,864,098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285F056A" w14:textId="77777777" w:rsidR="006B6151" w:rsidRPr="00D350C5" w:rsidRDefault="006B6151" w:rsidP="00F05C1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350C5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605F7B10" w14:textId="77777777" w:rsidR="006B6151" w:rsidRPr="00D350C5" w:rsidRDefault="006B6151" w:rsidP="00F05C1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350C5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4A01008F" w14:textId="77777777" w:rsidR="006B6151" w:rsidRPr="00D350C5" w:rsidRDefault="006B6151" w:rsidP="00F05C1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350C5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237F4F6F" w14:textId="77777777" w:rsidR="006B6151" w:rsidRPr="00D350C5" w:rsidRDefault="006B6151" w:rsidP="00F05C1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350C5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661714DD" w14:textId="77777777" w:rsidR="006B6151" w:rsidRPr="00D350C5" w:rsidRDefault="006B6151" w:rsidP="00F05C1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350C5">
              <w:rPr>
                <w:rFonts w:ascii="新細明體" w:hAnsi="新細明體"/>
                <w:b/>
                <w:noProof/>
                <w:spacing w:val="-6"/>
                <w:sz w:val="20"/>
              </w:rPr>
              <w:t>223,953,742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1E883D53" w14:textId="77777777" w:rsidR="006B6151" w:rsidRPr="00D350C5" w:rsidRDefault="006B6151" w:rsidP="00F05C1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350C5">
              <w:rPr>
                <w:rFonts w:ascii="新細明體" w:hAnsi="新細明體"/>
                <w:b/>
                <w:noProof/>
                <w:spacing w:val="-6"/>
                <w:sz w:val="20"/>
              </w:rPr>
              <w:t>2,004,484,892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6BA5673A" w14:textId="77777777" w:rsidR="006B6151" w:rsidRPr="00D350C5" w:rsidRDefault="006B6151" w:rsidP="00F05C1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350C5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43760040" w14:textId="77777777" w:rsidR="006B6151" w:rsidRPr="00D350C5" w:rsidRDefault="006B6151" w:rsidP="00F05C1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350C5">
              <w:rPr>
                <w:rFonts w:ascii="新細明體" w:hAnsi="新細明體"/>
                <w:b/>
                <w:noProof/>
                <w:spacing w:val="-6"/>
                <w:sz w:val="20"/>
              </w:rPr>
              <w:t>2,978,864,098</w:t>
            </w:r>
          </w:p>
        </w:tc>
      </w:tr>
      <w:tr w:rsidR="006B6151" w:rsidRPr="00D350C5" w14:paraId="263D6ACA" w14:textId="77777777" w:rsidTr="00F05C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14:paraId="5BCE9A99" w14:textId="77777777" w:rsidR="006B6151" w:rsidRPr="00D350C5" w:rsidRDefault="006B6151" w:rsidP="00F05C19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80" w:type="dxa"/>
            <w:shd w:val="clear" w:color="auto" w:fill="auto"/>
            <w:vAlign w:val="center"/>
          </w:tcPr>
          <w:p w14:paraId="200DB707" w14:textId="77777777" w:rsidR="006B6151" w:rsidRPr="00D350C5" w:rsidRDefault="006B6151" w:rsidP="00F05C19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350C5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49333A0B" w14:textId="77777777" w:rsidR="006B6151" w:rsidRPr="00D350C5" w:rsidRDefault="006B6151" w:rsidP="00F05C1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350C5">
              <w:rPr>
                <w:rFonts w:ascii="新細明體" w:hAnsi="新細明體"/>
                <w:b/>
                <w:noProof/>
                <w:spacing w:val="-6"/>
                <w:sz w:val="20"/>
              </w:rPr>
              <w:t>1,198,408,600</w:t>
            </w:r>
          </w:p>
          <w:p w14:paraId="4D46A22B" w14:textId="77777777" w:rsidR="006B6151" w:rsidRPr="00D350C5" w:rsidRDefault="006B6151" w:rsidP="00F05C1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350C5">
              <w:rPr>
                <w:rFonts w:ascii="新細明體" w:hAnsi="新細明體"/>
                <w:b/>
                <w:noProof/>
                <w:spacing w:val="-6"/>
                <w:sz w:val="20"/>
              </w:rPr>
              <w:t>4,008,894,132</w:t>
            </w:r>
          </w:p>
        </w:tc>
        <w:tc>
          <w:tcPr>
            <w:tcW w:w="1503" w:type="dxa"/>
            <w:shd w:val="clear" w:color="auto" w:fill="auto"/>
            <w:vAlign w:val="center"/>
          </w:tcPr>
          <w:p w14:paraId="29C83439" w14:textId="77777777" w:rsidR="006B6151" w:rsidRPr="00D350C5" w:rsidRDefault="006B6151" w:rsidP="00F05C1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350C5">
              <w:rPr>
                <w:rFonts w:ascii="新細明體" w:hAnsi="新細明體"/>
                <w:b/>
                <w:noProof/>
                <w:spacing w:val="-6"/>
                <w:sz w:val="20"/>
              </w:rPr>
              <w:t>61,011,315</w:t>
            </w:r>
          </w:p>
          <w:p w14:paraId="00883811" w14:textId="77777777" w:rsidR="006B6151" w:rsidRPr="00D350C5" w:rsidRDefault="006B6151" w:rsidP="00F05C1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350C5">
              <w:rPr>
                <w:rFonts w:ascii="新細明體" w:hAnsi="新細明體"/>
                <w:b/>
                <w:noProof/>
                <w:spacing w:val="-6"/>
                <w:sz w:val="20"/>
              </w:rPr>
              <w:t>162,942,427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04DB90FD" w14:textId="77777777" w:rsidR="006B6151" w:rsidRPr="00D350C5" w:rsidRDefault="006B6151" w:rsidP="00F05C1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350C5">
              <w:rPr>
                <w:rFonts w:ascii="新細明體" w:hAnsi="新細明體"/>
                <w:b/>
                <w:noProof/>
                <w:spacing w:val="-6"/>
                <w:sz w:val="20"/>
              </w:rPr>
              <w:t>202,248,052</w:t>
            </w:r>
          </w:p>
          <w:p w14:paraId="7655DED9" w14:textId="77777777" w:rsidR="006B6151" w:rsidRPr="00D350C5" w:rsidRDefault="006B6151" w:rsidP="00F05C1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350C5">
              <w:rPr>
                <w:rFonts w:ascii="新細明體" w:hAnsi="新細明體"/>
                <w:b/>
                <w:noProof/>
                <w:spacing w:val="-6"/>
                <w:sz w:val="20"/>
              </w:rPr>
              <w:t>1,802,236,840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14:paraId="57532539" w14:textId="77777777" w:rsidR="006B6151" w:rsidRPr="00D350C5" w:rsidRDefault="006B6151" w:rsidP="00F05C1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350C5">
              <w:rPr>
                <w:rFonts w:ascii="新細明體" w:hAnsi="新細明體"/>
                <w:b/>
                <w:noProof/>
                <w:spacing w:val="-6"/>
                <w:sz w:val="20"/>
              </w:rPr>
              <w:t>542,534</w:t>
            </w:r>
          </w:p>
          <w:p w14:paraId="2BC7D5FF" w14:textId="77777777" w:rsidR="006B6151" w:rsidRPr="00D350C5" w:rsidRDefault="006B6151" w:rsidP="00F05C1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350C5">
              <w:rPr>
                <w:rFonts w:ascii="新細明體" w:hAnsi="新細明體"/>
                <w:b/>
                <w:noProof/>
                <w:spacing w:val="-6"/>
                <w:sz w:val="20"/>
              </w:rPr>
              <w:t>- 542,534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2C696CC2" w14:textId="77777777" w:rsidR="006B6151" w:rsidRPr="00D350C5" w:rsidRDefault="006B6151" w:rsidP="00F05C1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350C5">
              <w:rPr>
                <w:rFonts w:ascii="新細明體" w:hAnsi="新細明體"/>
                <w:b/>
                <w:noProof/>
                <w:spacing w:val="-6"/>
                <w:sz w:val="20"/>
              </w:rPr>
              <w:t>935,691,767</w:t>
            </w:r>
          </w:p>
          <w:p w14:paraId="637E0F23" w14:textId="77777777" w:rsidR="006B6151" w:rsidRPr="00D350C5" w:rsidRDefault="006B6151" w:rsidP="00F05C1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350C5">
              <w:rPr>
                <w:rFonts w:ascii="新細明體" w:hAnsi="新細明體"/>
                <w:b/>
                <w:noProof/>
                <w:spacing w:val="-6"/>
                <w:sz w:val="20"/>
              </w:rPr>
              <w:t>2,043,172,331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7617A88C" w14:textId="77777777" w:rsidR="006B6151" w:rsidRPr="00D350C5" w:rsidRDefault="006B6151" w:rsidP="00F05C1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350C5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04AA0636" w14:textId="77777777" w:rsidR="006B6151" w:rsidRPr="00D350C5" w:rsidRDefault="006B6151" w:rsidP="00F05C1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350C5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09BD0922" w14:textId="77777777" w:rsidR="006B6151" w:rsidRPr="00D350C5" w:rsidRDefault="006B6151" w:rsidP="00F05C1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350C5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341403B7" w14:textId="77777777" w:rsidR="006B6151" w:rsidRPr="00D350C5" w:rsidRDefault="006B6151" w:rsidP="00F05C1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350C5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7EDF5D51" w14:textId="77777777" w:rsidR="006B6151" w:rsidRPr="00D350C5" w:rsidRDefault="006B6151" w:rsidP="00F05C1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350C5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5A0BE476" w14:textId="77777777" w:rsidR="006B6151" w:rsidRPr="00D350C5" w:rsidRDefault="006B6151" w:rsidP="00F05C1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350C5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15485C69" w14:textId="77777777" w:rsidR="006B6151" w:rsidRPr="00D350C5" w:rsidRDefault="006B6151" w:rsidP="00F05C1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350C5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140DDDF2" w14:textId="77777777" w:rsidR="006B6151" w:rsidRPr="00D350C5" w:rsidRDefault="006B6151" w:rsidP="00F05C1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350C5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7308506C" w14:textId="77777777" w:rsidR="006B6151" w:rsidRPr="00D350C5" w:rsidRDefault="006B6151" w:rsidP="00F05C1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350C5">
              <w:rPr>
                <w:rFonts w:ascii="新細明體" w:hAnsi="新細明體"/>
                <w:b/>
                <w:noProof/>
                <w:spacing w:val="-6"/>
                <w:sz w:val="20"/>
              </w:rPr>
              <w:t>61,011,315</w:t>
            </w:r>
          </w:p>
          <w:p w14:paraId="21023254" w14:textId="77777777" w:rsidR="006B6151" w:rsidRPr="00D350C5" w:rsidRDefault="006B6151" w:rsidP="00F05C1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350C5">
              <w:rPr>
                <w:rFonts w:ascii="新細明體" w:hAnsi="新細明體"/>
                <w:b/>
                <w:noProof/>
                <w:spacing w:val="-6"/>
                <w:sz w:val="20"/>
              </w:rPr>
              <w:t>162,942,427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6C5173FD" w14:textId="77777777" w:rsidR="006B6151" w:rsidRPr="00D350C5" w:rsidRDefault="006B6151" w:rsidP="00F05C1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350C5">
              <w:rPr>
                <w:rFonts w:ascii="新細明體" w:hAnsi="新細明體"/>
                <w:b/>
                <w:noProof/>
                <w:spacing w:val="-6"/>
                <w:sz w:val="20"/>
              </w:rPr>
              <w:t>202,248,052</w:t>
            </w:r>
          </w:p>
          <w:p w14:paraId="0BDBA8F3" w14:textId="77777777" w:rsidR="006B6151" w:rsidRPr="00D350C5" w:rsidRDefault="006B6151" w:rsidP="00F05C1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350C5">
              <w:rPr>
                <w:rFonts w:ascii="新細明體" w:hAnsi="新細明體"/>
                <w:b/>
                <w:noProof/>
                <w:spacing w:val="-6"/>
                <w:sz w:val="20"/>
              </w:rPr>
              <w:t>1,802,236,840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04ED2575" w14:textId="77777777" w:rsidR="006B6151" w:rsidRPr="00D350C5" w:rsidRDefault="006B6151" w:rsidP="00F05C1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350C5">
              <w:rPr>
                <w:rFonts w:ascii="新細明體" w:hAnsi="新細明體"/>
                <w:b/>
                <w:noProof/>
                <w:spacing w:val="-6"/>
                <w:sz w:val="20"/>
              </w:rPr>
              <w:t>542,534</w:t>
            </w:r>
          </w:p>
          <w:p w14:paraId="18C2AF4E" w14:textId="77777777" w:rsidR="006B6151" w:rsidRPr="00D350C5" w:rsidRDefault="006B6151" w:rsidP="00F05C1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350C5">
              <w:rPr>
                <w:rFonts w:ascii="新細明體" w:hAnsi="新細明體"/>
                <w:b/>
                <w:noProof/>
                <w:spacing w:val="-6"/>
                <w:sz w:val="20"/>
              </w:rPr>
              <w:t>- 542,534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7FCC06D8" w14:textId="77777777" w:rsidR="006B6151" w:rsidRPr="00D350C5" w:rsidRDefault="006B6151" w:rsidP="00F05C1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350C5">
              <w:rPr>
                <w:rFonts w:ascii="新細明體" w:hAnsi="新細明體"/>
                <w:b/>
                <w:noProof/>
                <w:spacing w:val="-6"/>
                <w:sz w:val="20"/>
              </w:rPr>
              <w:t>935,691,767</w:t>
            </w:r>
          </w:p>
          <w:p w14:paraId="512F7F8F" w14:textId="77777777" w:rsidR="006B6151" w:rsidRPr="00D350C5" w:rsidRDefault="006B6151" w:rsidP="00F05C1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350C5">
              <w:rPr>
                <w:rFonts w:ascii="新細明體" w:hAnsi="新細明體"/>
                <w:b/>
                <w:noProof/>
                <w:spacing w:val="-6"/>
                <w:sz w:val="20"/>
              </w:rPr>
              <w:t>2,043,172,331</w:t>
            </w:r>
          </w:p>
        </w:tc>
      </w:tr>
      <w:tr w:rsidR="006B6151" w14:paraId="289769C6" w14:textId="77777777" w:rsidTr="00F05C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14:paraId="1D36990F" w14:textId="77777777" w:rsidR="006B6151" w:rsidRDefault="006B6151" w:rsidP="00F05C19">
            <w:pPr>
              <w:jc w:val="center"/>
              <w:rPr>
                <w:rFonts w:ascii="新細明體" w:hAnsi="新細明體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z w:val="20"/>
              </w:rPr>
              <w:t>104－112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529A8779" w14:textId="77777777" w:rsidR="006B6151" w:rsidRDefault="006B6151" w:rsidP="00F05C1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D54ACC">
              <w:rPr>
                <w:rFonts w:ascii="標楷體" w:eastAsia="標楷體" w:hAnsi="標楷體" w:hint="eastAsia"/>
                <w:noProof/>
                <w:sz w:val="20"/>
              </w:rPr>
              <w:t>稅課收入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0D4C218D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/>
                <w:noProof/>
                <w:spacing w:val="-6"/>
                <w:sz w:val="20"/>
              </w:rPr>
              <w:t>429,370,435</w:t>
            </w:r>
          </w:p>
          <w:p w14:paraId="3CAFC39D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/>
                <w:noProof/>
                <w:spacing w:val="-6"/>
                <w:sz w:val="20"/>
              </w:rPr>
              <w:t>399,829,072</w:t>
            </w:r>
          </w:p>
        </w:tc>
        <w:tc>
          <w:tcPr>
            <w:tcW w:w="1503" w:type="dxa"/>
            <w:shd w:val="clear" w:color="auto" w:fill="auto"/>
            <w:vAlign w:val="center"/>
          </w:tcPr>
          <w:p w14:paraId="3DF02A03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/>
                <w:noProof/>
                <w:spacing w:val="-6"/>
                <w:sz w:val="20"/>
              </w:rPr>
              <w:t>53,939,000</w:t>
            </w:r>
          </w:p>
          <w:p w14:paraId="418895F9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/>
                <w:noProof/>
                <w:spacing w:val="-6"/>
                <w:sz w:val="20"/>
              </w:rPr>
              <w:t>30,884,842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2FEE45FA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/>
                <w:noProof/>
                <w:spacing w:val="-6"/>
                <w:sz w:val="20"/>
              </w:rPr>
              <w:t>123,253,309</w:t>
            </w:r>
          </w:p>
          <w:p w14:paraId="62FF5D76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/>
                <w:noProof/>
                <w:spacing w:val="-6"/>
                <w:sz w:val="20"/>
              </w:rPr>
              <w:t>267,085,062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14:paraId="79B1694E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621D5B1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7B0FA09E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/>
                <w:noProof/>
                <w:spacing w:val="-6"/>
                <w:sz w:val="20"/>
              </w:rPr>
              <w:t>252,178,126</w:t>
            </w:r>
          </w:p>
          <w:p w14:paraId="2191CBE1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/>
                <w:noProof/>
                <w:spacing w:val="-6"/>
                <w:sz w:val="20"/>
              </w:rPr>
              <w:t>101,859,168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71474197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5AC294D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48B95B18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9E885AF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385D3582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ADA9923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5F31B68B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134E2D1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34EE2A1E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/>
                <w:noProof/>
                <w:spacing w:val="-6"/>
                <w:sz w:val="20"/>
              </w:rPr>
              <w:t>53,939,000</w:t>
            </w:r>
          </w:p>
          <w:p w14:paraId="2FD29199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/>
                <w:noProof/>
                <w:spacing w:val="-6"/>
                <w:sz w:val="20"/>
              </w:rPr>
              <w:t>30,884,842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3C28661C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/>
                <w:noProof/>
                <w:spacing w:val="-6"/>
                <w:sz w:val="20"/>
              </w:rPr>
              <w:t>123,253,309</w:t>
            </w:r>
          </w:p>
          <w:p w14:paraId="74E21D9B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/>
                <w:noProof/>
                <w:spacing w:val="-6"/>
                <w:sz w:val="20"/>
              </w:rPr>
              <w:t>267,085,062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2196B08E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D000B22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75B7DF21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/>
                <w:noProof/>
                <w:spacing w:val="-6"/>
                <w:sz w:val="20"/>
              </w:rPr>
              <w:t>252,178,126</w:t>
            </w:r>
          </w:p>
          <w:p w14:paraId="29F7F5A4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/>
                <w:noProof/>
                <w:spacing w:val="-6"/>
                <w:sz w:val="20"/>
              </w:rPr>
              <w:t>101,859,168</w:t>
            </w:r>
          </w:p>
        </w:tc>
      </w:tr>
      <w:tr w:rsidR="006B6151" w14:paraId="2A03880F" w14:textId="77777777" w:rsidTr="00F05C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14:paraId="53C1988F" w14:textId="77777777" w:rsidR="006B6151" w:rsidRDefault="006B6151" w:rsidP="00F05C19">
            <w:pPr>
              <w:jc w:val="center"/>
              <w:rPr>
                <w:rFonts w:ascii="新細明體" w:hAnsi="新細明體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z w:val="20"/>
              </w:rPr>
              <w:t>88下及89－112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450698AA" w14:textId="77777777" w:rsidR="006B6151" w:rsidRDefault="006B6151" w:rsidP="00F05C1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D54ACC">
              <w:rPr>
                <w:rFonts w:ascii="標楷體" w:eastAsia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291B8F1F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/>
                <w:noProof/>
                <w:spacing w:val="-6"/>
                <w:sz w:val="20"/>
              </w:rPr>
              <w:t>521,227,717</w:t>
            </w:r>
          </w:p>
          <w:p w14:paraId="214E582E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/>
                <w:noProof/>
                <w:spacing w:val="-6"/>
                <w:sz w:val="20"/>
              </w:rPr>
              <w:t>964,146</w:t>
            </w:r>
          </w:p>
        </w:tc>
        <w:tc>
          <w:tcPr>
            <w:tcW w:w="1503" w:type="dxa"/>
            <w:shd w:val="clear" w:color="auto" w:fill="auto"/>
            <w:vAlign w:val="center"/>
          </w:tcPr>
          <w:p w14:paraId="55998DDD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/>
                <w:noProof/>
                <w:spacing w:val="-6"/>
                <w:sz w:val="20"/>
              </w:rPr>
              <w:t>6,401,172</w:t>
            </w:r>
          </w:p>
          <w:p w14:paraId="7EE4371D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14235FF4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/>
                <w:noProof/>
                <w:spacing w:val="-6"/>
                <w:sz w:val="20"/>
              </w:rPr>
              <w:t>50,466,553</w:t>
            </w:r>
          </w:p>
          <w:p w14:paraId="2C24D667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/>
                <w:noProof/>
                <w:spacing w:val="-6"/>
                <w:sz w:val="20"/>
              </w:rPr>
              <w:t>421,612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14:paraId="1C420131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/>
                <w:noProof/>
                <w:spacing w:val="-6"/>
                <w:sz w:val="20"/>
              </w:rPr>
              <w:t>542,534</w:t>
            </w:r>
          </w:p>
          <w:p w14:paraId="2B346B20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/>
                <w:noProof/>
                <w:spacing w:val="-6"/>
                <w:sz w:val="20"/>
              </w:rPr>
              <w:t>- 542,534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14FE788E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/>
                <w:noProof/>
                <w:spacing w:val="-6"/>
                <w:sz w:val="20"/>
              </w:rPr>
              <w:t>464,902,526</w:t>
            </w:r>
          </w:p>
          <w:p w14:paraId="01638F78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6383A4B1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C51F9AF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7FE49CA4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05A3944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20539895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2114C6B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2CAD8741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82A8F0C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33BE8F4F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/>
                <w:noProof/>
                <w:spacing w:val="-6"/>
                <w:sz w:val="20"/>
              </w:rPr>
              <w:t>6,401,172</w:t>
            </w:r>
          </w:p>
          <w:p w14:paraId="308C9C45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1D53E35A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/>
                <w:noProof/>
                <w:spacing w:val="-6"/>
                <w:sz w:val="20"/>
              </w:rPr>
              <w:t>50,466,553</w:t>
            </w:r>
          </w:p>
          <w:p w14:paraId="3645B6D5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/>
                <w:noProof/>
                <w:spacing w:val="-6"/>
                <w:sz w:val="20"/>
              </w:rPr>
              <w:t>421,612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2B83D9A1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/>
                <w:noProof/>
                <w:spacing w:val="-6"/>
                <w:sz w:val="20"/>
              </w:rPr>
              <w:t>542,534</w:t>
            </w:r>
          </w:p>
          <w:p w14:paraId="7C40BD91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/>
                <w:noProof/>
                <w:spacing w:val="-6"/>
                <w:sz w:val="20"/>
              </w:rPr>
              <w:t>- 542,534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5AB559D6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/>
                <w:noProof/>
                <w:spacing w:val="-6"/>
                <w:sz w:val="20"/>
              </w:rPr>
              <w:t>464,902,526</w:t>
            </w:r>
          </w:p>
          <w:p w14:paraId="7A4451D0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B6151" w14:paraId="42E297DC" w14:textId="77777777" w:rsidTr="00F05C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14:paraId="648765B6" w14:textId="77777777" w:rsidR="006B6151" w:rsidRDefault="006B6151" w:rsidP="00F05C19">
            <w:pPr>
              <w:jc w:val="center"/>
              <w:rPr>
                <w:rFonts w:ascii="新細明體" w:hAnsi="新細明體"/>
                <w:sz w:val="20"/>
              </w:rPr>
            </w:pPr>
            <w:r w:rsidRPr="00D54ACC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3955F526" w14:textId="77777777" w:rsidR="006B6151" w:rsidRDefault="006B6151" w:rsidP="00F05C1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D54ACC">
              <w:rPr>
                <w:rFonts w:ascii="標楷體" w:eastAsia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31AA7A36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/>
                <w:noProof/>
                <w:spacing w:val="-6"/>
                <w:sz w:val="20"/>
              </w:rPr>
              <w:t>15,907</w:t>
            </w:r>
          </w:p>
          <w:p w14:paraId="741F476D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/>
                <w:noProof/>
                <w:spacing w:val="-6"/>
                <w:sz w:val="20"/>
              </w:rPr>
              <w:t>1,602,261</w:t>
            </w:r>
          </w:p>
        </w:tc>
        <w:tc>
          <w:tcPr>
            <w:tcW w:w="1503" w:type="dxa"/>
            <w:shd w:val="clear" w:color="auto" w:fill="auto"/>
            <w:vAlign w:val="center"/>
          </w:tcPr>
          <w:p w14:paraId="6F040A52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90CD105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4BBB6F94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/>
                <w:noProof/>
                <w:spacing w:val="-6"/>
                <w:sz w:val="20"/>
              </w:rPr>
              <w:t>15,907</w:t>
            </w:r>
          </w:p>
          <w:p w14:paraId="70B45488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/>
                <w:noProof/>
                <w:spacing w:val="-6"/>
                <w:sz w:val="20"/>
              </w:rPr>
              <w:t>1,602,261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14:paraId="511BE875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6B19E81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571A9813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248E93E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3228CF48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2A4DC3D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69A1FD41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67D9270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1A6794C7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2C351B7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6A228E87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AC2C1F6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2C97C9F1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62AF8A4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4991A077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/>
                <w:noProof/>
                <w:spacing w:val="-6"/>
                <w:sz w:val="20"/>
              </w:rPr>
              <w:t>15,907</w:t>
            </w:r>
          </w:p>
          <w:p w14:paraId="72C5DCDB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/>
                <w:noProof/>
                <w:spacing w:val="-6"/>
                <w:sz w:val="20"/>
              </w:rPr>
              <w:t>1,602,261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2BB69F6B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80E880B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0085BC02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58A3A12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B6151" w14:paraId="4089EBF2" w14:textId="77777777" w:rsidTr="00F05C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14:paraId="09E8B7AB" w14:textId="77777777" w:rsidR="006B6151" w:rsidRDefault="006B6151" w:rsidP="00F05C19">
            <w:pPr>
              <w:jc w:val="center"/>
              <w:rPr>
                <w:rFonts w:ascii="新細明體" w:hAnsi="新細明體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z w:val="20"/>
              </w:rPr>
              <w:t>108－112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3FDAC3BC" w14:textId="77777777" w:rsidR="006B6151" w:rsidRDefault="006B6151" w:rsidP="00F05C1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D54ACC">
              <w:rPr>
                <w:rFonts w:ascii="標楷體" w:eastAsia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4693C802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/>
                <w:noProof/>
                <w:spacing w:val="-6"/>
                <w:sz w:val="20"/>
              </w:rPr>
              <w:t>901,117</w:t>
            </w:r>
          </w:p>
          <w:p w14:paraId="2E6CBDDC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/>
                <w:noProof/>
                <w:spacing w:val="-6"/>
                <w:sz w:val="20"/>
              </w:rPr>
              <w:t>2,521,135</w:t>
            </w:r>
          </w:p>
        </w:tc>
        <w:tc>
          <w:tcPr>
            <w:tcW w:w="1503" w:type="dxa"/>
            <w:shd w:val="clear" w:color="auto" w:fill="auto"/>
            <w:vAlign w:val="center"/>
          </w:tcPr>
          <w:p w14:paraId="1CBC5F31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19C8C1C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6DB7AF36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/>
                <w:noProof/>
                <w:spacing w:val="-6"/>
                <w:sz w:val="20"/>
              </w:rPr>
              <w:t>478,355</w:t>
            </w:r>
          </w:p>
          <w:p w14:paraId="3AC9AECB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/>
                <w:noProof/>
                <w:spacing w:val="-6"/>
                <w:sz w:val="20"/>
              </w:rPr>
              <w:t>152,283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14:paraId="664370A5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4454E0C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31CFEF9D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/>
                <w:noProof/>
                <w:spacing w:val="-6"/>
                <w:sz w:val="20"/>
              </w:rPr>
              <w:t>422,762</w:t>
            </w:r>
          </w:p>
          <w:p w14:paraId="112817EE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/>
                <w:noProof/>
                <w:spacing w:val="-6"/>
                <w:sz w:val="20"/>
              </w:rPr>
              <w:t>2,368,852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4A2ABA49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4395E88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07EC6359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2ABFBF1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6AECFF46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10A1F83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1C679A77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D9D91B5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30EBBBB9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E8D826B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75D13762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/>
                <w:noProof/>
                <w:spacing w:val="-6"/>
                <w:sz w:val="20"/>
              </w:rPr>
              <w:t>478,355</w:t>
            </w:r>
          </w:p>
          <w:p w14:paraId="764695BF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/>
                <w:noProof/>
                <w:spacing w:val="-6"/>
                <w:sz w:val="20"/>
              </w:rPr>
              <w:t>152,283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0CEBB700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9D84328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08952C4D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/>
                <w:noProof/>
                <w:spacing w:val="-6"/>
                <w:sz w:val="20"/>
              </w:rPr>
              <w:t>422,762</w:t>
            </w:r>
          </w:p>
          <w:p w14:paraId="5DD1467C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/>
                <w:noProof/>
                <w:spacing w:val="-6"/>
                <w:sz w:val="20"/>
              </w:rPr>
              <w:t>2,368,852</w:t>
            </w:r>
          </w:p>
        </w:tc>
      </w:tr>
      <w:tr w:rsidR="006B6151" w14:paraId="73E29CB2" w14:textId="77777777" w:rsidTr="00F05C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14:paraId="062D8825" w14:textId="77777777" w:rsidR="006B6151" w:rsidRDefault="006B6151" w:rsidP="00F05C19">
            <w:pPr>
              <w:jc w:val="center"/>
              <w:rPr>
                <w:rFonts w:ascii="新細明體" w:hAnsi="新細明體"/>
                <w:sz w:val="20"/>
              </w:rPr>
            </w:pPr>
            <w:r w:rsidRPr="00D54ACC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1BCCB621" w14:textId="77777777" w:rsidR="006B6151" w:rsidRDefault="006B6151" w:rsidP="00F05C1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D54ACC">
              <w:rPr>
                <w:rFonts w:ascii="標楷體" w:eastAsia="標楷體" w:hAnsi="標楷體" w:hint="eastAsia"/>
                <w:noProof/>
                <w:sz w:val="20"/>
              </w:rPr>
              <w:t>營業盈餘及事業收入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1773DCCB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2EA1230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/>
                <w:noProof/>
                <w:spacing w:val="-6"/>
                <w:sz w:val="20"/>
              </w:rPr>
              <w:t>134,403</w:t>
            </w:r>
          </w:p>
        </w:tc>
        <w:tc>
          <w:tcPr>
            <w:tcW w:w="1503" w:type="dxa"/>
            <w:shd w:val="clear" w:color="auto" w:fill="auto"/>
            <w:vAlign w:val="center"/>
          </w:tcPr>
          <w:p w14:paraId="78C8AF59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5FBE976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6C381EB8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FFF644B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/>
                <w:noProof/>
                <w:spacing w:val="-6"/>
                <w:sz w:val="20"/>
              </w:rPr>
              <w:t>134,403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14:paraId="43B75701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B919F52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4C9A0473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BA98CC3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4289FEA4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2FA9F56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23BF8434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53F9031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728B5E59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7AF5F29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4DE29836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8F6342D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683C4CAE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C56A119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526F3FE1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0F28810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/>
                <w:noProof/>
                <w:spacing w:val="-6"/>
                <w:sz w:val="20"/>
              </w:rPr>
              <w:t>134,403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435A81D0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232E4A7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757A9735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B07C377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B6151" w14:paraId="0620C219" w14:textId="77777777" w:rsidTr="00F05C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14:paraId="57A24B3A" w14:textId="77777777" w:rsidR="006B6151" w:rsidRDefault="006B6151" w:rsidP="00F05C19">
            <w:pPr>
              <w:jc w:val="center"/>
              <w:rPr>
                <w:rFonts w:ascii="新細明體" w:hAnsi="新細明體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z w:val="20"/>
              </w:rPr>
              <w:t>105－112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082CE5F0" w14:textId="77777777" w:rsidR="006B6151" w:rsidRDefault="006B6151" w:rsidP="00F05C1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D54ACC">
              <w:rPr>
                <w:rFonts w:ascii="標楷體" w:eastAsia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3D7DD0F3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/>
                <w:noProof/>
                <w:spacing w:val="-6"/>
                <w:sz w:val="20"/>
              </w:rPr>
              <w:t>226,841,924</w:t>
            </w:r>
          </w:p>
          <w:p w14:paraId="1EC5CCED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/>
                <w:noProof/>
                <w:spacing w:val="-6"/>
                <w:sz w:val="20"/>
              </w:rPr>
              <w:t>3,346,627,625</w:t>
            </w:r>
          </w:p>
        </w:tc>
        <w:tc>
          <w:tcPr>
            <w:tcW w:w="1503" w:type="dxa"/>
            <w:shd w:val="clear" w:color="auto" w:fill="auto"/>
            <w:vAlign w:val="center"/>
          </w:tcPr>
          <w:p w14:paraId="255360FD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/>
                <w:noProof/>
                <w:spacing w:val="-6"/>
                <w:sz w:val="20"/>
              </w:rPr>
              <w:t>662,628</w:t>
            </w:r>
          </w:p>
          <w:p w14:paraId="0ABC88EE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/>
                <w:noProof/>
                <w:spacing w:val="-6"/>
                <w:sz w:val="20"/>
              </w:rPr>
              <w:t>128,925,148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7DDDBCB8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/>
                <w:noProof/>
                <w:spacing w:val="-6"/>
                <w:sz w:val="20"/>
              </w:rPr>
              <w:t>26,762,443</w:t>
            </w:r>
          </w:p>
          <w:p w14:paraId="3E9DC9C4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/>
                <w:noProof/>
                <w:spacing w:val="-6"/>
                <w:sz w:val="20"/>
              </w:rPr>
              <w:t>1,388,705,678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14:paraId="465245D6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D4DF037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12056725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/>
                <w:noProof/>
                <w:spacing w:val="-6"/>
                <w:sz w:val="20"/>
              </w:rPr>
              <w:t>199,416,853</w:t>
            </w:r>
          </w:p>
          <w:p w14:paraId="74529EE6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/>
                <w:noProof/>
                <w:spacing w:val="-6"/>
                <w:sz w:val="20"/>
              </w:rPr>
              <w:t>1,828,996,799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20A6E10E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D14A789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5C6BF741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4F95334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5BF9BC85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6C210DD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2E0D99E5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AD5B517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53911775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/>
                <w:noProof/>
                <w:spacing w:val="-6"/>
                <w:sz w:val="20"/>
              </w:rPr>
              <w:t>662,628</w:t>
            </w:r>
          </w:p>
          <w:p w14:paraId="003DD71F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/>
                <w:noProof/>
                <w:spacing w:val="-6"/>
                <w:sz w:val="20"/>
              </w:rPr>
              <w:t>128,925,148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5F727E27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/>
                <w:noProof/>
                <w:spacing w:val="-6"/>
                <w:sz w:val="20"/>
              </w:rPr>
              <w:t>26,762,443</w:t>
            </w:r>
          </w:p>
          <w:p w14:paraId="465E795B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/>
                <w:noProof/>
                <w:spacing w:val="-6"/>
                <w:sz w:val="20"/>
              </w:rPr>
              <w:t>1,388,705,678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31628275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B3399A6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759A324B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/>
                <w:noProof/>
                <w:spacing w:val="-6"/>
                <w:sz w:val="20"/>
              </w:rPr>
              <w:t>199,416,853</w:t>
            </w:r>
          </w:p>
          <w:p w14:paraId="378861E8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/>
                <w:noProof/>
                <w:spacing w:val="-6"/>
                <w:sz w:val="20"/>
              </w:rPr>
              <w:t>1,828,996,799</w:t>
            </w:r>
          </w:p>
        </w:tc>
      </w:tr>
      <w:tr w:rsidR="006B6151" w14:paraId="6F5ED457" w14:textId="77777777" w:rsidTr="00F05C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14:paraId="31C2F121" w14:textId="77777777" w:rsidR="006B6151" w:rsidRDefault="006B6151" w:rsidP="00F05C19">
            <w:pPr>
              <w:jc w:val="center"/>
              <w:rPr>
                <w:rFonts w:ascii="新細明體" w:hAnsi="新細明體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z w:val="20"/>
              </w:rPr>
              <w:t>110－112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1EA953BC" w14:textId="77777777" w:rsidR="006B6151" w:rsidRDefault="006B6151" w:rsidP="00F05C1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D54ACC">
              <w:rPr>
                <w:rFonts w:ascii="標楷體" w:eastAsia="標楷體" w:hAnsi="標楷體" w:hint="eastAsia"/>
                <w:noProof/>
                <w:sz w:val="20"/>
              </w:rPr>
              <w:t>捐獻及贈與收入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60FE177B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/>
                <w:noProof/>
                <w:spacing w:val="-6"/>
                <w:sz w:val="20"/>
              </w:rPr>
              <w:t>20,051,500</w:t>
            </w:r>
          </w:p>
          <w:p w14:paraId="0ED7AEC4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/>
                <w:noProof/>
                <w:spacing w:val="-6"/>
                <w:sz w:val="20"/>
              </w:rPr>
              <w:t>169,728,708</w:t>
            </w:r>
          </w:p>
        </w:tc>
        <w:tc>
          <w:tcPr>
            <w:tcW w:w="1503" w:type="dxa"/>
            <w:shd w:val="clear" w:color="auto" w:fill="auto"/>
            <w:vAlign w:val="center"/>
          </w:tcPr>
          <w:p w14:paraId="035849F5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/>
                <w:noProof/>
                <w:spacing w:val="-6"/>
                <w:sz w:val="20"/>
              </w:rPr>
              <w:t>8,515</w:t>
            </w:r>
          </w:p>
          <w:p w14:paraId="6D19EAAF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/>
                <w:noProof/>
                <w:spacing w:val="-6"/>
                <w:sz w:val="20"/>
              </w:rPr>
              <w:t>3,105,602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164D1BA3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/>
                <w:noProof/>
                <w:spacing w:val="-6"/>
                <w:sz w:val="20"/>
              </w:rPr>
              <w:t>1,271,485</w:t>
            </w:r>
          </w:p>
          <w:p w14:paraId="2729EA99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/>
                <w:noProof/>
                <w:spacing w:val="-6"/>
                <w:sz w:val="20"/>
              </w:rPr>
              <w:t>86,465,761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14:paraId="0E19B3C5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B124B49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57DEE445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/>
                <w:noProof/>
                <w:spacing w:val="-6"/>
                <w:sz w:val="20"/>
              </w:rPr>
              <w:t>18,771,500</w:t>
            </w:r>
          </w:p>
          <w:p w14:paraId="1CE8001D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/>
                <w:noProof/>
                <w:spacing w:val="-6"/>
                <w:sz w:val="20"/>
              </w:rPr>
              <w:t>80,157,345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0B59123C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31D3606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42AE8728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C83D07D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27E225C7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9CFF905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2A90F15C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5882746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23575B88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/>
                <w:noProof/>
                <w:spacing w:val="-6"/>
                <w:sz w:val="20"/>
              </w:rPr>
              <w:t>8,515</w:t>
            </w:r>
          </w:p>
          <w:p w14:paraId="695F4599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/>
                <w:noProof/>
                <w:spacing w:val="-6"/>
                <w:sz w:val="20"/>
              </w:rPr>
              <w:t>3,105,602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06FDEC95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/>
                <w:noProof/>
                <w:spacing w:val="-6"/>
                <w:sz w:val="20"/>
              </w:rPr>
              <w:t>1,271,485</w:t>
            </w:r>
          </w:p>
          <w:p w14:paraId="5669B61E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/>
                <w:noProof/>
                <w:spacing w:val="-6"/>
                <w:sz w:val="20"/>
              </w:rPr>
              <w:t>86,465,761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307C7A43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26B1C41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5227C121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/>
                <w:noProof/>
                <w:spacing w:val="-6"/>
                <w:sz w:val="20"/>
              </w:rPr>
              <w:t>18,771,500</w:t>
            </w:r>
          </w:p>
          <w:p w14:paraId="5A28EED2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/>
                <w:noProof/>
                <w:spacing w:val="-6"/>
                <w:sz w:val="20"/>
              </w:rPr>
              <w:t>80,157,345</w:t>
            </w:r>
          </w:p>
        </w:tc>
      </w:tr>
      <w:tr w:rsidR="006B6151" w14:paraId="7B666C48" w14:textId="77777777" w:rsidTr="00F05C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14:paraId="2404F695" w14:textId="77777777" w:rsidR="006B6151" w:rsidRDefault="006B6151" w:rsidP="00F05C19">
            <w:pPr>
              <w:jc w:val="center"/>
              <w:rPr>
                <w:rFonts w:ascii="新細明體" w:hAnsi="新細明體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z w:val="20"/>
              </w:rPr>
              <w:t>100－112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6D747809" w14:textId="77777777" w:rsidR="006B6151" w:rsidRDefault="006B6151" w:rsidP="00F05C1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D54ACC">
              <w:rPr>
                <w:rFonts w:ascii="標楷體" w:eastAsia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282DDD2B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28A83AE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/>
                <w:noProof/>
                <w:spacing w:val="-6"/>
                <w:sz w:val="20"/>
              </w:rPr>
              <w:t>87,486,782</w:t>
            </w:r>
          </w:p>
        </w:tc>
        <w:tc>
          <w:tcPr>
            <w:tcW w:w="1503" w:type="dxa"/>
            <w:shd w:val="clear" w:color="auto" w:fill="auto"/>
            <w:vAlign w:val="center"/>
          </w:tcPr>
          <w:p w14:paraId="16EA6183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8AB9404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/>
                <w:noProof/>
                <w:spacing w:val="-6"/>
                <w:sz w:val="20"/>
              </w:rPr>
              <w:t>26,835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295A3B7D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5A902AE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/>
                <w:noProof/>
                <w:spacing w:val="-6"/>
                <w:sz w:val="20"/>
              </w:rPr>
              <w:t>57,669,780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14:paraId="3FD87FA3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FA5736B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3949BC98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CD4DC46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/>
                <w:noProof/>
                <w:spacing w:val="-6"/>
                <w:sz w:val="20"/>
              </w:rPr>
              <w:t>29,790,167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6D134716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79B1925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3420678D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A314E29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30904EBE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B298C51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73F8C93A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A4CB30D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5B7DD2A9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5078E8A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/>
                <w:noProof/>
                <w:spacing w:val="-6"/>
                <w:sz w:val="20"/>
              </w:rPr>
              <w:t>26,835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0DF40240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5071AFA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/>
                <w:noProof/>
                <w:spacing w:val="-6"/>
                <w:sz w:val="20"/>
              </w:rPr>
              <w:t>57,669,780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5CA2DED5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F4B6E70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3BD8AF75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2CFDD38" w14:textId="77777777" w:rsidR="006B6151" w:rsidRPr="00B205E3" w:rsidRDefault="006B6151" w:rsidP="00F05C1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54ACC">
              <w:rPr>
                <w:rFonts w:ascii="新細明體" w:hAnsi="新細明體"/>
                <w:noProof/>
                <w:spacing w:val="-6"/>
                <w:sz w:val="20"/>
              </w:rPr>
              <w:t>29,790,167</w:t>
            </w:r>
          </w:p>
        </w:tc>
      </w:tr>
    </w:tbl>
    <w:p w14:paraId="2354F62E" w14:textId="77777777" w:rsidR="00D46CDC" w:rsidRDefault="00D46CDC">
      <w:pPr>
        <w:ind w:right="414"/>
        <w:rPr>
          <w:rFonts w:eastAsia="標楷體"/>
          <w:sz w:val="22"/>
        </w:rPr>
      </w:pPr>
    </w:p>
    <w:sectPr w:rsidR="00D46CDC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E03AD2" w14:textId="77777777" w:rsidR="00F05C19" w:rsidRDefault="00F05C19">
      <w:r>
        <w:separator/>
      </w:r>
    </w:p>
  </w:endnote>
  <w:endnote w:type="continuationSeparator" w:id="0">
    <w:p w14:paraId="081572C4" w14:textId="77777777" w:rsidR="00F05C19" w:rsidRDefault="00F0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5D0BE" w14:textId="740E5976" w:rsidR="00953D5A" w:rsidRPr="00953D5A" w:rsidRDefault="00953D5A" w:rsidP="00953D5A">
    <w:pPr>
      <w:pStyle w:val="a4"/>
      <w:jc w:val="center"/>
      <w:rPr>
        <w:rFonts w:ascii="標楷體" w:eastAsia="標楷體" w:hAnsi="標楷體"/>
        <w:sz w:val="24"/>
        <w:szCs w:val="24"/>
      </w:rPr>
    </w:pPr>
    <w:r w:rsidRPr="00953D5A">
      <w:rPr>
        <w:rFonts w:ascii="標楷體" w:eastAsia="標楷體" w:hAnsi="標楷體" w:hint="eastAsia"/>
        <w:sz w:val="24"/>
        <w:szCs w:val="24"/>
      </w:rPr>
      <w:t>1</w:t>
    </w:r>
    <w:r w:rsidR="001A2A6D">
      <w:rPr>
        <w:rFonts w:ascii="標楷體" w:eastAsia="標楷體" w:hAnsi="標楷體" w:hint="eastAsia"/>
        <w:sz w:val="24"/>
        <w:szCs w:val="24"/>
      </w:rPr>
      <w:t>2-1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74FC09" w14:textId="77777777" w:rsidR="00F05C19" w:rsidRDefault="00F05C19">
      <w:r>
        <w:separator/>
      </w:r>
    </w:p>
  </w:footnote>
  <w:footnote w:type="continuationSeparator" w:id="0">
    <w:p w14:paraId="77AF8C08" w14:textId="77777777" w:rsidR="00F05C19" w:rsidRDefault="00F05C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1CB94" w14:textId="77777777" w:rsidR="00F05C19" w:rsidRDefault="00F05C19">
    <w:pPr>
      <w:jc w:val="center"/>
    </w:pPr>
    <w:r w:rsidRPr="003815CB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拾貳</w:t>
    </w:r>
    <w:r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Pr="001F4CCA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3815CB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Pr="001F4CCA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3815CB">
      <w:rPr>
        <w:rFonts w:ascii="標楷體" w:eastAsia="標楷體" w:hAnsi="標楷體" w:hint="eastAsia"/>
        <w:b/>
        <w:spacing w:val="60"/>
        <w:sz w:val="32"/>
        <w:szCs w:val="32"/>
        <w:u w:val="single"/>
      </w:rPr>
      <w:t>苗栗縣</w:t>
    </w:r>
    <w:r w:rsidRPr="001F4CCA">
      <w:rPr>
        <w:rFonts w:ascii="標楷體" w:eastAsia="標楷體" w:hint="eastAsia"/>
        <w:b/>
        <w:spacing w:val="60"/>
        <w:sz w:val="32"/>
        <w:szCs w:val="32"/>
        <w:u w:val="single"/>
      </w:rPr>
      <w:t>總決算以前年度歲入來源別轉入數決算審定總表</w:t>
    </w:r>
    <w:r w:rsidRPr="003815CB">
      <w:rPr>
        <w:rFonts w:ascii="標楷體" w:eastAsia="標楷體" w:hAnsi="標楷體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A7376" w14:textId="77777777" w:rsidR="00F05C19" w:rsidRDefault="00F05C19">
    <w:pPr>
      <w:jc w:val="center"/>
      <w:rPr>
        <w:b/>
        <w:sz w:val="32"/>
      </w:rPr>
    </w:pPr>
    <w:r w:rsidRPr="003815CB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拾貳</w:t>
    </w:r>
    <w:r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Pr="001F4CCA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Pr="003815CB">
      <w:rPr>
        <w:rFonts w:ascii="標楷體" w:eastAsia="標楷體" w:hAnsi="標楷體" w:hint="eastAsia"/>
        <w:b/>
        <w:spacing w:val="60"/>
        <w:sz w:val="32"/>
        <w:u w:val="single"/>
      </w:rPr>
      <w:t>113</w:t>
    </w:r>
    <w:proofErr w:type="gramEnd"/>
    <w:r w:rsidRPr="001F4CCA">
      <w:rPr>
        <w:rFonts w:ascii="標楷體" w:eastAsia="標楷體" w:hint="eastAsia"/>
        <w:b/>
        <w:spacing w:val="60"/>
        <w:sz w:val="32"/>
        <w:u w:val="single"/>
      </w:rPr>
      <w:t>年度</w:t>
    </w:r>
    <w:r w:rsidRPr="003815CB">
      <w:rPr>
        <w:rFonts w:ascii="標楷體" w:eastAsia="標楷體" w:hAnsi="標楷體" w:hint="eastAsia"/>
        <w:b/>
        <w:spacing w:val="60"/>
        <w:sz w:val="32"/>
        <w:u w:val="single"/>
      </w:rPr>
      <w:t>苗栗縣</w:t>
    </w:r>
    <w:r w:rsidRPr="001F4CCA">
      <w:rPr>
        <w:rFonts w:ascii="標楷體" w:eastAsia="標楷體" w:hint="eastAsia"/>
        <w:b/>
        <w:spacing w:val="60"/>
        <w:sz w:val="32"/>
        <w:u w:val="single"/>
      </w:rPr>
      <w:t>總決算以前年度歲入來源別轉入數決算審定總表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6151"/>
    <w:rsid w:val="001021E7"/>
    <w:rsid w:val="001512E9"/>
    <w:rsid w:val="001A2A6D"/>
    <w:rsid w:val="001F4CCA"/>
    <w:rsid w:val="003815CB"/>
    <w:rsid w:val="005E1975"/>
    <w:rsid w:val="00613253"/>
    <w:rsid w:val="00653A7E"/>
    <w:rsid w:val="006B6151"/>
    <w:rsid w:val="007D75E7"/>
    <w:rsid w:val="0085742D"/>
    <w:rsid w:val="00860F6F"/>
    <w:rsid w:val="00953D5A"/>
    <w:rsid w:val="009E1C1B"/>
    <w:rsid w:val="00B205E3"/>
    <w:rsid w:val="00B40E8D"/>
    <w:rsid w:val="00BB53F0"/>
    <w:rsid w:val="00CB1EE5"/>
    <w:rsid w:val="00CF5413"/>
    <w:rsid w:val="00D46CDC"/>
    <w:rsid w:val="00E15464"/>
    <w:rsid w:val="00EA1B26"/>
    <w:rsid w:val="00F05C19"/>
    <w:rsid w:val="00F34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279B5A23"/>
  <w15:chartTrackingRefBased/>
  <w15:docId w15:val="{C8731564-DF0A-4EDD-9246-B853AC31B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alloon Text"/>
    <w:basedOn w:val="a"/>
    <w:link w:val="a6"/>
    <w:uiPriority w:val="99"/>
    <w:semiHidden/>
    <w:unhideWhenUsed/>
    <w:rsid w:val="00E15464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E15464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dzrzZPrsBBoU&#20197;&#21069;&#24180;&#24230;&#27506;&#20837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dzrzZPrsBBoU以前年度歲入決算審定表.dot</Template>
  <TotalTime>362</TotalTime>
  <Pages>1</Pages>
  <Words>492</Words>
  <Characters>1301</Characters>
  <Application>Microsoft Office Word</Application>
  <DocSecurity>0</DocSecurity>
  <Lines>10</Lines>
  <Paragraphs>3</Paragraphs>
  <ScaleCrop>false</ScaleCrop>
  <Company>N.A.O.</Company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王玉華</dc:creator>
  <cp:keywords/>
  <cp:lastModifiedBy>張美齡</cp:lastModifiedBy>
  <cp:revision>7</cp:revision>
  <cp:lastPrinted>2025-05-21T03:13:00Z</cp:lastPrinted>
  <dcterms:created xsi:type="dcterms:W3CDTF">2025-05-21T02:01:00Z</dcterms:created>
  <dcterms:modified xsi:type="dcterms:W3CDTF">2025-06-18T01:33:00Z</dcterms:modified>
</cp:coreProperties>
</file>