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628"/>
        <w:gridCol w:w="2405"/>
        <w:gridCol w:w="1548"/>
        <w:gridCol w:w="1441"/>
        <w:gridCol w:w="1075"/>
        <w:gridCol w:w="369"/>
        <w:gridCol w:w="1444"/>
        <w:gridCol w:w="1444"/>
        <w:gridCol w:w="1519"/>
        <w:gridCol w:w="1521"/>
        <w:gridCol w:w="1521"/>
        <w:gridCol w:w="1520"/>
        <w:gridCol w:w="708"/>
        <w:gridCol w:w="1718"/>
        <w:gridCol w:w="750"/>
        <w:gridCol w:w="1612"/>
        <w:gridCol w:w="603"/>
      </w:tblGrid>
      <w:tr w:rsidR="00E55EEF" w14:paraId="5AB2BCB9" w14:textId="77777777" w:rsidTr="00851210">
        <w:trPr>
          <w:gridBefore w:val="1"/>
          <w:wBefore w:w="42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154D079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E545A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729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F86C27B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4FDFE075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5E5747F1" w14:textId="77777777" w:rsidTr="00851210">
        <w:trPr>
          <w:gridBefore w:val="1"/>
          <w:wBefore w:w="42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15FEE558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69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6EB1162A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29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1AAC481D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3157F8AD" w14:textId="77777777" w:rsidTr="00B5036D">
        <w:trPr>
          <w:cantSplit/>
          <w:tblHeader/>
        </w:trPr>
        <w:tc>
          <w:tcPr>
            <w:tcW w:w="3075" w:type="dxa"/>
            <w:gridSpan w:val="3"/>
            <w:tcBorders>
              <w:left w:val="nil"/>
            </w:tcBorders>
            <w:vAlign w:val="center"/>
          </w:tcPr>
          <w:p w14:paraId="556FC65C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8" w:type="dxa"/>
            <w:vMerge w:val="restart"/>
            <w:vAlign w:val="center"/>
          </w:tcPr>
          <w:p w14:paraId="3C19A12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3" w:type="dxa"/>
            <w:gridSpan w:val="5"/>
            <w:vAlign w:val="center"/>
          </w:tcPr>
          <w:p w14:paraId="3E47ED98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14:paraId="6872C24C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68" w:type="dxa"/>
            <w:gridSpan w:val="2"/>
            <w:vAlign w:val="center"/>
          </w:tcPr>
          <w:p w14:paraId="1594D4E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09B835A1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215" w:type="dxa"/>
            <w:gridSpan w:val="2"/>
            <w:tcBorders>
              <w:right w:val="nil"/>
            </w:tcBorders>
            <w:vAlign w:val="center"/>
          </w:tcPr>
          <w:p w14:paraId="7AEE0C3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956C889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7D69ACF4" w14:textId="77777777" w:rsidTr="00B5036D">
        <w:trPr>
          <w:cantSplit/>
          <w:tblHeader/>
        </w:trPr>
        <w:tc>
          <w:tcPr>
            <w:tcW w:w="670" w:type="dxa"/>
            <w:gridSpan w:val="2"/>
            <w:tcBorders>
              <w:left w:val="nil"/>
            </w:tcBorders>
            <w:vAlign w:val="center"/>
          </w:tcPr>
          <w:p w14:paraId="16EBD493" w14:textId="02390F47" w:rsidR="0019333D" w:rsidRDefault="0019333D" w:rsidP="00DC4C2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7046C911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8" w:type="dxa"/>
            <w:vMerge/>
            <w:vAlign w:val="center"/>
          </w:tcPr>
          <w:p w14:paraId="669C7DD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1" w:type="dxa"/>
            <w:vAlign w:val="center"/>
          </w:tcPr>
          <w:p w14:paraId="1C93C9D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6CB2194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0781E95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1DE2131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05021FD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14:paraId="3D8C121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419F8CF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20EEF26A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09D67F76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8" w:type="dxa"/>
            <w:vAlign w:val="center"/>
          </w:tcPr>
          <w:p w14:paraId="04E4992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50" w:type="dxa"/>
            <w:vAlign w:val="center"/>
          </w:tcPr>
          <w:p w14:paraId="50D3307F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612" w:type="dxa"/>
            <w:vAlign w:val="center"/>
          </w:tcPr>
          <w:p w14:paraId="50F86A1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tcBorders>
              <w:right w:val="nil"/>
            </w:tcBorders>
            <w:vAlign w:val="center"/>
          </w:tcPr>
          <w:p w14:paraId="650B4BD9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EC20E6" w:rsidRPr="0083176A" w14:paraId="2035965B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5A1D06C6" w14:textId="77777777" w:rsidR="00EC20E6" w:rsidRPr="0083176A" w:rsidRDefault="00EC20E6" w:rsidP="00BD196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2699B6C5" w14:textId="77777777" w:rsidR="00EC20E6" w:rsidRPr="0083176A" w:rsidRDefault="00EC20E6" w:rsidP="00BD196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176A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2055910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31,605,114,000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236AF2D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24,155,711,651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6EB2EA3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193,613,841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768DC29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5,989,409,652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CD2EC88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30,338,735,144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2C8FCDD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24,155,711,651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3999403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193,613,841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5CFF5F4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5,968,191,062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1B7AB1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30,317,516,554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3EA51B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950B742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- 1,287,597,446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78930629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- 4.07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B605306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- 21,218,590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95DD808" w14:textId="77777777" w:rsidR="00EC20E6" w:rsidRPr="0083176A" w:rsidRDefault="00EC20E6" w:rsidP="00BD196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3176A">
              <w:rPr>
                <w:rFonts w:ascii="新細明體" w:hAnsi="新細明體"/>
                <w:b/>
                <w:noProof/>
                <w:spacing w:val="-6"/>
                <w:sz w:val="20"/>
              </w:rPr>
              <w:t>- 0.07</w:t>
            </w:r>
          </w:p>
        </w:tc>
      </w:tr>
      <w:tr w:rsidR="00EC20E6" w14:paraId="156FBC97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42D5E6D1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304BDE3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7F57EC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238,145,000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00CDBC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221,904,201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857379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1,936,549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FC191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65B1F2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223,840,750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0C81EC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221,904,201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8515D7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1,936,549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47B2EF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4C4A5F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223,840,750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1EA3D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0.74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815C4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- 14,304,250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26BD926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- 6.01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1A5642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100595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2DB84211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7AA2B4DC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F014B1D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FAB86A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21,420,768,258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599CD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17,051,279,696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2E1EA5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80,578,034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FE82BE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3,724,920,680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E81E9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20,856,778,410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BEA8E7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17,051,279,696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68AF5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80,578,034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B1A9DD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3,722,280,158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7259AF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20,854,137,888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B6E47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68.79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B67E1A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- 566,630,370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3B47B80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- 2.65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496AC20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- 2,640,522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FA23AD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- 0.01</w:t>
            </w:r>
          </w:p>
        </w:tc>
      </w:tr>
      <w:tr w:rsidR="00EC20E6" w14:paraId="2898E1F9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10CB589A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12B7ED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D26F0D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204,769,000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9F2379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193,917,469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C4C046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52E8F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6C0596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193,917,469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C334A3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193,917,469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6B312D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EE6D3C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856E43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193,917,469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7ED06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0.64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40EBE6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- 10,851,531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44AABF2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- 5.30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6574C15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B2A15F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3441B6A3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0C21C701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DC3806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95DFCA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22,694,000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5B318B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17,671,813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2C71FB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777,072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1841B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99CDC1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18,448,885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1B478C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17,671,813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38A785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777,072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23823E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EC5735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18,448,885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E77D9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6C9FCA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- 4,245,115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7DEE2A4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- 18.71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4D87B3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FFC11B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2369F275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58085492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2A13835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DF63AE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73,875,000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A3F384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67,681,697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65E5BF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1,434,089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FA4B8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115,600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3124A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69,231,386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D572E7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67,681,697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49EA6B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1,434,089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56E440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115,600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2336A1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69,231,386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7A207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0.23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D3C57D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- 4,643,614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3F02881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- 6.29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F2B514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BDA5E8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3946F41C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328744ED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A6C0A73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DD982C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399,079,000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C7B753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376,677,710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74DC11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1,887,609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CF5429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809177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378,565,319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FD5097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376,677,710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AD8012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1,887,609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BB10B9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215575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378,565,319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C4C87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1.25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34BAD5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- 20,513,681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7944AA5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- 5.14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A484C2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29E985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1550022E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720F99FB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B931AC8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5775A6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283,128,000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ED2E80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210,535,439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C1CDFA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413,461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BD454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45,122,828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A17FB2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256,071,728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509F34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210,535,439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9C615B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413,461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F3D3A5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45,122,828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AF51D4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256,071,728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70698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0.84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B8C75B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- 27,056,272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468CF75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- 9.56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8F9F39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801BA2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4F5BFCA8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39704A2C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3DA3AF3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614424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3,003,632,000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23ED0D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1,971,081,592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EDEB36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22,688,217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095547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855,720,764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D5BE6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2,849,490,573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1F6749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1,971,081,592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6E2E83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22,688,217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9F47F3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855,720,764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3C25CD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2,849,490,573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71875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9.40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861F48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- 154,141,427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50EE329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- 5.13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D186F8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D7B544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100873E3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16F897F8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9EABDE3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D83A18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1,194,049,000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DD89FB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874,058,554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A7524D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11,020,146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B13771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279,704,963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4CC9A8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1,164,783,663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850F97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874,058,554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57F54E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11,020,146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E9C3E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279,704,963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30CD9B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1,164,783,663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09442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3.84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18883F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- 29,265,337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6D3BF8A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- 2.45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0BF92B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06C265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5ECFE56C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2F52847D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B16BA8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07BC10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2,165,162,000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6A82D5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1,785,101,051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CDF29C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23,592,581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851CD3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249,950,099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39C93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2,058,643,731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4E8F27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1,785,101,051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7AB5F0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23,592,581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469839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231,372,031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EEAB90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2,040,065,663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C86A8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6.73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CAC817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- 125,096,337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30F038D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- 5.78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0AC1F61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- 18,578,068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E0988B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- 0.90</w:t>
            </w:r>
          </w:p>
        </w:tc>
      </w:tr>
      <w:tr w:rsidR="00EC20E6" w14:paraId="590094AA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68A1387F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C015F4B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BB17D1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250,725,000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318A1B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177,488,431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300B27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1,210,799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CB2F8E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54,165,851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9EC60E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232,865,081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C4F7E8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177,488,431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0B5C26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1,210,799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7EEEC1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54,165,851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3E3001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232,865,081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869FB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0.77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5A9D58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- 17,859,919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2F7219D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- 7.12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475595C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960FE1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78315311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06543592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797E685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文化觀光局主管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9737D4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865,256,000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E998AB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283,057,692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36AA53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31,807,076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50B44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532,712,557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21C3D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847,577,325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662EF3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283,057,692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C80D2B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31,807,076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520DBB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532,712,557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899295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847,577,325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D4854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2.80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209493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- 17,678,675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394974D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- 2.04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214B4C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F68F2A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5ED02F32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174CBD1F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600112B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原住民族事務中心主管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B9FA6B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354,298,000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6CAA8BF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176,808,319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7B8762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16,268,208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A98F2E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35,811,431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8AA9D9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228,887,958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46CB3B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176,808,319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37A27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16,268,208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65F818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35,811,431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8F9B00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228,887,958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E3B48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3921FD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- 125,410,042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77DBA7A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- 35.40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40BAE4B8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CE52BD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68955927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73AF8BAB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08E1EA6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73AA623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1,129,313,000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00472C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748,447,987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5B3B22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9C7548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211,184,879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F034B4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959,632,866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C6C13D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748,447,987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9424DFD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FB6BAC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211,184,879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02926C9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959,632,866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C1BE7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3.17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4B4C61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- 169,680,134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261FC7D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- 15.03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2C42E730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DABF2F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C20E6" w14:paraId="10011392" w14:textId="77777777" w:rsidTr="00B503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448A226E" w14:textId="77777777" w:rsidR="00EC20E6" w:rsidRDefault="00EC20E6" w:rsidP="00BD196E">
            <w:pPr>
              <w:jc w:val="center"/>
              <w:rPr>
                <w:rFonts w:ascii="新細明體" w:hAnsi="新細明體"/>
                <w:sz w:val="20"/>
              </w:rPr>
            </w:pPr>
            <w:r w:rsidRPr="00A65D33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257BA12" w14:textId="77777777" w:rsidR="00EC20E6" w:rsidRDefault="00EC20E6" w:rsidP="00BD196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65D33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A89EB6C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220,742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81998D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909D576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4EE9C7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6B764B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CA616F4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ACB6435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7D02FB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8C3D0C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2C6251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0C48DF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- 220,742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0F876D6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597D3AD2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446824A" w14:textId="77777777" w:rsidR="00EC20E6" w:rsidRPr="00314D54" w:rsidRDefault="00EC20E6" w:rsidP="00BD196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5D33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145894D8" w14:textId="77777777" w:rsidR="00975352" w:rsidRPr="00975352" w:rsidRDefault="00975352" w:rsidP="00975352">
      <w:pPr>
        <w:ind w:right="414"/>
        <w:rPr>
          <w:rFonts w:ascii="標楷體" w:eastAsia="標楷體" w:hAnsi="標楷體"/>
          <w:sz w:val="20"/>
        </w:rPr>
      </w:pPr>
      <w:proofErr w:type="gramStart"/>
      <w:r w:rsidRPr="00975352">
        <w:rPr>
          <w:rFonts w:ascii="標楷體" w:eastAsia="標楷體" w:hAnsi="標楷體" w:hint="eastAsia"/>
          <w:sz w:val="20"/>
        </w:rPr>
        <w:t>註</w:t>
      </w:r>
      <w:proofErr w:type="gramEnd"/>
      <w:r w:rsidRPr="00975352">
        <w:rPr>
          <w:rFonts w:ascii="標楷體" w:eastAsia="標楷體" w:hAnsi="標楷體" w:hint="eastAsia"/>
          <w:sz w:val="20"/>
        </w:rPr>
        <w:t>：</w:t>
      </w:r>
      <w:proofErr w:type="gramStart"/>
      <w:r w:rsidRPr="00975352">
        <w:rPr>
          <w:rFonts w:ascii="標楷體" w:eastAsia="標楷體" w:hAnsi="標楷體" w:hint="eastAsia"/>
          <w:sz w:val="20"/>
        </w:rPr>
        <w:t>11</w:t>
      </w:r>
      <w:r>
        <w:rPr>
          <w:rFonts w:ascii="標楷體" w:eastAsia="標楷體" w:hAnsi="標楷體" w:hint="eastAsia"/>
          <w:sz w:val="20"/>
        </w:rPr>
        <w:t>3</w:t>
      </w:r>
      <w:proofErr w:type="gramEnd"/>
      <w:r w:rsidRPr="00975352">
        <w:rPr>
          <w:rFonts w:ascii="標楷體" w:eastAsia="標楷體" w:hAnsi="標楷體" w:hint="eastAsia"/>
          <w:sz w:val="20"/>
        </w:rPr>
        <w:t>年度第二預備金原編列預算數</w:t>
      </w:r>
      <w:r>
        <w:rPr>
          <w:rFonts w:ascii="標楷體" w:eastAsia="標楷體" w:hAnsi="標楷體" w:hint="eastAsia"/>
          <w:sz w:val="20"/>
        </w:rPr>
        <w:t>8</w:t>
      </w:r>
      <w:r w:rsidRPr="00975352">
        <w:rPr>
          <w:rFonts w:ascii="標楷體" w:eastAsia="標楷體" w:hAnsi="標楷體" w:hint="eastAsia"/>
          <w:sz w:val="20"/>
        </w:rPr>
        <w:t>0,000,000元，經苗栗縣政府核准動支</w:t>
      </w:r>
      <w:r>
        <w:rPr>
          <w:rFonts w:ascii="標楷體" w:eastAsia="標楷體" w:hAnsi="標楷體" w:hint="eastAsia"/>
          <w:sz w:val="20"/>
        </w:rPr>
        <w:t>79</w:t>
      </w:r>
      <w:r w:rsidRPr="00975352">
        <w:rPr>
          <w:rFonts w:ascii="標楷體" w:eastAsia="標楷體" w:hAnsi="標楷體" w:hint="eastAsia"/>
          <w:sz w:val="20"/>
        </w:rPr>
        <w:t>,</w:t>
      </w:r>
      <w:r>
        <w:rPr>
          <w:rFonts w:ascii="標楷體" w:eastAsia="標楷體" w:hAnsi="標楷體" w:hint="eastAsia"/>
          <w:sz w:val="20"/>
        </w:rPr>
        <w:t>779</w:t>
      </w:r>
      <w:r w:rsidRPr="00975352">
        <w:rPr>
          <w:rFonts w:ascii="標楷體" w:eastAsia="標楷體" w:hAnsi="標楷體" w:hint="eastAsia"/>
          <w:sz w:val="20"/>
        </w:rPr>
        <w:t>,2</w:t>
      </w:r>
      <w:r>
        <w:rPr>
          <w:rFonts w:ascii="標楷體" w:eastAsia="標楷體" w:hAnsi="標楷體" w:hint="eastAsia"/>
          <w:sz w:val="20"/>
        </w:rPr>
        <w:t>58</w:t>
      </w:r>
      <w:r w:rsidRPr="00975352">
        <w:rPr>
          <w:rFonts w:ascii="標楷體" w:eastAsia="標楷體" w:hAnsi="標楷體" w:hint="eastAsia"/>
          <w:sz w:val="20"/>
        </w:rPr>
        <w:t>元，賸餘</w:t>
      </w:r>
      <w:r>
        <w:rPr>
          <w:rFonts w:ascii="標楷體" w:eastAsia="標楷體" w:hAnsi="標楷體" w:hint="eastAsia"/>
          <w:sz w:val="20"/>
        </w:rPr>
        <w:t>220</w:t>
      </w:r>
      <w:r w:rsidRPr="00975352">
        <w:rPr>
          <w:rFonts w:ascii="標楷體" w:eastAsia="標楷體" w:hAnsi="標楷體" w:hint="eastAsia"/>
          <w:sz w:val="20"/>
        </w:rPr>
        <w:t>,7</w:t>
      </w:r>
      <w:r>
        <w:rPr>
          <w:rFonts w:ascii="標楷體" w:eastAsia="標楷體" w:hAnsi="標楷體" w:hint="eastAsia"/>
          <w:sz w:val="20"/>
        </w:rPr>
        <w:t>4</w:t>
      </w:r>
      <w:r w:rsidRPr="00975352">
        <w:rPr>
          <w:rFonts w:ascii="標楷體" w:eastAsia="標楷體" w:hAnsi="標楷體" w:hint="eastAsia"/>
          <w:sz w:val="20"/>
        </w:rPr>
        <w:t>2元。</w:t>
      </w:r>
    </w:p>
    <w:p w14:paraId="2552DCEA" w14:textId="77777777" w:rsidR="003A6AF3" w:rsidRPr="00975352" w:rsidRDefault="003A6AF3">
      <w:pPr>
        <w:ind w:right="414"/>
        <w:rPr>
          <w:rFonts w:ascii="標楷體" w:eastAsia="標楷體" w:hAnsi="標楷體"/>
          <w:sz w:val="20"/>
        </w:rPr>
      </w:pPr>
    </w:p>
    <w:sectPr w:rsidR="003A6AF3" w:rsidRPr="00975352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8E020" w14:textId="77777777" w:rsidR="00EC20E6" w:rsidRDefault="00EC20E6">
      <w:r>
        <w:separator/>
      </w:r>
    </w:p>
  </w:endnote>
  <w:endnote w:type="continuationSeparator" w:id="0">
    <w:p w14:paraId="06B4E8D9" w14:textId="77777777" w:rsidR="00EC20E6" w:rsidRDefault="00EC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06D6" w14:textId="6D0854CC" w:rsidR="0022363E" w:rsidRPr="00851210" w:rsidRDefault="006220B1" w:rsidP="00851210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CA8E" w14:textId="77777777" w:rsidR="00EC20E6" w:rsidRDefault="00EC20E6">
      <w:r>
        <w:separator/>
      </w:r>
    </w:p>
  </w:footnote>
  <w:footnote w:type="continuationSeparator" w:id="0">
    <w:p w14:paraId="291F9C56" w14:textId="77777777" w:rsidR="00EC20E6" w:rsidRDefault="00EC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2B6D" w14:textId="77777777" w:rsidR="0019333D" w:rsidRDefault="0022363E">
    <w:pPr>
      <w:pStyle w:val="a3"/>
      <w:jc w:val="center"/>
    </w:pPr>
    <w:r w:rsidRPr="0022363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2363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2363E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2363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90D7" w14:textId="77777777" w:rsidR="0019333D" w:rsidRDefault="0022363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2363E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Pr="0022363E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0E6"/>
    <w:rsid w:val="0007204A"/>
    <w:rsid w:val="00126D1C"/>
    <w:rsid w:val="0019333D"/>
    <w:rsid w:val="001B52B0"/>
    <w:rsid w:val="0022363E"/>
    <w:rsid w:val="002B407D"/>
    <w:rsid w:val="002F3A0F"/>
    <w:rsid w:val="00314D54"/>
    <w:rsid w:val="003A6AF3"/>
    <w:rsid w:val="0042792A"/>
    <w:rsid w:val="00542884"/>
    <w:rsid w:val="006220B1"/>
    <w:rsid w:val="00735189"/>
    <w:rsid w:val="00851210"/>
    <w:rsid w:val="00975352"/>
    <w:rsid w:val="00A82B7C"/>
    <w:rsid w:val="00AE2EA2"/>
    <w:rsid w:val="00B2299A"/>
    <w:rsid w:val="00B5036D"/>
    <w:rsid w:val="00B73B90"/>
    <w:rsid w:val="00D33987"/>
    <w:rsid w:val="00D96159"/>
    <w:rsid w:val="00DA741F"/>
    <w:rsid w:val="00DC4C2B"/>
    <w:rsid w:val="00E0026A"/>
    <w:rsid w:val="00E55EEF"/>
    <w:rsid w:val="00EC20E6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A5C3D7"/>
  <w15:chartTrackingRefBased/>
  <w15:docId w15:val="{92FF4442-12E2-4B86-9AE0-C017141A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HIm5or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4HIm5or歲出機關別決算審定表主管別.dot</Template>
  <TotalTime>46</TotalTime>
  <Pages>1</Pages>
  <Words>492</Words>
  <Characters>2010</Characters>
  <Application>Microsoft Office Word</Application>
  <DocSecurity>0</DocSecurity>
  <Lines>16</Lines>
  <Paragraphs>4</Paragraphs>
  <ScaleCrop>false</ScaleCrop>
  <Company>N.A.O.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許之毓</dc:creator>
  <cp:keywords/>
  <cp:lastModifiedBy>張美齡</cp:lastModifiedBy>
  <cp:revision>9</cp:revision>
  <cp:lastPrinted>2025-05-22T03:27:00Z</cp:lastPrinted>
  <dcterms:created xsi:type="dcterms:W3CDTF">2025-05-21T03:07:00Z</dcterms:created>
  <dcterms:modified xsi:type="dcterms:W3CDTF">2025-06-18T01:32:00Z</dcterms:modified>
</cp:coreProperties>
</file>