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196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837C1B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A5B3868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FE045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A5E2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E4EE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B54A997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E106C6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71C08E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98E836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F0478B3" w14:textId="77777777" w:rsidTr="0023684D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69FADA26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96" w:type="dxa"/>
            <w:vMerge w:val="restart"/>
            <w:vAlign w:val="center"/>
          </w:tcPr>
          <w:p w14:paraId="578FCAE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4267FDB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2A7D7B1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2AE74BB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06506DB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568DF53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1B300CA6" w14:textId="77777777" w:rsidTr="0023684D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9973655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090C236A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96" w:type="dxa"/>
            <w:vMerge/>
            <w:vAlign w:val="center"/>
          </w:tcPr>
          <w:p w14:paraId="31B7466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5F143C9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2665A45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245F0AA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D2983F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6CB84A8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75103F6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0B5D90A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F83846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37C2C0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DB2E27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2A7A13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23E1741C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E4EEC" w:rsidRPr="0015540A" w14:paraId="4E7A2048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61F1CE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18639D6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565A3F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7,903,885,380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4F9FFB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2,165,562,995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B93FF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44,976,839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D6DFA2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5,241,957,480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4E36F3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7,452,497,314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9ECDB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478DC0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5BA2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- 2,640,522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93DF0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2,165,562,995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E026D3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44,976,839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3E3C3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5,239,316,958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99532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7,449,856,792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1840C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- 454,028,588</w:t>
            </w:r>
          </w:p>
        </w:tc>
      </w:tr>
      <w:tr w:rsidR="00FE4EEC" w:rsidRPr="0015540A" w14:paraId="274D7BEA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354C03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DB1F17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E89756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1,515,098,380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694D4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242,457,845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C66F5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2,569,323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BAB231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1,258,560,409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6D2CA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1,503,587,577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7B91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64BC3D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9646ED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2BD8F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242,457,845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2FB15B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2,569,323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B3D54A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1,258,560,409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0A3A92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1,503,587,577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75BFD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- 11,510,803</w:t>
            </w:r>
          </w:p>
        </w:tc>
      </w:tr>
      <w:tr w:rsidR="00FE4EEC" w14:paraId="65AF68B0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978D8F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B1E80B6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3CB73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80,703,000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4C63A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54,823,214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981F3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FF24C2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22,384,579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5F954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77,337,793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EFD33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85AA0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D8EDB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2371A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54,823,214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CBB8B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8E11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22,384,579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5F650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77,337,793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B3903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- 3,365,207</w:t>
            </w:r>
          </w:p>
        </w:tc>
      </w:tr>
      <w:tr w:rsidR="00FE4EEC" w14:paraId="1371EAC1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500D52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B1BAD0D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FCA904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6,282,000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0DFBB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6,268,156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7E61F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381FDD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F37C7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6,268,156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FAC1E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D077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435C0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2F756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6,268,156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B7D4F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72254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DFAC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6,268,156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5B5FA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- 13,844</w:t>
            </w:r>
          </w:p>
        </w:tc>
      </w:tr>
      <w:tr w:rsidR="00FE4EEC" w14:paraId="03C059F5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47BA78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EC94498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A593B2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474,796,380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3E5ED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111,999,731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CA4A7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515,602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9836B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358,441,440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78B34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470,956,773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24A4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67D14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D4115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A934A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111,999,731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6D26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515,602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D26F1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358,441,440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FBBB1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470,956,773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461C8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- 3,839,607</w:t>
            </w:r>
          </w:p>
        </w:tc>
      </w:tr>
      <w:tr w:rsidR="00FE4EEC" w14:paraId="5D62CF89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547BE5C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C5E854C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12C7F1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904,505,000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145DF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66,208,472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65809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1,824,195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402A24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835,146,374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1868F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903,179,041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7EB5A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0B81D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7FE09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85E3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66,208,472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26D8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1,824,195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505A9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835,146,374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F189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903,179,041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4EF6E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- 1,325,959</w:t>
            </w:r>
          </w:p>
        </w:tc>
      </w:tr>
      <w:tr w:rsidR="00FE4EEC" w14:paraId="428CA844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C0AFE2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5284745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42F79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48,812,000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200C7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3,158,272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8AA05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99,526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6373B5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42,588,016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ED83D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45,845,814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821F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6B6CB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36E26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976FA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3,158,272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A3B11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99,526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D7B2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42,588,016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FA38B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45,845,814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5DE0F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- 2,966,186</w:t>
            </w:r>
          </w:p>
        </w:tc>
      </w:tr>
      <w:tr w:rsidR="00FE4EEC" w:rsidRPr="0015540A" w14:paraId="0B7430F9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20238D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100B2C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2D8A03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1,019,548,000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864E57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467,051,900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7857F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7,991,951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D2879A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542,421,626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A8EA9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1,017,465,477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3DC123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271A5B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2AE93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41490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467,051,900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9C7DC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7,991,951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91C6A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542,421,626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7FF26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1,017,465,477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842B0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- 2,082,523</w:t>
            </w:r>
          </w:p>
        </w:tc>
      </w:tr>
      <w:tr w:rsidR="00FE4EEC" w14:paraId="57D4420F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876A1F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CFEDA6F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80ED6D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574,865,000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552CD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435,707,678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A6A83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690644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138,997,345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64D6D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574,705,023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282B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CADE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9069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9F5A4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435,707,678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5713D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A0BB8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138,997,345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4617A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574,705,023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057E8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- 159,977</w:t>
            </w:r>
          </w:p>
        </w:tc>
      </w:tr>
      <w:tr w:rsidR="00FE4EEC" w14:paraId="09454472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F70FB2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521D5C4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E12793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444,683,000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C1625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31,344,222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E5726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7,991,951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B629D0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403,424,281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2E030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442,760,454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382C2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033FA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E591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BA1C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31,344,222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9A5B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7,991,951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6F1E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403,424,281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C4E3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442,760,454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C17F8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- 1,922,546</w:t>
            </w:r>
          </w:p>
        </w:tc>
      </w:tr>
      <w:tr w:rsidR="00FE4EEC" w:rsidRPr="0015540A" w14:paraId="46B064F7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15F6EF4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530608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BF5003A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3,873,285,000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168656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911,539,898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2C8636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33,842,204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F256790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2,522,182,775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02BDA7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3,467,564,877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328E4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8A099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9FF6F3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- 2,640,522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D1883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911,539,898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62975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33,842,204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3DE4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2,519,542,253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827007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3,464,924,355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10A5A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- 408,360,645</w:t>
            </w:r>
          </w:p>
        </w:tc>
      </w:tr>
      <w:tr w:rsidR="00FE4EEC" w14:paraId="312AE2B4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1E3B62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AD90EC5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418724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987,979,000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E42DE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287,317,709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C1241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2,522,884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939E1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596,061,860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25AB1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885,902,453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20C3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B78E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9A882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- 2,640,522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66A75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287,317,709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2DDC7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2,522,884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70903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593,421,338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A2C1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883,261,931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59194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- 104,717,069</w:t>
            </w:r>
          </w:p>
        </w:tc>
      </w:tr>
      <w:tr w:rsidR="00FE4EEC" w14:paraId="20A64207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47D241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F59F0AA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872768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7,441,000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3B2CC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329,581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30DC0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C75D24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6,782,786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11EB6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7,112,367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80ABE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50975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C9A75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256ED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329,581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1973A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77008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6,782,786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5BDE4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7,112,367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6A720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- 328,633</w:t>
            </w:r>
          </w:p>
        </w:tc>
      </w:tr>
      <w:tr w:rsidR="00FE4EEC" w14:paraId="602BDB13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53FD033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C22FD36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558BB7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2,357,897,000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1B81B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543,886,446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4C350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31,219,766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9A33F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1,595,600,443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C7707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2,170,706,655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31EC0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9ADB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A8DD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03FB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543,886,446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8CAF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31,219,766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E0034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1,595,600,443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EAC3E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2,170,706,655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6AAAE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- 187,190,345</w:t>
            </w:r>
          </w:p>
        </w:tc>
      </w:tr>
      <w:tr w:rsidR="00FE4EEC" w14:paraId="739B35B9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8062B7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157AECC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BD970F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519,968,000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CECD8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80,006,162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AF972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99,554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4758B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323,737,686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2417C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403,843,402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B06A2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E563F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38AFA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6967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80,006,162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7517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99,554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BDDE5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323,737,686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840D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403,843,402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AD6F8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- 116,124,598</w:t>
            </w:r>
          </w:p>
        </w:tc>
      </w:tr>
      <w:tr w:rsidR="00FE4EEC" w:rsidRPr="0015540A" w14:paraId="252B9812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68EB33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813DA1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CA1B682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262,106,000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E38E7D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75,062,513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DE358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425,573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B7D635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177,852,350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A16D25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253,340,436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E4FFA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2F9F80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6CD70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0416A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75,062,513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E6041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425,573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38F1FA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177,852,350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A7E00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253,340,436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4B69ED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- 8,765,564</w:t>
            </w:r>
          </w:p>
        </w:tc>
      </w:tr>
      <w:tr w:rsidR="00FE4EEC" w14:paraId="39A0ED90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759E64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F4A307A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C32A37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82,545,000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B602D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38,415,798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97E08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F8E510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38,942,370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C717D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77,358,168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E96F1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787D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023B4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8473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38,415,798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FF21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6A37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38,942,370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AAB0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77,358,168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711E3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- 5,186,832</w:t>
            </w:r>
          </w:p>
        </w:tc>
      </w:tr>
      <w:tr w:rsidR="00FE4EEC" w14:paraId="027C61AD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C66F06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09E1E7B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D0444B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3,174,000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CC762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174,315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DD51A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92D9F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2,997,610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C1F36A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3,171,925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A3F2F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ABBB5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3E4CB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1137E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174,315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9B9B8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AB2DE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2,997,610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0C4A1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3,171,925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83FC8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- 2,075</w:t>
            </w:r>
          </w:p>
        </w:tc>
      </w:tr>
      <w:tr w:rsidR="00FE4EEC" w14:paraId="61844430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BBE304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B0100FF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09020C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176,387,000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478DC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36,472,400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17BAD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425,573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672A3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135,912,370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CA3EBE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172,810,343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D5C78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565D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306EA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11C11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36,472,400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28EFE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425,573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87A63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135,912,370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00622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172,810,343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C2214B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- 3,576,657</w:t>
            </w:r>
          </w:p>
        </w:tc>
      </w:tr>
      <w:tr w:rsidR="00FE4EEC" w:rsidRPr="0015540A" w14:paraId="0D387202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38CEB7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05EFDD2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73C5C19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982,848,000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A5F9C2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447,176,348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6B56A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147,788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BE90476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529,755,441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5D05F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977,079,577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BBED77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1C24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D7D62B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40136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447,176,348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361457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147,788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B71C0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529,755,441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BC25B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977,079,577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00D000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- 5,768,423</w:t>
            </w:r>
          </w:p>
        </w:tc>
      </w:tr>
      <w:tr w:rsidR="00FE4EEC" w14:paraId="14CA0C5F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7A80AE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BA777C3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2AA6AE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795,872,000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D3EB8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436,946,779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FF31B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147,788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32348F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354,776,555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B325D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791,871,122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C06C2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0BD1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6442A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5CD16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436,946,779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DA887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147,788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1A5C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354,776,555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31A2C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791,871,122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3D8953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- 4,000,878</w:t>
            </w:r>
          </w:p>
        </w:tc>
      </w:tr>
      <w:tr w:rsidR="00FE4EEC" w14:paraId="40E3A444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495C79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76D5E21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9C0FF76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186,976,000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154C2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10,229,569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17386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DC99A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174,978,886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FF25E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185,208,455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5F173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B820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895FC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2D19F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10,229,569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49A7B7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B3FDE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174,978,886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2092B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185,208,455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AA0DE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- 1,767,545</w:t>
            </w:r>
          </w:p>
        </w:tc>
      </w:tr>
      <w:tr w:rsidR="00FE4EEC" w:rsidRPr="0015540A" w14:paraId="1D8AA066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21A6A2" w14:textId="77777777" w:rsidR="00FE4EEC" w:rsidRPr="0015540A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E027E3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5540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0B0535B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251,000,000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7A81F5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22,274,491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D85AD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20B57D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211,184,879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DF6F64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233,459,370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1227F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5553CE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7CCE71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089F43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22,274,491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D2C1DA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63B35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211,184,879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E40738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233,459,370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F5B76C" w14:textId="77777777" w:rsidR="00FE4EEC" w:rsidRPr="0015540A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5540A">
              <w:rPr>
                <w:rFonts w:ascii="新細明體" w:hAnsi="新細明體"/>
                <w:b/>
                <w:noProof/>
                <w:spacing w:val="-10"/>
                <w:sz w:val="20"/>
              </w:rPr>
              <w:t>- 17,540,630</w:t>
            </w:r>
          </w:p>
        </w:tc>
      </w:tr>
      <w:tr w:rsidR="00FE4EEC" w14:paraId="7E96A27A" w14:textId="77777777" w:rsidTr="00236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A382DC3" w14:textId="77777777" w:rsidR="00FE4EEC" w:rsidRDefault="00FE4EEC" w:rsidP="0023684D">
            <w:pPr>
              <w:snapToGrid w:val="0"/>
              <w:spacing w:line="536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8408156" w14:textId="77777777" w:rsidR="00FE4EEC" w:rsidRDefault="00FE4EEC" w:rsidP="0023684D">
            <w:pPr>
              <w:snapToGrid w:val="0"/>
              <w:spacing w:line="536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2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AE7E82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251,000,000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3818E5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22,274,491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1FD098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925B6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211,184,879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C8F50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233,459,370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DD8E0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25EB74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6B86C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9E0E09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22,274,491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8D1A0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2D5A0F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211,184,879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4DCAD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233,459,370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F289A1" w14:textId="77777777" w:rsidR="00FE4EEC" w:rsidRDefault="00FE4EEC" w:rsidP="0023684D">
            <w:pPr>
              <w:snapToGrid w:val="0"/>
              <w:spacing w:line="536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4027B">
              <w:rPr>
                <w:rFonts w:ascii="新細明體" w:hAnsi="新細明體"/>
                <w:noProof/>
                <w:spacing w:val="-10"/>
                <w:sz w:val="20"/>
              </w:rPr>
              <w:t>- 17,540,630</w:t>
            </w:r>
          </w:p>
        </w:tc>
      </w:tr>
    </w:tbl>
    <w:p w14:paraId="73E41CFA" w14:textId="77777777" w:rsidR="005A5C82" w:rsidRPr="0023684D" w:rsidRDefault="005A5C82" w:rsidP="0023684D">
      <w:pPr>
        <w:pStyle w:val="a3"/>
        <w:tabs>
          <w:tab w:val="clear" w:pos="4153"/>
          <w:tab w:val="clear" w:pos="8306"/>
        </w:tabs>
        <w:snapToGrid/>
        <w:spacing w:line="20" w:lineRule="atLeast"/>
        <w:rPr>
          <w:rFonts w:ascii="標楷體" w:eastAsia="標楷體" w:hAnsi="標楷體" w:hint="eastAsia"/>
          <w:sz w:val="2"/>
          <w:szCs w:val="2"/>
        </w:rPr>
      </w:pPr>
    </w:p>
    <w:sectPr w:rsidR="005A5C82" w:rsidRPr="0023684D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238E" w14:textId="77777777" w:rsidR="00FE4EEC" w:rsidRDefault="00FE4EEC">
      <w:r>
        <w:separator/>
      </w:r>
    </w:p>
  </w:endnote>
  <w:endnote w:type="continuationSeparator" w:id="0">
    <w:p w14:paraId="0C416327" w14:textId="77777777" w:rsidR="00FE4EEC" w:rsidRDefault="00FE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30BF" w14:textId="2A07E366" w:rsidR="00DA1AE7" w:rsidRPr="00DA1AE7" w:rsidRDefault="008C1043" w:rsidP="00DA1AE7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10-3-1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88A00" w14:textId="77777777" w:rsidR="00FE4EEC" w:rsidRDefault="00FE4EEC">
      <w:r>
        <w:separator/>
      </w:r>
    </w:p>
  </w:footnote>
  <w:footnote w:type="continuationSeparator" w:id="0">
    <w:p w14:paraId="0B46B2FA" w14:textId="77777777" w:rsidR="00FE4EEC" w:rsidRDefault="00FE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37A5" w14:textId="782D9DB7" w:rsidR="00975682" w:rsidRDefault="00EB100D">
    <w:pPr>
      <w:pStyle w:val="a3"/>
      <w:jc w:val="center"/>
    </w:pPr>
    <w:proofErr w:type="gramStart"/>
    <w:r w:rsidRPr="00EB100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B100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B100D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EB100D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B100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86CC" w14:textId="77777777" w:rsidR="00975682" w:rsidRDefault="0023684D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B100D" w:rsidRPr="00EB100D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EB100D" w:rsidRPr="00EB100D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EB100D" w:rsidRPr="00EB100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EEC"/>
    <w:rsid w:val="000E09BC"/>
    <w:rsid w:val="00187730"/>
    <w:rsid w:val="0023684D"/>
    <w:rsid w:val="002B20C7"/>
    <w:rsid w:val="004B41BD"/>
    <w:rsid w:val="005A5C82"/>
    <w:rsid w:val="006A11BB"/>
    <w:rsid w:val="00725752"/>
    <w:rsid w:val="00872024"/>
    <w:rsid w:val="008C1043"/>
    <w:rsid w:val="00975682"/>
    <w:rsid w:val="00AF7D38"/>
    <w:rsid w:val="00B26D79"/>
    <w:rsid w:val="00CB7FF9"/>
    <w:rsid w:val="00CF71B6"/>
    <w:rsid w:val="00DA1AE7"/>
    <w:rsid w:val="00E05496"/>
    <w:rsid w:val="00EB100D"/>
    <w:rsid w:val="00F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7F29B02"/>
  <w15:chartTrackingRefBased/>
  <w15:docId w15:val="{7EA30238-056A-46D7-9CF8-49EA5949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2368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3684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vw65ysX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Xvw65ysX歲出政事別總表.dot</Template>
  <TotalTime>6</TotalTime>
  <Pages>2</Pages>
  <Words>557</Words>
  <Characters>2521</Characters>
  <Application>Microsoft Office Word</Application>
  <DocSecurity>0</DocSecurity>
  <Lines>21</Lines>
  <Paragraphs>6</Paragraphs>
  <ScaleCrop>false</ScaleCrop>
  <Company>N.A.O.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陳巧樺</dc:creator>
  <cp:keywords/>
  <cp:lastModifiedBy>張美齡</cp:lastModifiedBy>
  <cp:revision>7</cp:revision>
  <cp:lastPrinted>2025-05-29T08:25:00Z</cp:lastPrinted>
  <dcterms:created xsi:type="dcterms:W3CDTF">2025-05-29T07:50:00Z</dcterms:created>
  <dcterms:modified xsi:type="dcterms:W3CDTF">2025-06-18T01:29:00Z</dcterms:modified>
</cp:coreProperties>
</file>