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447"/>
        <w:gridCol w:w="713"/>
        <w:gridCol w:w="1680"/>
        <w:gridCol w:w="480"/>
      </w:tblGrid>
      <w:tr w:rsidR="0033339B" w14:paraId="7B1E933A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6299C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72820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4764" w14:textId="77777777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60DA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6931B52B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5F031859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4C9E6FA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0AEB3BA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65BFB8C8" w14:textId="77777777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33002137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270718B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564C073C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3DBE7212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60" w:type="dxa"/>
            <w:gridSpan w:val="2"/>
            <w:vAlign w:val="center"/>
          </w:tcPr>
          <w:p w14:paraId="4E2AFE3F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160" w:type="dxa"/>
            <w:gridSpan w:val="2"/>
            <w:tcBorders>
              <w:right w:val="nil"/>
            </w:tcBorders>
            <w:vAlign w:val="center"/>
          </w:tcPr>
          <w:p w14:paraId="62688B54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5FB60A8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7359C8F3" w14:textId="77777777" w:rsidTr="001F7B56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0720D0A3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0F0B9FC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7E1BB7EF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086C3F4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3BC4D04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0876F7D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570E572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5C327CE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17EDE4C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1C6DCD9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3B747E3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7F1A901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3917B91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47" w:type="dxa"/>
            <w:vAlign w:val="center"/>
          </w:tcPr>
          <w:p w14:paraId="5E23D03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13" w:type="dxa"/>
            <w:vAlign w:val="center"/>
          </w:tcPr>
          <w:p w14:paraId="1EF79E4E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680" w:type="dxa"/>
            <w:vAlign w:val="center"/>
          </w:tcPr>
          <w:p w14:paraId="1C80E56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17ECD2A5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160DA0" w:rsidRPr="002C4A95" w14:paraId="6DFB45A8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567EF748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E1594D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32BB823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43F66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31,605,114,000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507F2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24,155,711,651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42B85D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193,613,841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BA4E30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5,989,409,652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56736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30,338,735,144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96533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24,155,711,651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04520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193,613,841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CBD4F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5,968,191,062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B5322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30,317,516,554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523E7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D33207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- 1,287,597,446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D7148C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01C21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- 21,218,590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47F2D58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160DA0" w:rsidRPr="002C4A95" w14:paraId="4E78FEB9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5BAC432D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9A0D01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2F1E2A4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906A0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6,515,383,336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41183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4,743,900,998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34BD0B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71,015,048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942181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1,370,941,466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D634D8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6,185,857,512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B61A4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4,743,900,998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1B37D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71,015,048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3AEED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1,370,941,466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EA0BD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6,185,857,512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D43CF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20.40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833F374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- 329,525,824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C0F583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B752B4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AEC836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60DA0" w14:paraId="56AA2F45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12D0DAEC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16B4FCC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CE12A90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2AAE0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514,257,000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641D7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411,420,995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8CB118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16,525,885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6D5EC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53,101,070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D9211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481,047,950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D6C59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411,420,995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6837E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16,525,885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36972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53,101,070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50958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481,047,950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984E29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1.59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9F4809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- 33,209,050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3F5BEE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- 6.46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A9778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15BB7E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47BBF54C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59E43F8F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673475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542860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9DA36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238,145,000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914BB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221,904,201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0120A3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1,936,549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1EA0F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1129E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223,840,750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81290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221,904,201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10E96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1,936,549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D632A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616F8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223,840,750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0017A5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0.74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3BF610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- 14,304,250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FFB1CD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- 6.01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8D779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13274E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0435B8C4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10BE389B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C8E5D89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A738B2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36DC1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2,426,515,336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A6D0A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1,882,783,069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7A040A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29,450,936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DD55A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416,645,804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2AF13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2,328,879,809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74517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1,882,783,069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676DC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29,450,936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EB097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416,645,804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D7E20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2,328,879,809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078D7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7.68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8CB2DC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- 97,635,527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5A7140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- 4.02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B79B3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FC99A6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6EBA332F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1BFDEC08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754A48D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39B787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4264B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3,003,632,000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1EED4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1,971,081,592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5811E4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22,688,217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74263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855,720,764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EB1FA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2,849,490,573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E2A973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1,971,081,592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F73C3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22,688,217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CE0F4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855,720,764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2CF60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2,849,490,573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E73F3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9.40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E70DE3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- 154,141,427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B090D5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- 5.13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52838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98C844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0CDD30FC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784A8B28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EC96BC0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378614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1FAB9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332,834,000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06C9A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256,711,141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672C09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413,461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525DA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45,473,828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DFCDD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302,598,430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E8D32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256,711,141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FA3AE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413,461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B30DA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45,473,828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1EC58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302,598,430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88CEFC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1.00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1D6E14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- 30,235,570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B8C7D8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- 9.08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B7F0F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6A32C0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:rsidRPr="002C4A95" w14:paraId="5BD656CD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1CACF39D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0A8D20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9D4DC37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1110C8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10,096,312,000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BDAA9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9,369,933,462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24625D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32,584,148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2691C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671,709,902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B3760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10,074,227,512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C4CD1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9,369,933,462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FD4C5D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32,584,148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677788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671,709,902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617DE4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10,074,227,512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27537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33.23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BB8F80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- 22,084,488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211216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3B50F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C9E314D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60DA0" w14:paraId="15FD987C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48CCCBD1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3B3E67E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9E5A3F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F9011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9,208,362,000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AAF5B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9,069,203,957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8A24A9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13A6F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138,997,345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FA43F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9,208,201,302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0DADC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9,069,203,957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D05F5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E77C3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138,997,345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94B5A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9,208,201,302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0A7F1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30.37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B9AB7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- 160,698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DF474A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2B5AD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849E5B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04B40B45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3CCF9714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2E39F6E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67E52C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CFBB4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887,950,000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4F772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300,729,505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09B7C3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32,584,148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F8606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532,712,557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7523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866,026,210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3AF3E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300,729,505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ABEDE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32,584,148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D1F8C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532,712,557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42BA6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866,026,210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0F694E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2.86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EBC442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- 21,923,790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7906AC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- 2.47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5C6A5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66891F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:rsidRPr="002C4A95" w14:paraId="742E80C9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0A211070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1805F45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4D3B7F4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44D5F8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4,904,483,922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D16C21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1,505,580,928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D2DEA15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60,993,766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79F50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2,827,710,300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B9FFBB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4,394,284,994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94A23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1,505,580,928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21014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60,993,766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3B226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2,825,069,778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A40EA1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4,391,644,472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D2135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B3C330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- 512,839,450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F7DEE7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- 10.46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31B56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- 2,640,522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709F5F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- 0.06</w:t>
            </w:r>
          </w:p>
        </w:tc>
      </w:tr>
      <w:tr w:rsidR="00160DA0" w14:paraId="2186138C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370FA0B9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D959CDD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AFCB50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178DC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1,539,740,000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A81E8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669,757,390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CA91E0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10,804,196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F2CB3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693,441,903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6AC56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1,374,003,489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2525F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669,757,390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2E4B2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10,804,196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04CEA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690,801,381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79008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1,371,362,967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166B2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4.52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8187EE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- 168,377,033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EC9E47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- 10.94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4ECD6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- 2,640,522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42A9AE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- 0.19</w:t>
            </w:r>
          </w:p>
        </w:tc>
      </w:tr>
      <w:tr w:rsidR="00160DA0" w14:paraId="5F3786DA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2FA8A42C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3AEFC4E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B1231C0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0B5E8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159,782,614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3546D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55,126,275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DEB86F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A66C6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94,187,551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A8D9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150,213,826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373E6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55,126,275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6135F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5FB14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94,187,551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1FB56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150,213,826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7ED90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E58CC9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- 9,568,788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FAE929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- 5.99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3B098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E9ED0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30E6FC73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703D3A73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7F84523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A813732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2F26C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2,530,219,308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F02B5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618,276,300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1BB6A2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48,926,566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4CAF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1,650,764,471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4C1DC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2,317,967,337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20562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618,276,300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95183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48,926,566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CEC2D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1,650,764,471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16337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2,317,967,337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6C1F36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7.65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A3FB6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- 212,251,971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2F08CC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- 8.39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55EA3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80708B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3B6D3D36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286F8DB0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A9B5E78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841104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8D7DC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674,742,000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1E0A8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162,420,963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487172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363,004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90879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389,316,375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AE83D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552,100,342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3F29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162,420,963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7D985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363,004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4B130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389,316,375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250AC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552,100,342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41BEA2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1.82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DF1F2D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- 122,641,658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5FE0FC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- 18.18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B1025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7B2A4E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:rsidRPr="002C4A95" w14:paraId="4158F80D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68D20DCB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D680208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A22CC36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01359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5,474,256,000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72CDE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4,904,585,845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853140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26,942,742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333D75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335,550,640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C99C34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5,267,079,227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7A438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4,904,585,845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7DFE5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26,942,742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94321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316,972,572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52834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5,248,501,159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4843735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17.31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F46A6F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- 225,754,841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4816E0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468252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- 18,578,068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A66B5CB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- 0.35</w:t>
            </w:r>
          </w:p>
        </w:tc>
      </w:tr>
      <w:tr w:rsidR="00160DA0" w14:paraId="59E27755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0D30D342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52537DC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DCC532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85D39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141,527,000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12820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137,153,558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112EEE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64F6B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5933D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137,153,558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27119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137,153,558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DA3D6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7140D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D1AEC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137,153,558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2B028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0BCC2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- 4,373,442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1A3E45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- 3.09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7B995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BB5D61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6072656A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6008EF50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D1BE6E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837127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98D44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243,655,000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14DCB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241,574,923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865584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F7EA1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DD4A5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241,574,923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7952A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241,574,923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64BE3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E20CE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15303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241,574,923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1E6857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0.80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39B12E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- 2,080,077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F3003E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- 0.85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12774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F77C2A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527A88B7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1FA985ED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5839696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34C8E3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0BA8D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2,787,320,000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59546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2,646,355,650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80745B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785,000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0A389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65,172,363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2A2B7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2,712,313,013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D30F1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2,646,355,650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F68D1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785,000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8EA95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65,172,363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03DC4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2,712,313,013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4266FE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8.95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1A0B2A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- 75,006,987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CF2D60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- 2.69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09EC8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6C4443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493478E1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41DBA2EE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206651F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6215E0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EE146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136,592,000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90BD8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94,400,663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C4D52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2,565,161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3196E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20,428,178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77DBA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117,394,002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31D87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94,400,663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49A49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2,565,161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3D305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20,428,178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75606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117,394,002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5017DC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5442ED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- 19,197,998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3C6A4C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- 14.05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AB837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CDF2FA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563568D6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7D0E2DC5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FEDD33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78A01C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A2F69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2,165,162,000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DABCF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1,785,101,051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D90663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23,592,581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AD0F1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249,950,099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289C0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2,058,643,731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F78F7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1,785,101,051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48967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23,592,581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C1F85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231,372,031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615E5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2,040,065,663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66D76D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6.73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74EF4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- 125,096,337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10C09C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- 5.78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DEE2F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- 18,578,068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2B5095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- 0.90</w:t>
            </w:r>
          </w:p>
        </w:tc>
      </w:tr>
      <w:tr w:rsidR="00160DA0" w:rsidRPr="002C4A95" w14:paraId="4A1F5A6B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5A03C616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DD32CDB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96CB8DC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FC8798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1,164,707,000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EAAA7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566,618,286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9B2FD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2,078,137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8707F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572,312,465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48BBA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1,141,008,888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53253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566,618,286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C6C60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2,078,137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A70235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572,312,465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0C900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1,141,008,888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FFE7F8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6EA10D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- 23,698,112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C254F1B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58A16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9353AD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60DA0" w14:paraId="2BF30FF8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2FDC8E91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B562665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0BC2BC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3AA28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955,981,000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79F52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551,313,490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BF9AE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2,078,137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A6B52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382,310,157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7FC70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935,701,784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03EE3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551,313,490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D6086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2,078,137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0C094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382,310,157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CD417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935,701,784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A56179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3.09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3D340F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- 20,279,216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A70003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- 2.12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C46E6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BCC695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62B78406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26B86840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B8419D9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E04EF4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41DE8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208,726,000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02AC8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15,304,796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4A05A9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C0B75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190,002,308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454B1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205,307,104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5E485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15,304,796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0AC23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C8CAA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190,002,308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138EB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205,307,104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D56A36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0.68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C669C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- 3,418,896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9D3B65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- 1.64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077F1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CA3CB3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:rsidRPr="002C4A95" w14:paraId="5AF0A760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3550B704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489F050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AD5216D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702FE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2,440,596,000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E9D07D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2,343,420,494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BF007A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626D0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FCA950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2,343,420,494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F835C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2,343,420,494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332931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C0353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C62E7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2,343,420,494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EF22B09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7.73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699F8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- 97,175,506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E1A0524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43FCB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6439D2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60DA0" w14:paraId="2A4CF0BF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5D51EF48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557C18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865D85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BE5EA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2,440,596,000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42145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2,343,420,494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E1442F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5A3FB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4B5A0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2,343,420,494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C96C6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2,343,420,494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50653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46BE0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F3DE7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2,343,420,494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AB4F1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7.73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20695A6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- 97,175,506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1A7EF2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- 3.98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8E69B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C7B1E7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:rsidRPr="002C4A95" w14:paraId="14415634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64BC9704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1FA672B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54B9FB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6FB87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045E7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616,409,585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2A8954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74B345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0E210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616,409,585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16D86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616,409,585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789161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6E12E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D8DC0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616,409,585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77DA86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AB313B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- 3,590,415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307730D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D575F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B1B6011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60DA0" w14:paraId="3477719E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2994BD44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A2DB245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1CCF5E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4C1BD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D601D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616,409,585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11282E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34CF4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00BE3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616,409,585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8D511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616,409,585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6DB45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ACD35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3460A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616,409,585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26C115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2.03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E17B5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- 3,590,415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345787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- 0.58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2A7DF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82F2A5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:rsidRPr="002C4A95" w14:paraId="7AE0A4D9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654E8E77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1BC63CB" w14:textId="77777777" w:rsidR="00160DA0" w:rsidRPr="002C4A95" w:rsidRDefault="00160DA0" w:rsidP="00C321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34D2031" w14:textId="77777777" w:rsidR="00160DA0" w:rsidRPr="002C4A95" w:rsidRDefault="00160DA0" w:rsidP="00C321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C4A95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D8A92E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389,375,742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DF1816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105,262,053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3ABF4AF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D6BE9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211,184,879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5B22C3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316,446,932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51869A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105,262,053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A5B437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FF559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211,184,879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83FAE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316,446,932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3DDA85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1.04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AF4EF4B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- 72,928,810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18CD4F4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D28422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123F0FC" w14:textId="77777777" w:rsidR="00160DA0" w:rsidRPr="002C4A95" w:rsidRDefault="00160DA0" w:rsidP="00C321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C4A9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60DA0" w14:paraId="1F7692CB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1721069B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9071FD4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5CF8B5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BE18C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42,750,000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C9B97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42,750,000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6DD4AD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8E26D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754ADF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42,750,000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C6000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42,750,000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FC64D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B634F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1B014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42,750,000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70C21C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78E99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4A55FC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592C8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30E87A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13E29DB2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22EA4506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066B167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B07510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87CCF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346,405,000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CE0322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62,512,053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05AF11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DED81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211,184,879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15C08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273,696,932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88D04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62,512,053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AAA20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170B3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211,184,879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16EB9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273,696,932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5868D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0.90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FBB561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- 72,708,068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0E2F44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- 20.99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C2BAB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281AD50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60DA0" w14:paraId="55A4A9C8" w14:textId="77777777" w:rsidTr="001F7B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360" w:type="dxa"/>
            <w:shd w:val="clear" w:color="auto" w:fill="auto"/>
            <w:vAlign w:val="center"/>
          </w:tcPr>
          <w:p w14:paraId="77C88203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230B0D0" w14:textId="77777777" w:rsidR="00160DA0" w:rsidRDefault="00160DA0" w:rsidP="00C321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FC01FE" w14:textId="77777777" w:rsidR="00160DA0" w:rsidRDefault="00160DA0" w:rsidP="00C3213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469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E52C5D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220,742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E3C361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4CB2C23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693AFE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08FAEA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8EB847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404A6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72CCEC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2C5778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A247959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50349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- 220,742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3FF0004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B06DE5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374DF3B" w14:textId="77777777" w:rsidR="00160DA0" w:rsidRPr="00F32BE8" w:rsidRDefault="00160DA0" w:rsidP="00C321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E469C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29124535" w14:textId="77777777" w:rsidR="00ED38BF" w:rsidRDefault="00160DA0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7E70E5" w:rsidRPr="007E70E5">
        <w:rPr>
          <w:rFonts w:ascii="標楷體" w:eastAsia="標楷體" w:hAnsi="標楷體" w:hint="eastAsia"/>
          <w:sz w:val="20"/>
        </w:rPr>
        <w:t>11</w:t>
      </w:r>
      <w:r w:rsidR="007E70E5">
        <w:rPr>
          <w:rFonts w:ascii="標楷體" w:eastAsia="標楷體" w:hAnsi="標楷體"/>
          <w:sz w:val="20"/>
        </w:rPr>
        <w:t>3</w:t>
      </w:r>
      <w:proofErr w:type="gramEnd"/>
      <w:r w:rsidR="007E70E5" w:rsidRPr="007E70E5">
        <w:rPr>
          <w:rFonts w:ascii="標楷體" w:eastAsia="標楷體" w:hAnsi="標楷體" w:hint="eastAsia"/>
          <w:sz w:val="20"/>
        </w:rPr>
        <w:t>年度第二預備金原編列預算數</w:t>
      </w:r>
      <w:r w:rsidR="007E70E5">
        <w:rPr>
          <w:rFonts w:ascii="標楷體" w:eastAsia="標楷體" w:hAnsi="標楷體"/>
          <w:sz w:val="20"/>
        </w:rPr>
        <w:t>8</w:t>
      </w:r>
      <w:r w:rsidR="007E70E5" w:rsidRPr="007E70E5">
        <w:rPr>
          <w:rFonts w:ascii="標楷體" w:eastAsia="標楷體" w:hAnsi="標楷體" w:hint="eastAsia"/>
          <w:sz w:val="20"/>
        </w:rPr>
        <w:t>0,000,000元，經苗栗縣政府核准動支</w:t>
      </w:r>
      <w:r w:rsidR="007E70E5">
        <w:rPr>
          <w:rFonts w:ascii="標楷體" w:eastAsia="標楷體" w:hAnsi="標楷體"/>
          <w:sz w:val="20"/>
        </w:rPr>
        <w:t>79,779,258</w:t>
      </w:r>
      <w:r w:rsidR="007E70E5" w:rsidRPr="007E70E5">
        <w:rPr>
          <w:rFonts w:ascii="標楷體" w:eastAsia="標楷體" w:hAnsi="標楷體" w:hint="eastAsia"/>
          <w:sz w:val="20"/>
        </w:rPr>
        <w:t>元，賸餘</w:t>
      </w:r>
      <w:r w:rsidR="007E70E5">
        <w:rPr>
          <w:rFonts w:ascii="標楷體" w:eastAsia="標楷體" w:hAnsi="標楷體"/>
          <w:sz w:val="20"/>
        </w:rPr>
        <w:t>220,742</w:t>
      </w:r>
      <w:r w:rsidR="007E70E5" w:rsidRPr="007E70E5">
        <w:rPr>
          <w:rFonts w:ascii="標楷體" w:eastAsia="標楷體" w:hAnsi="標楷體" w:hint="eastAsia"/>
          <w:sz w:val="20"/>
        </w:rPr>
        <w:t>元。</w:t>
      </w:r>
    </w:p>
    <w:sectPr w:rsidR="00ED38B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6D9B" w14:textId="77777777" w:rsidR="001F7B56" w:rsidRDefault="001F7B56">
      <w:r>
        <w:separator/>
      </w:r>
    </w:p>
  </w:endnote>
  <w:endnote w:type="continuationSeparator" w:id="0">
    <w:p w14:paraId="72D05CAE" w14:textId="77777777" w:rsidR="001F7B56" w:rsidRDefault="001F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8759" w14:textId="2C69D64C" w:rsidR="005F6FCC" w:rsidRPr="005F6FCC" w:rsidRDefault="00166795" w:rsidP="005F6FCC">
    <w:pPr>
      <w:pStyle w:val="a5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10-1-1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5DD24" w14:textId="77777777" w:rsidR="001F7B56" w:rsidRDefault="001F7B56">
      <w:r>
        <w:separator/>
      </w:r>
    </w:p>
  </w:footnote>
  <w:footnote w:type="continuationSeparator" w:id="0">
    <w:p w14:paraId="6C1DDE2F" w14:textId="77777777" w:rsidR="001F7B56" w:rsidRDefault="001F7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98EBF" w14:textId="77777777" w:rsidR="001F7B56" w:rsidRDefault="001F7B56">
    <w:pPr>
      <w:pStyle w:val="a3"/>
      <w:jc w:val="center"/>
    </w:pPr>
    <w:r w:rsidRPr="00C3213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3213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32134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C32134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18FA" w14:textId="77777777" w:rsidR="001F7B56" w:rsidRPr="001F7B56" w:rsidRDefault="001F7B5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1F7B56">
      <w:rPr>
        <w:rFonts w:ascii="標楷體" w:eastAsia="標楷體" w:hint="eastAsia"/>
        <w:b/>
        <w:spacing w:val="60"/>
        <w:sz w:val="32"/>
        <w:u w:val="single"/>
      </w:rPr>
      <w:t>拾、歲出政事別決算審定總表</w:t>
    </w:r>
  </w:p>
  <w:p w14:paraId="0039FC27" w14:textId="77777777" w:rsidR="001F7B56" w:rsidRDefault="001F7B56">
    <w:pPr>
      <w:pStyle w:val="a3"/>
      <w:jc w:val="center"/>
      <w:rPr>
        <w:b/>
        <w:sz w:val="32"/>
      </w:rPr>
    </w:pP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一、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32134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C32134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DA0"/>
    <w:rsid w:val="00006F6E"/>
    <w:rsid w:val="00012B65"/>
    <w:rsid w:val="000A6F49"/>
    <w:rsid w:val="000C5542"/>
    <w:rsid w:val="000F7EBC"/>
    <w:rsid w:val="00160DA0"/>
    <w:rsid w:val="00166795"/>
    <w:rsid w:val="001D045E"/>
    <w:rsid w:val="001F7B56"/>
    <w:rsid w:val="0033339B"/>
    <w:rsid w:val="003F292C"/>
    <w:rsid w:val="00586E92"/>
    <w:rsid w:val="005A0053"/>
    <w:rsid w:val="005C229D"/>
    <w:rsid w:val="005F6FCC"/>
    <w:rsid w:val="00671557"/>
    <w:rsid w:val="007A5795"/>
    <w:rsid w:val="007C5530"/>
    <w:rsid w:val="007E06B4"/>
    <w:rsid w:val="007E70E5"/>
    <w:rsid w:val="00A70E4D"/>
    <w:rsid w:val="00B10685"/>
    <w:rsid w:val="00B72CD3"/>
    <w:rsid w:val="00C32134"/>
    <w:rsid w:val="00C84213"/>
    <w:rsid w:val="00D3677E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A0CC838"/>
  <w15:chartTrackingRefBased/>
  <w15:docId w15:val="{6C9463B5-0595-4B86-A47C-BB017461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1F7B5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6Ud46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36Ud46歲出政事別決算審定表.dot</Template>
  <TotalTime>19</TotalTime>
  <Pages>1</Pages>
  <Words>857</Words>
  <Characters>3733</Characters>
  <Application>Microsoft Office Word</Application>
  <DocSecurity>0</DocSecurity>
  <Lines>31</Lines>
  <Paragraphs>9</Paragraphs>
  <ScaleCrop>false</ScaleCrop>
  <Company>N.A.O.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陳巧樺</dc:creator>
  <cp:keywords/>
  <cp:lastModifiedBy>張美齡</cp:lastModifiedBy>
  <cp:revision>7</cp:revision>
  <dcterms:created xsi:type="dcterms:W3CDTF">2025-05-29T02:57:00Z</dcterms:created>
  <dcterms:modified xsi:type="dcterms:W3CDTF">2025-06-18T01:26:00Z</dcterms:modified>
</cp:coreProperties>
</file>