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463DE" w14:textId="77777777" w:rsidR="009971FA" w:rsidRDefault="009971FA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AF1591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240"/>
        <w:gridCol w:w="335"/>
        <w:gridCol w:w="335"/>
        <w:gridCol w:w="1984"/>
        <w:gridCol w:w="2626"/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13"/>
        <w:gridCol w:w="1014"/>
        <w:gridCol w:w="720"/>
      </w:tblGrid>
      <w:tr w:rsidR="009971FA" w14:paraId="0D35B423" w14:textId="77777777" w:rsidTr="007C5302">
        <w:trPr>
          <w:cantSplit/>
          <w:tblHeader/>
        </w:trPr>
        <w:tc>
          <w:tcPr>
            <w:tcW w:w="3374" w:type="dxa"/>
            <w:gridSpan w:val="5"/>
            <w:vMerge w:val="restart"/>
            <w:tcBorders>
              <w:left w:val="nil"/>
            </w:tcBorders>
            <w:vAlign w:val="center"/>
          </w:tcPr>
          <w:p w14:paraId="3767F7BE" w14:textId="77777777"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626" w:type="dxa"/>
            <w:vMerge w:val="restart"/>
            <w:vAlign w:val="center"/>
          </w:tcPr>
          <w:p w14:paraId="2A98016D" w14:textId="77777777"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3093" w:type="dxa"/>
            <w:gridSpan w:val="12"/>
            <w:tcBorders>
              <w:right w:val="single" w:sz="12" w:space="0" w:color="auto"/>
            </w:tcBorders>
          </w:tcPr>
          <w:p w14:paraId="247B7E6D" w14:textId="77777777"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02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0ADEE8B" w14:textId="77777777"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</w:p>
          <w:p w14:paraId="1BA52743" w14:textId="77777777" w:rsidR="009971FA" w:rsidRDefault="00AF1591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縣</w:t>
            </w:r>
            <w:r w:rsidR="009971FA"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72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29DFE3DF" w14:textId="77777777"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9971FA" w14:paraId="01631A98" w14:textId="77777777" w:rsidTr="007C5302">
        <w:trPr>
          <w:cantSplit/>
          <w:tblHeader/>
        </w:trPr>
        <w:tc>
          <w:tcPr>
            <w:tcW w:w="3374" w:type="dxa"/>
            <w:gridSpan w:val="5"/>
            <w:vMerge/>
            <w:tcBorders>
              <w:left w:val="nil"/>
            </w:tcBorders>
          </w:tcPr>
          <w:p w14:paraId="604C5930" w14:textId="77777777"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26" w:type="dxa"/>
            <w:vMerge/>
          </w:tcPr>
          <w:p w14:paraId="6C06624C" w14:textId="77777777"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64" w:type="dxa"/>
            <w:gridSpan w:val="4"/>
          </w:tcPr>
          <w:p w14:paraId="4BF5F1F9" w14:textId="77777777"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954A58" w:rsidRPr="005109D0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4364" w:type="dxa"/>
            <w:gridSpan w:val="4"/>
          </w:tcPr>
          <w:p w14:paraId="3550BABE" w14:textId="77777777"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4365" w:type="dxa"/>
            <w:gridSpan w:val="4"/>
            <w:tcBorders>
              <w:right w:val="single" w:sz="12" w:space="0" w:color="auto"/>
            </w:tcBorders>
          </w:tcPr>
          <w:p w14:paraId="7518EA54" w14:textId="77777777"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2027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7E29A84" w14:textId="77777777"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right w:val="nil"/>
            </w:tcBorders>
          </w:tcPr>
          <w:p w14:paraId="2B4E997D" w14:textId="77777777"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9971FA" w14:paraId="46DBFECA" w14:textId="77777777" w:rsidTr="007C5302">
        <w:trPr>
          <w:cantSplit/>
          <w:trHeight w:val="128"/>
          <w:tblHeader/>
        </w:trPr>
        <w:tc>
          <w:tcPr>
            <w:tcW w:w="480" w:type="dxa"/>
            <w:vMerge w:val="restart"/>
            <w:tcBorders>
              <w:left w:val="nil"/>
            </w:tcBorders>
            <w:vAlign w:val="center"/>
          </w:tcPr>
          <w:p w14:paraId="51FFE5F3" w14:textId="77777777" w:rsidR="009971FA" w:rsidRDefault="009971FA">
            <w:pPr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年度</w:t>
            </w:r>
          </w:p>
        </w:tc>
        <w:tc>
          <w:tcPr>
            <w:tcW w:w="240" w:type="dxa"/>
            <w:vMerge w:val="restart"/>
            <w:tcBorders>
              <w:left w:val="nil"/>
            </w:tcBorders>
            <w:vAlign w:val="center"/>
          </w:tcPr>
          <w:p w14:paraId="612585FA" w14:textId="77777777"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35" w:type="dxa"/>
            <w:vMerge w:val="restart"/>
            <w:vAlign w:val="center"/>
          </w:tcPr>
          <w:p w14:paraId="77919FEF" w14:textId="77777777"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335" w:type="dxa"/>
            <w:vMerge w:val="restart"/>
            <w:vAlign w:val="center"/>
          </w:tcPr>
          <w:p w14:paraId="28B1850B" w14:textId="77777777"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1984" w:type="dxa"/>
            <w:vMerge w:val="restart"/>
          </w:tcPr>
          <w:p w14:paraId="3D49BC28" w14:textId="77777777"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2626" w:type="dxa"/>
            <w:vMerge/>
          </w:tcPr>
          <w:p w14:paraId="50C4171B" w14:textId="77777777" w:rsidR="009971FA" w:rsidRDefault="009971FA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82" w:type="dxa"/>
            <w:gridSpan w:val="2"/>
            <w:vAlign w:val="center"/>
          </w:tcPr>
          <w:p w14:paraId="0DB75914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182" w:type="dxa"/>
            <w:gridSpan w:val="2"/>
          </w:tcPr>
          <w:p w14:paraId="4DE107D1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182" w:type="dxa"/>
            <w:gridSpan w:val="2"/>
            <w:vAlign w:val="center"/>
          </w:tcPr>
          <w:p w14:paraId="4CF5B591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182" w:type="dxa"/>
            <w:gridSpan w:val="2"/>
          </w:tcPr>
          <w:p w14:paraId="094350F3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182" w:type="dxa"/>
            <w:gridSpan w:val="2"/>
            <w:vAlign w:val="center"/>
          </w:tcPr>
          <w:p w14:paraId="76852283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183" w:type="dxa"/>
            <w:gridSpan w:val="2"/>
            <w:tcBorders>
              <w:right w:val="single" w:sz="12" w:space="0" w:color="auto"/>
            </w:tcBorders>
          </w:tcPr>
          <w:p w14:paraId="6C89EA2E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027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1E9EAD0" w14:textId="77777777"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right w:val="nil"/>
            </w:tcBorders>
          </w:tcPr>
          <w:p w14:paraId="05E1EA09" w14:textId="77777777"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9971FA" w14:paraId="505BE5A7" w14:textId="77777777" w:rsidTr="007C5302">
        <w:trPr>
          <w:cantSplit/>
          <w:trHeight w:val="127"/>
          <w:tblHeader/>
        </w:trPr>
        <w:tc>
          <w:tcPr>
            <w:tcW w:w="480" w:type="dxa"/>
            <w:vMerge/>
            <w:tcBorders>
              <w:left w:val="nil"/>
            </w:tcBorders>
          </w:tcPr>
          <w:p w14:paraId="00CA599A" w14:textId="77777777" w:rsidR="009971FA" w:rsidRDefault="009971FA">
            <w:pPr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240" w:type="dxa"/>
            <w:vMerge/>
            <w:tcBorders>
              <w:left w:val="nil"/>
            </w:tcBorders>
          </w:tcPr>
          <w:p w14:paraId="6DDC2569" w14:textId="77777777"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5" w:type="dxa"/>
            <w:vMerge/>
          </w:tcPr>
          <w:p w14:paraId="31941D64" w14:textId="77777777"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5" w:type="dxa"/>
            <w:vMerge/>
          </w:tcPr>
          <w:p w14:paraId="1A384818" w14:textId="77777777"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vMerge/>
          </w:tcPr>
          <w:p w14:paraId="7C326E1F" w14:textId="77777777"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26" w:type="dxa"/>
            <w:vMerge/>
          </w:tcPr>
          <w:p w14:paraId="35B79E50" w14:textId="77777777" w:rsidR="009971FA" w:rsidRDefault="009971FA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91" w:type="dxa"/>
            <w:vAlign w:val="center"/>
          </w:tcPr>
          <w:p w14:paraId="60413110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91" w:type="dxa"/>
            <w:vAlign w:val="center"/>
          </w:tcPr>
          <w:p w14:paraId="40041006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91" w:type="dxa"/>
            <w:vAlign w:val="center"/>
          </w:tcPr>
          <w:p w14:paraId="76E78E84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91" w:type="dxa"/>
            <w:vAlign w:val="center"/>
          </w:tcPr>
          <w:p w14:paraId="2C536414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91" w:type="dxa"/>
            <w:vAlign w:val="center"/>
          </w:tcPr>
          <w:p w14:paraId="16330C24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91" w:type="dxa"/>
            <w:vAlign w:val="center"/>
          </w:tcPr>
          <w:p w14:paraId="3F656F62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91" w:type="dxa"/>
            <w:vAlign w:val="center"/>
          </w:tcPr>
          <w:p w14:paraId="316EE62F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91" w:type="dxa"/>
            <w:vAlign w:val="center"/>
          </w:tcPr>
          <w:p w14:paraId="06815BEA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91" w:type="dxa"/>
            <w:vAlign w:val="center"/>
          </w:tcPr>
          <w:p w14:paraId="2BAFD462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91" w:type="dxa"/>
            <w:vAlign w:val="center"/>
          </w:tcPr>
          <w:p w14:paraId="13738C2B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91" w:type="dxa"/>
            <w:vAlign w:val="center"/>
          </w:tcPr>
          <w:p w14:paraId="52D51BEC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92" w:type="dxa"/>
            <w:tcBorders>
              <w:right w:val="single" w:sz="12" w:space="0" w:color="auto"/>
            </w:tcBorders>
            <w:vAlign w:val="center"/>
          </w:tcPr>
          <w:p w14:paraId="549CFF74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13" w:type="dxa"/>
            <w:tcBorders>
              <w:left w:val="single" w:sz="12" w:space="0" w:color="auto"/>
              <w:right w:val="nil"/>
            </w:tcBorders>
          </w:tcPr>
          <w:p w14:paraId="2600F35D" w14:textId="77777777" w:rsidR="009971FA" w:rsidRDefault="009971F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014" w:type="dxa"/>
            <w:tcBorders>
              <w:right w:val="single" w:sz="12" w:space="0" w:color="auto"/>
            </w:tcBorders>
          </w:tcPr>
          <w:p w14:paraId="0D84F1AF" w14:textId="77777777" w:rsidR="009971FA" w:rsidRDefault="009971F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720" w:type="dxa"/>
            <w:tcBorders>
              <w:left w:val="single" w:sz="12" w:space="0" w:color="auto"/>
              <w:right w:val="nil"/>
            </w:tcBorders>
          </w:tcPr>
          <w:p w14:paraId="40387135" w14:textId="77777777" w:rsidR="009971FA" w:rsidRDefault="009971FA">
            <w:pPr>
              <w:rPr>
                <w:rFonts w:ascii="標楷體" w:eastAsia="標楷體" w:hAnsi="標楷體"/>
                <w:sz w:val="20"/>
              </w:rPr>
            </w:pPr>
          </w:p>
        </w:tc>
      </w:tr>
      <w:tr w:rsidR="00AF1591" w:rsidRPr="00ED7354" w14:paraId="12D41989" w14:textId="77777777" w:rsidTr="007C5302">
        <w:trPr>
          <w:cantSplit/>
          <w:trHeight w:val="395"/>
        </w:trPr>
        <w:tc>
          <w:tcPr>
            <w:tcW w:w="48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0862AFB" w14:textId="77777777" w:rsidR="00AF1591" w:rsidRPr="00ED7354" w:rsidRDefault="00AF1591" w:rsidP="009A6F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4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62BCDED" w14:textId="77777777" w:rsidR="00AF1591" w:rsidRPr="00ED7354" w:rsidRDefault="00AF1591" w:rsidP="009A6F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35" w:type="dxa"/>
            <w:tcBorders>
              <w:bottom w:val="nil"/>
            </w:tcBorders>
            <w:shd w:val="clear" w:color="auto" w:fill="auto"/>
            <w:vAlign w:val="center"/>
          </w:tcPr>
          <w:p w14:paraId="3987E8EC" w14:textId="77777777" w:rsidR="00AF1591" w:rsidRPr="00ED7354" w:rsidRDefault="00AF1591" w:rsidP="009A6F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35" w:type="dxa"/>
            <w:tcBorders>
              <w:bottom w:val="nil"/>
            </w:tcBorders>
            <w:shd w:val="clear" w:color="auto" w:fill="auto"/>
            <w:vAlign w:val="center"/>
          </w:tcPr>
          <w:p w14:paraId="2DFF67D3" w14:textId="77777777" w:rsidR="00AF1591" w:rsidRPr="00ED7354" w:rsidRDefault="00AF1591" w:rsidP="009A6F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3A3EC512" w14:textId="77777777" w:rsidR="00AF1591" w:rsidRPr="00ED7354" w:rsidRDefault="00AF1591" w:rsidP="009A6FAF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D7354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626" w:type="dxa"/>
            <w:tcBorders>
              <w:bottom w:val="nil"/>
            </w:tcBorders>
            <w:shd w:val="clear" w:color="auto" w:fill="auto"/>
            <w:vAlign w:val="center"/>
          </w:tcPr>
          <w:p w14:paraId="151B1EF4" w14:textId="77777777" w:rsidR="00AF1591" w:rsidRPr="00ED7354" w:rsidRDefault="00AF1591" w:rsidP="009A6FAF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4C7F4132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48F4EABD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76DE2AC0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19,891,038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441AFCA3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5A5AE0D7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6B7079F6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5503B4BF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0A39F043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6BC2EAE4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2FBA21A5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12A97150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2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96CD0A6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19,891,038</w:t>
            </w:r>
          </w:p>
        </w:tc>
        <w:tc>
          <w:tcPr>
            <w:tcW w:w="1013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8D27D4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4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3DBA57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19,891,038</w:t>
            </w:r>
          </w:p>
        </w:tc>
        <w:tc>
          <w:tcPr>
            <w:tcW w:w="72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22A300" w14:textId="77777777" w:rsidR="00AF1591" w:rsidRPr="00ED7354" w:rsidRDefault="00AF1591" w:rsidP="009A6FAF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AF1591" w:rsidRPr="00ED7354" w14:paraId="1EF7332F" w14:textId="77777777" w:rsidTr="007C5302">
        <w:trPr>
          <w:cantSplit/>
          <w:trHeight w:val="395"/>
        </w:trPr>
        <w:tc>
          <w:tcPr>
            <w:tcW w:w="4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DE44AD9" w14:textId="77777777" w:rsidR="00AF1591" w:rsidRPr="00ED7354" w:rsidRDefault="00AF1591" w:rsidP="009A6F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D7354">
              <w:rPr>
                <w:rFonts w:ascii="新細明體" w:eastAsia="標楷體" w:hAnsi="新細明體"/>
                <w:b/>
                <w:noProof/>
                <w:sz w:val="20"/>
              </w:rPr>
              <w:t>111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185BDE" w14:textId="77777777" w:rsidR="00AF1591" w:rsidRPr="00ED7354" w:rsidRDefault="00AF1591" w:rsidP="009A6F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D7354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89495C" w14:textId="77777777" w:rsidR="00AF1591" w:rsidRPr="00ED7354" w:rsidRDefault="00AF1591" w:rsidP="009A6F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D035FA" w14:textId="77777777" w:rsidR="00AF1591" w:rsidRPr="00ED7354" w:rsidRDefault="00AF1591" w:rsidP="009A6F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B36C58" w14:textId="77777777" w:rsidR="00AF1591" w:rsidRPr="00ED7354" w:rsidRDefault="00AF1591" w:rsidP="009A6FAF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D7354">
              <w:rPr>
                <w:rFonts w:ascii="標楷體" w:eastAsia="標楷體" w:hAnsi="標楷體" w:hint="eastAsia"/>
                <w:b/>
                <w:noProof/>
                <w:sz w:val="20"/>
              </w:rPr>
              <w:t>縣政府主管</w:t>
            </w:r>
          </w:p>
        </w:tc>
        <w:tc>
          <w:tcPr>
            <w:tcW w:w="26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505278" w14:textId="77777777" w:rsidR="00AF1591" w:rsidRPr="00ED7354" w:rsidRDefault="00AF1591" w:rsidP="009A6FAF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78B204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5216FF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4922C8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15,391,038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C82D17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76D4C7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CD8EDE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EE9371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9B4A1E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772DB4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210CD5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F63B4B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94D8602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15,391,038</w:t>
            </w:r>
          </w:p>
        </w:tc>
        <w:tc>
          <w:tcPr>
            <w:tcW w:w="101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1AEBCB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9D4A855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15,391,038</w:t>
            </w:r>
          </w:p>
        </w:tc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4A99B2" w14:textId="77777777" w:rsidR="00AF1591" w:rsidRPr="00ED7354" w:rsidRDefault="00AF1591" w:rsidP="009A6FAF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AF1591" w14:paraId="1E1EBBE5" w14:textId="77777777" w:rsidTr="007C5302">
        <w:trPr>
          <w:cantSplit/>
          <w:trHeight w:val="395"/>
        </w:trPr>
        <w:tc>
          <w:tcPr>
            <w:tcW w:w="4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C734CAC" w14:textId="77777777" w:rsidR="00AF1591" w:rsidRDefault="00AF1591" w:rsidP="009A6F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51179C" w14:textId="77777777" w:rsidR="00AF1591" w:rsidRDefault="00AF1591" w:rsidP="009A6F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038D32" w14:textId="77777777" w:rsidR="00AF1591" w:rsidRDefault="00AF1591" w:rsidP="009A6F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B08A9">
              <w:rPr>
                <w:rFonts w:ascii="新細明體" w:eastAsia="標楷體" w:hAnsi="新細明體"/>
                <w:noProof/>
                <w:sz w:val="20"/>
              </w:rPr>
              <w:t>20</w:t>
            </w:r>
          </w:p>
        </w:tc>
        <w:tc>
          <w:tcPr>
            <w:tcW w:w="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4C829E" w14:textId="77777777" w:rsidR="00AF1591" w:rsidRDefault="00AF1591" w:rsidP="009A6F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3BBDDD" w14:textId="77777777" w:rsidR="00AF1591" w:rsidRDefault="00AF1591" w:rsidP="009A6FAF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B08A9">
              <w:rPr>
                <w:rFonts w:ascii="標楷體" w:eastAsia="標楷體" w:hAnsi="標楷體" w:hint="eastAsia"/>
                <w:noProof/>
                <w:sz w:val="20"/>
              </w:rPr>
              <w:t>苗栗縣政府</w:t>
            </w:r>
          </w:p>
        </w:tc>
        <w:tc>
          <w:tcPr>
            <w:tcW w:w="26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EFB8A6" w14:textId="77777777" w:rsidR="00AF1591" w:rsidRDefault="00AF1591" w:rsidP="009A6FA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8BB1B0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2C90AB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B6C0E5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/>
                <w:noProof/>
                <w:spacing w:val="-10"/>
                <w:sz w:val="20"/>
              </w:rPr>
              <w:t>15,391,038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12E3B1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B5B042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3774DF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8B5EE3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C3F611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C3CE94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D8ECE4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04BA99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8775C45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/>
                <w:noProof/>
                <w:spacing w:val="-10"/>
                <w:sz w:val="20"/>
              </w:rPr>
              <w:t>15,391,038</w:t>
            </w:r>
          </w:p>
        </w:tc>
        <w:tc>
          <w:tcPr>
            <w:tcW w:w="101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1B90FE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A963684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/>
                <w:noProof/>
                <w:spacing w:val="-10"/>
                <w:sz w:val="20"/>
              </w:rPr>
              <w:t>15,391,038</w:t>
            </w:r>
          </w:p>
        </w:tc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B6426A" w14:textId="77777777" w:rsidR="00AF1591" w:rsidRDefault="00AF1591" w:rsidP="009A6FA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AF1591" w14:paraId="6F7BE2E3" w14:textId="77777777" w:rsidTr="007C5302">
        <w:trPr>
          <w:cantSplit/>
          <w:trHeight w:val="395"/>
        </w:trPr>
        <w:tc>
          <w:tcPr>
            <w:tcW w:w="4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C1AFC70" w14:textId="77777777" w:rsidR="00AF1591" w:rsidRDefault="00AF1591" w:rsidP="009A6F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25309A9" w14:textId="77777777" w:rsidR="00AF1591" w:rsidRDefault="00AF1591" w:rsidP="009A6F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A68258" w14:textId="77777777" w:rsidR="00AF1591" w:rsidRDefault="00AF1591" w:rsidP="009A6F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E33DAA" w14:textId="77777777" w:rsidR="00AF1591" w:rsidRDefault="00AF1591" w:rsidP="009A6F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B08A9">
              <w:rPr>
                <w:rFonts w:ascii="新細明體" w:eastAsia="標楷體" w:hAnsi="新細明體"/>
                <w:noProof/>
                <w:sz w:val="20"/>
              </w:rPr>
              <w:t>82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C1787A" w14:textId="77777777" w:rsidR="00AF1591" w:rsidRDefault="00AF1591" w:rsidP="009A6FA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B08A9">
              <w:rPr>
                <w:rFonts w:ascii="標楷體" w:eastAsia="標楷體" w:hAnsi="標楷體" w:hint="eastAsia"/>
                <w:noProof/>
                <w:sz w:val="20"/>
              </w:rPr>
              <w:t>城鄉業務</w:t>
            </w:r>
          </w:p>
        </w:tc>
        <w:tc>
          <w:tcPr>
            <w:tcW w:w="26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37B25E" w14:textId="77777777" w:rsidR="00AF1591" w:rsidRDefault="00AF1591" w:rsidP="00946303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1B08A9">
              <w:rPr>
                <w:rFonts w:ascii="標楷體" w:eastAsia="標楷體" w:hAnsi="標楷體" w:hint="eastAsia"/>
                <w:noProof/>
                <w:sz w:val="20"/>
              </w:rPr>
              <w:t>減列無須保留之工程經費。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C29604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01F771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7E5163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/>
                <w:noProof/>
                <w:spacing w:val="-10"/>
                <w:sz w:val="20"/>
              </w:rPr>
              <w:t>15,391,038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052AAB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42B272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C48E76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9A36E9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394DA7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64E4AB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A56EA0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91EFBA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7A6994D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/>
                <w:noProof/>
                <w:spacing w:val="-10"/>
                <w:sz w:val="20"/>
              </w:rPr>
              <w:t>15,391,038</w:t>
            </w:r>
          </w:p>
        </w:tc>
        <w:tc>
          <w:tcPr>
            <w:tcW w:w="101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53D393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3E87583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/>
                <w:noProof/>
                <w:spacing w:val="-10"/>
                <w:sz w:val="20"/>
              </w:rPr>
              <w:t>15,391,038</w:t>
            </w:r>
          </w:p>
        </w:tc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F0E486" w14:textId="77777777" w:rsidR="00AF1591" w:rsidRDefault="00AF1591" w:rsidP="009A6FA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1B08A9">
              <w:rPr>
                <w:rFonts w:ascii="標楷體" w:eastAsia="標楷體" w:hAnsi="標楷體"/>
                <w:noProof/>
                <w:sz w:val="20"/>
              </w:rPr>
              <w:t xml:space="preserve"> </w:t>
            </w:r>
          </w:p>
        </w:tc>
      </w:tr>
      <w:tr w:rsidR="00AF1591" w:rsidRPr="00ED7354" w14:paraId="3C270A3E" w14:textId="77777777" w:rsidTr="007C5302">
        <w:trPr>
          <w:cantSplit/>
          <w:trHeight w:val="395"/>
        </w:trPr>
        <w:tc>
          <w:tcPr>
            <w:tcW w:w="4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EBC0231" w14:textId="77777777" w:rsidR="00AF1591" w:rsidRPr="00ED7354" w:rsidRDefault="00AF1591" w:rsidP="009A6F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D7354">
              <w:rPr>
                <w:rFonts w:ascii="新細明體" w:eastAsia="標楷體" w:hAnsi="新細明體"/>
                <w:b/>
                <w:noProof/>
                <w:sz w:val="20"/>
              </w:rPr>
              <w:t>112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DAD0904" w14:textId="77777777" w:rsidR="00AF1591" w:rsidRPr="00ED7354" w:rsidRDefault="00AF1591" w:rsidP="009A6F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D7354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3F91A1" w14:textId="77777777" w:rsidR="00AF1591" w:rsidRPr="00ED7354" w:rsidRDefault="00AF1591" w:rsidP="009A6F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C2A9A7" w14:textId="77777777" w:rsidR="00AF1591" w:rsidRPr="00ED7354" w:rsidRDefault="00AF1591" w:rsidP="009A6F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F32F2E" w14:textId="77777777" w:rsidR="00AF1591" w:rsidRPr="00ED7354" w:rsidRDefault="00AF1591" w:rsidP="009A6FAF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D7354">
              <w:rPr>
                <w:rFonts w:ascii="標楷體" w:eastAsia="標楷體" w:hAnsi="標楷體" w:hint="eastAsia"/>
                <w:b/>
                <w:noProof/>
                <w:sz w:val="20"/>
              </w:rPr>
              <w:t>縣政府主管</w:t>
            </w:r>
          </w:p>
        </w:tc>
        <w:tc>
          <w:tcPr>
            <w:tcW w:w="26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65C470" w14:textId="77777777" w:rsidR="00AF1591" w:rsidRPr="00ED7354" w:rsidRDefault="00AF1591" w:rsidP="009A6FAF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2DD687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8BCAB7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ECA7DE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4,500,000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F0E43C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70C3E9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18B3FC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BDAB6F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666F8F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D27732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33A67B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6BD69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E1D4162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4,500,000</w:t>
            </w:r>
          </w:p>
        </w:tc>
        <w:tc>
          <w:tcPr>
            <w:tcW w:w="101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621715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51C493C" w14:textId="77777777" w:rsidR="00AF1591" w:rsidRPr="00ED7354" w:rsidRDefault="00AF1591" w:rsidP="009A6FAF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D7354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4,500,000</w:t>
            </w:r>
          </w:p>
        </w:tc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325D03" w14:textId="77777777" w:rsidR="00AF1591" w:rsidRPr="00ED7354" w:rsidRDefault="00AF1591" w:rsidP="009A6FAF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AF1591" w14:paraId="37BC40C9" w14:textId="77777777" w:rsidTr="007C5302">
        <w:trPr>
          <w:cantSplit/>
          <w:trHeight w:val="395"/>
        </w:trPr>
        <w:tc>
          <w:tcPr>
            <w:tcW w:w="4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0C0B14F" w14:textId="77777777" w:rsidR="00AF1591" w:rsidRDefault="00AF1591" w:rsidP="009A6F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B5EF3CC" w14:textId="77777777" w:rsidR="00AF1591" w:rsidRDefault="00AF1591" w:rsidP="009A6F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BBB99E" w14:textId="77777777" w:rsidR="00AF1591" w:rsidRDefault="00AF1591" w:rsidP="009A6F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B08A9">
              <w:rPr>
                <w:rFonts w:ascii="新細明體" w:eastAsia="標楷體" w:hAnsi="新細明體"/>
                <w:noProof/>
                <w:sz w:val="20"/>
              </w:rPr>
              <w:t>20</w:t>
            </w:r>
          </w:p>
        </w:tc>
        <w:tc>
          <w:tcPr>
            <w:tcW w:w="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CCBA70" w14:textId="77777777" w:rsidR="00AF1591" w:rsidRDefault="00AF1591" w:rsidP="009A6F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1944EF" w14:textId="77777777" w:rsidR="00AF1591" w:rsidRDefault="00AF1591" w:rsidP="009A6FAF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B08A9">
              <w:rPr>
                <w:rFonts w:ascii="標楷體" w:eastAsia="標楷體" w:hAnsi="標楷體" w:hint="eastAsia"/>
                <w:noProof/>
                <w:sz w:val="20"/>
              </w:rPr>
              <w:t>苗栗縣政府</w:t>
            </w:r>
          </w:p>
        </w:tc>
        <w:tc>
          <w:tcPr>
            <w:tcW w:w="26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76748B" w14:textId="77777777" w:rsidR="00AF1591" w:rsidRDefault="00AF1591" w:rsidP="009A6FA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61CBBE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D20A4C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E1CA05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/>
                <w:noProof/>
                <w:spacing w:val="-10"/>
                <w:sz w:val="20"/>
              </w:rPr>
              <w:t>4,500,000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0FF56F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479870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AFD6EE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D544EC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C1F11F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4BEE82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09A634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39DC7A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5CC0804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/>
                <w:noProof/>
                <w:spacing w:val="-10"/>
                <w:sz w:val="20"/>
              </w:rPr>
              <w:t>4,500,000</w:t>
            </w:r>
          </w:p>
        </w:tc>
        <w:tc>
          <w:tcPr>
            <w:tcW w:w="101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5C572B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4890508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/>
                <w:noProof/>
                <w:spacing w:val="-10"/>
                <w:sz w:val="20"/>
              </w:rPr>
              <w:t>4,500,000</w:t>
            </w:r>
          </w:p>
        </w:tc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792D9D9" w14:textId="77777777" w:rsidR="00AF1591" w:rsidRDefault="00AF1591" w:rsidP="009A6FA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AF1591" w14:paraId="6AABA368" w14:textId="77777777" w:rsidTr="007C5302">
        <w:trPr>
          <w:cantSplit/>
          <w:trHeight w:val="395"/>
        </w:trPr>
        <w:tc>
          <w:tcPr>
            <w:tcW w:w="48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4C0E2886" w14:textId="77777777" w:rsidR="00AF1591" w:rsidRDefault="00AF1591" w:rsidP="009A6F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4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56357DC9" w14:textId="77777777" w:rsidR="00AF1591" w:rsidRDefault="00AF1591" w:rsidP="009A6F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5" w:type="dxa"/>
            <w:tcBorders>
              <w:top w:val="nil"/>
            </w:tcBorders>
            <w:shd w:val="clear" w:color="auto" w:fill="auto"/>
            <w:vAlign w:val="center"/>
          </w:tcPr>
          <w:p w14:paraId="5D277171" w14:textId="77777777" w:rsidR="00AF1591" w:rsidRDefault="00AF1591" w:rsidP="009A6F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5" w:type="dxa"/>
            <w:tcBorders>
              <w:top w:val="nil"/>
            </w:tcBorders>
            <w:shd w:val="clear" w:color="auto" w:fill="auto"/>
            <w:vAlign w:val="center"/>
          </w:tcPr>
          <w:p w14:paraId="4D37EBB2" w14:textId="77777777" w:rsidR="00AF1591" w:rsidRDefault="00AF1591" w:rsidP="009A6F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B08A9">
              <w:rPr>
                <w:rFonts w:ascii="新細明體" w:eastAsia="標楷體" w:hAnsi="新細明體"/>
                <w:noProof/>
                <w:sz w:val="20"/>
              </w:rPr>
              <w:t>82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center"/>
          </w:tcPr>
          <w:p w14:paraId="7559D7DD" w14:textId="77777777" w:rsidR="00AF1591" w:rsidRDefault="00AF1591" w:rsidP="009A6FA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B08A9">
              <w:rPr>
                <w:rFonts w:ascii="標楷體" w:eastAsia="標楷體" w:hAnsi="標楷體" w:hint="eastAsia"/>
                <w:noProof/>
                <w:sz w:val="20"/>
              </w:rPr>
              <w:t>城鄉業務</w:t>
            </w:r>
          </w:p>
        </w:tc>
        <w:tc>
          <w:tcPr>
            <w:tcW w:w="2626" w:type="dxa"/>
            <w:tcBorders>
              <w:top w:val="nil"/>
            </w:tcBorders>
            <w:shd w:val="clear" w:color="auto" w:fill="auto"/>
            <w:vAlign w:val="center"/>
          </w:tcPr>
          <w:p w14:paraId="12BB2F13" w14:textId="77777777" w:rsidR="00AF1591" w:rsidRDefault="00AF1591" w:rsidP="00946303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1B08A9">
              <w:rPr>
                <w:rFonts w:ascii="標楷體" w:eastAsia="標楷體" w:hAnsi="標楷體" w:hint="eastAsia"/>
                <w:noProof/>
                <w:sz w:val="20"/>
              </w:rPr>
              <w:t>減列無須保留之</w:t>
            </w:r>
            <w:r w:rsidR="00946303">
              <w:rPr>
                <w:rFonts w:ascii="標楷體" w:eastAsia="標楷體" w:hAnsi="標楷體" w:hint="eastAsia"/>
                <w:noProof/>
                <w:sz w:val="20"/>
              </w:rPr>
              <w:t>計畫</w:t>
            </w:r>
            <w:r w:rsidRPr="001B08A9">
              <w:rPr>
                <w:rFonts w:ascii="標楷體" w:eastAsia="標楷體" w:hAnsi="標楷體" w:hint="eastAsia"/>
                <w:noProof/>
                <w:sz w:val="20"/>
              </w:rPr>
              <w:t>經費。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center"/>
          </w:tcPr>
          <w:p w14:paraId="3209B40F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center"/>
          </w:tcPr>
          <w:p w14:paraId="394D7A38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center"/>
          </w:tcPr>
          <w:p w14:paraId="6C5676DB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/>
                <w:noProof/>
                <w:spacing w:val="-10"/>
                <w:sz w:val="20"/>
              </w:rPr>
              <w:t>4,500,000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center"/>
          </w:tcPr>
          <w:p w14:paraId="4C1A9875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center"/>
          </w:tcPr>
          <w:p w14:paraId="3357A5BC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center"/>
          </w:tcPr>
          <w:p w14:paraId="447DDFFC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center"/>
          </w:tcPr>
          <w:p w14:paraId="2C06935A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center"/>
          </w:tcPr>
          <w:p w14:paraId="134F9E24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center"/>
          </w:tcPr>
          <w:p w14:paraId="707298A0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center"/>
          </w:tcPr>
          <w:p w14:paraId="77563240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center"/>
          </w:tcPr>
          <w:p w14:paraId="40D2B278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2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6E156AC0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/>
                <w:noProof/>
                <w:spacing w:val="-10"/>
                <w:sz w:val="20"/>
              </w:rPr>
              <w:t>4,500,000</w:t>
            </w:r>
          </w:p>
        </w:tc>
        <w:tc>
          <w:tcPr>
            <w:tcW w:w="101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6AD3AB1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4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B16459" w14:textId="77777777" w:rsidR="00AF1591" w:rsidRDefault="00AF1591" w:rsidP="009A6FAF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B08A9">
              <w:rPr>
                <w:rFonts w:ascii="新細明體" w:eastAsia="標楷體" w:hAnsi="新細明體"/>
                <w:noProof/>
                <w:spacing w:val="-10"/>
                <w:sz w:val="20"/>
              </w:rPr>
              <w:t>4,500,000</w:t>
            </w:r>
          </w:p>
        </w:tc>
        <w:tc>
          <w:tcPr>
            <w:tcW w:w="72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7663B88B" w14:textId="77777777" w:rsidR="00AF1591" w:rsidRDefault="00AF1591" w:rsidP="009A6FA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1B08A9">
              <w:rPr>
                <w:rFonts w:ascii="標楷體" w:eastAsia="標楷體" w:hAnsi="標楷體"/>
                <w:noProof/>
                <w:sz w:val="20"/>
              </w:rPr>
              <w:t xml:space="preserve"> </w:t>
            </w:r>
          </w:p>
        </w:tc>
      </w:tr>
    </w:tbl>
    <w:p w14:paraId="55A8B0CF" w14:textId="77777777" w:rsidR="00D6616A" w:rsidRDefault="00D6616A">
      <w:pPr>
        <w:ind w:right="414"/>
        <w:rPr>
          <w:rFonts w:eastAsia="標楷體"/>
          <w:sz w:val="22"/>
        </w:rPr>
      </w:pPr>
    </w:p>
    <w:sectPr w:rsidR="00D6616A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0857C" w14:textId="77777777" w:rsidR="00AF1591" w:rsidRDefault="00AF1591">
      <w:r>
        <w:separator/>
      </w:r>
    </w:p>
  </w:endnote>
  <w:endnote w:type="continuationSeparator" w:id="0">
    <w:p w14:paraId="130A86BC" w14:textId="77777777" w:rsidR="00AF1591" w:rsidRDefault="00AF1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C1A70" w14:textId="575AD0F7" w:rsidR="008125C4" w:rsidRPr="008125C4" w:rsidRDefault="00160340" w:rsidP="008125C4">
    <w:pPr>
      <w:pStyle w:val="a4"/>
      <w:jc w:val="center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sz w:val="24"/>
        <w:szCs w:val="24"/>
      </w:rPr>
      <w:t>1-</w:t>
    </w:r>
    <w:r w:rsidR="008125C4" w:rsidRPr="008125C4">
      <w:rPr>
        <w:rFonts w:ascii="標楷體" w:eastAsia="標楷體" w:hAnsi="標楷體" w:hint="eastAsia"/>
        <w:sz w:val="24"/>
        <w:szCs w:val="24"/>
      </w:rPr>
      <w:t>3</w:t>
    </w:r>
    <w:r>
      <w:rPr>
        <w:rFonts w:ascii="標楷體" w:eastAsia="標楷體" w:hAnsi="標楷體" w:hint="eastAsia"/>
        <w:sz w:val="24"/>
        <w:szCs w:val="24"/>
      </w:rPr>
      <w:t>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3E1D8" w14:textId="77777777" w:rsidR="00AF1591" w:rsidRDefault="00AF1591">
      <w:r>
        <w:separator/>
      </w:r>
    </w:p>
  </w:footnote>
  <w:footnote w:type="continuationSeparator" w:id="0">
    <w:p w14:paraId="4E3C5048" w14:textId="77777777" w:rsidR="00AF1591" w:rsidRDefault="00AF1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85960" w14:textId="77777777" w:rsidR="009971FA" w:rsidRDefault="00470297">
    <w:pPr>
      <w:ind w:leftChars="32" w:left="77" w:right="79"/>
      <w:jc w:val="center"/>
    </w:pPr>
    <w:r w:rsidRPr="00470297">
      <w:rPr>
        <w:rFonts w:ascii="標楷體" w:eastAsia="標楷體" w:hAnsi="標楷體" w:hint="eastAsia"/>
        <w:b/>
        <w:sz w:val="32"/>
        <w:szCs w:val="36"/>
        <w:u w:val="single"/>
      </w:rPr>
      <w:t>拾參</w:t>
    </w:r>
    <w:r w:rsidR="00D6616A">
      <w:rPr>
        <w:rFonts w:hint="eastAsia"/>
        <w:b/>
        <w:sz w:val="32"/>
        <w:szCs w:val="36"/>
        <w:u w:val="single"/>
      </w:rPr>
      <w:t>、</w:t>
    </w:r>
    <w:r w:rsidR="009971FA" w:rsidRPr="0008662F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470297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971FA" w:rsidRPr="0008662F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470297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="009971FA" w:rsidRPr="0008662F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總決算以前年度歲出</w:t>
    </w:r>
    <w:r w:rsidR="009971FA" w:rsidRPr="0008662F">
      <w:rPr>
        <w:rFonts w:eastAsia="標楷體" w:hint="eastAsia"/>
        <w:b/>
        <w:spacing w:val="60"/>
        <w:sz w:val="32"/>
        <w:szCs w:val="32"/>
        <w:u w:val="single"/>
      </w:rPr>
      <w:t>轉入數</w:t>
    </w:r>
    <w:r w:rsidR="009971FA" w:rsidRPr="0008662F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9971FA" w:rsidRPr="0008662F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9971FA" w:rsidRPr="0008662F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470297">
      <w:rPr>
        <w:rFonts w:ascii="標楷體" w:eastAsia="標楷體" w:hAnsi="標楷體"/>
        <w:bCs/>
        <w:spacing w:val="60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E7E4A" w14:textId="77777777" w:rsidR="009971FA" w:rsidRDefault="00946303">
    <w:pPr>
      <w:ind w:leftChars="32" w:left="77" w:right="79"/>
      <w:jc w:val="center"/>
      <w:rPr>
        <w:b/>
        <w:sz w:val="32"/>
      </w:rPr>
    </w:pPr>
    <w:r>
      <w:rPr>
        <w:rFonts w:ascii="標楷體" w:eastAsia="標楷體" w:hAnsi="標楷體" w:hint="eastAsia"/>
        <w:b/>
        <w:sz w:val="32"/>
        <w:szCs w:val="36"/>
        <w:u w:val="single"/>
      </w:rPr>
      <w:t>三</w:t>
    </w:r>
    <w:r w:rsidR="000C1240">
      <w:rPr>
        <w:rFonts w:hint="eastAsia"/>
        <w:b/>
        <w:sz w:val="32"/>
        <w:szCs w:val="36"/>
        <w:u w:val="single"/>
      </w:rPr>
      <w:t>、</w:t>
    </w:r>
    <w:r w:rsidR="009971F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470297" w:rsidRPr="00470297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9971FA">
      <w:rPr>
        <w:rFonts w:ascii="標楷體" w:eastAsia="標楷體" w:hint="eastAsia"/>
        <w:b/>
        <w:spacing w:val="60"/>
        <w:sz w:val="32"/>
        <w:u w:val="single"/>
      </w:rPr>
      <w:t>年度</w:t>
    </w:r>
    <w:r w:rsidR="00470297" w:rsidRPr="00470297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 w:rsidR="009971FA">
      <w:rPr>
        <w:rFonts w:ascii="標楷體" w:eastAsia="標楷體" w:hint="eastAsia"/>
        <w:b/>
        <w:spacing w:val="60"/>
        <w:sz w:val="32"/>
        <w:u w:val="single"/>
      </w:rPr>
      <w:t>總決算以前年度歲出</w:t>
    </w:r>
    <w:r w:rsidR="009971FA">
      <w:rPr>
        <w:rFonts w:eastAsia="標楷體" w:hint="eastAsia"/>
        <w:b/>
        <w:spacing w:val="60"/>
        <w:sz w:val="32"/>
        <w:u w:val="single"/>
      </w:rPr>
      <w:t>轉入數</w:t>
    </w:r>
    <w:r w:rsidR="009971FA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9971FA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9971F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591"/>
    <w:rsid w:val="0008662F"/>
    <w:rsid w:val="000C1240"/>
    <w:rsid w:val="00160340"/>
    <w:rsid w:val="00470297"/>
    <w:rsid w:val="004C61AF"/>
    <w:rsid w:val="00526752"/>
    <w:rsid w:val="007C5302"/>
    <w:rsid w:val="008125C4"/>
    <w:rsid w:val="00946303"/>
    <w:rsid w:val="00954A58"/>
    <w:rsid w:val="009971FA"/>
    <w:rsid w:val="00AC4686"/>
    <w:rsid w:val="00AF1591"/>
    <w:rsid w:val="00C3751B"/>
    <w:rsid w:val="00D565FE"/>
    <w:rsid w:val="00D6616A"/>
    <w:rsid w:val="00F3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D26DB07"/>
  <w15:chartTrackingRefBased/>
  <w15:docId w15:val="{223D9A3B-4D0C-485C-A693-ADC04BB85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jFHtIk9bKUFgw&#20197;&#21069;&#24180;&#24230;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jFHtIk9bKUFgw以前年度歲出決算修正數明細表.dot</Template>
  <TotalTime>4</TotalTime>
  <Pages>1</Pages>
  <Words>241</Words>
  <Characters>398</Characters>
  <Application>Microsoft Office Word</Application>
  <DocSecurity>0</DocSecurity>
  <Lines>3</Lines>
  <Paragraphs>1</Paragraphs>
  <ScaleCrop>false</ScaleCrop>
  <Company>N.A.O.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王玉華</dc:creator>
  <cp:keywords/>
  <cp:lastModifiedBy>張美齡</cp:lastModifiedBy>
  <cp:revision>7</cp:revision>
  <dcterms:created xsi:type="dcterms:W3CDTF">2025-05-09T01:46:00Z</dcterms:created>
  <dcterms:modified xsi:type="dcterms:W3CDTF">2025-06-18T01:05:00Z</dcterms:modified>
</cp:coreProperties>
</file>