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31F3A" w14:textId="77777777"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C744BC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14:paraId="79AEA6C8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45A1B9D4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6862D7F9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3304631E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5B52CF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C744BC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C84B208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3A928399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3C414A9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2FD7F134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0A4D2A04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4D5191ED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4D580CF6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45F6075E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A857E5D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3E4D67C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1EAC310C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21CF63A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2C2F5DD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30306005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4AE061E7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1D18BCB4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590BFA70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3B938B9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265F88E2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3A131C32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0A2D78B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0D7BDF9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643C792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F014900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6F5A71CB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7BCC6F0E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6CCD6518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C744BC" w:rsidRPr="00AA5E90" w14:paraId="29F0EDE8" w14:textId="77777777" w:rsidTr="003379D6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EE25F6B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5D735F57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2E1D73C8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3AEF9E11" w14:textId="77777777" w:rsidR="00C744BC" w:rsidRPr="00AA5E90" w:rsidRDefault="00C744BC" w:rsidP="003379D6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A5E9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158FC6EC" w14:textId="77777777" w:rsidR="00C744BC" w:rsidRPr="00AA5E90" w:rsidRDefault="00C744BC" w:rsidP="003379D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7CF0FEB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6DA28F72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06609E5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59644DF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60DCFF11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9322A23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sz w:val="20"/>
              </w:rPr>
              <w:t>21,218,590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48736F7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5468B0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sz w:val="20"/>
              </w:rPr>
              <w:t>21,218,590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B41024D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802200F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21,218,590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94C25C" w14:textId="77777777" w:rsidR="00C744BC" w:rsidRPr="00AA5E90" w:rsidRDefault="00C744BC" w:rsidP="003379D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744BC" w:rsidRPr="00AA5E90" w14:paraId="0A4E7BFF" w14:textId="77777777" w:rsidTr="003379D6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E3B6C0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69295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9225C3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F7632" w14:textId="77777777" w:rsidR="00C744BC" w:rsidRPr="00AA5E90" w:rsidRDefault="00C744BC" w:rsidP="003379D6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A5E9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61329" w14:textId="77777777" w:rsidR="00C744BC" w:rsidRPr="00AA5E90" w:rsidRDefault="00C744BC" w:rsidP="003379D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9F22B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C5993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54334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0003D2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F78A3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3EDE4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sz w:val="20"/>
              </w:rPr>
              <w:t>2,640,522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A143A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56CB16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sz w:val="20"/>
              </w:rPr>
              <w:t>2,640,522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CB9F8E9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8EEE78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2,640,522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5F33AF" w14:textId="77777777" w:rsidR="00C744BC" w:rsidRPr="00AA5E90" w:rsidRDefault="00C744BC" w:rsidP="003379D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744BC" w14:paraId="7092C23C" w14:textId="77777777" w:rsidTr="003379D6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F79AAF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61C7D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AFDD6B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E554C" w14:textId="77777777" w:rsidR="00C744BC" w:rsidRDefault="00C744BC" w:rsidP="003379D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475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B0F2A" w14:textId="77777777" w:rsidR="00C744BC" w:rsidRDefault="00C744BC" w:rsidP="003379D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18DD6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AFA78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7C27B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CD050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048A1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7F31D6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2,640,522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7C76B" w14:textId="77777777" w:rsidR="00C744BC" w:rsidRDefault="00C744BC" w:rsidP="003379D6">
            <w:pPr>
              <w:jc w:val="right"/>
              <w:rPr>
                <w:rFonts w:ascii="新細明體" w:hAnsi="新細明體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9A2432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2,640,522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E6B6136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7D46A8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2,640,522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0C868D" w14:textId="77777777" w:rsidR="00C744BC" w:rsidRDefault="00C744BC" w:rsidP="003379D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744BC" w14:paraId="0889039A" w14:textId="77777777" w:rsidTr="003379D6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32711B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9F5A5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196CD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32AD6" w14:textId="77777777" w:rsidR="00C744BC" w:rsidRDefault="00C744BC" w:rsidP="003379D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475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水利建設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F3107" w14:textId="77777777" w:rsidR="00C744BC" w:rsidRDefault="00C744BC" w:rsidP="003379D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4475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減列無須保留之工程經費及獎補助費。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8B8DA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85ED6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AF0D6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62B51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C899B9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BDF2C6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2,640,522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1761FC" w14:textId="77777777" w:rsidR="00C744BC" w:rsidRDefault="00C744BC" w:rsidP="003379D6">
            <w:pPr>
              <w:jc w:val="right"/>
              <w:rPr>
                <w:rFonts w:ascii="新細明體" w:hAnsi="新細明體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816C209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2,640,522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C1EA3AB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79AD24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2,640,522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F405A3" w14:textId="77777777" w:rsidR="00C744BC" w:rsidRDefault="000602AA" w:rsidP="003379D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602A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  <w:tr w:rsidR="00C744BC" w:rsidRPr="00AA5E90" w14:paraId="1877E62F" w14:textId="77777777" w:rsidTr="003379D6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5BE611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sz w:val="20"/>
              </w:rPr>
              <w:t>11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5D9B7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CE1C85" w14:textId="77777777" w:rsidR="00C744BC" w:rsidRPr="00AA5E90" w:rsidRDefault="00C744BC" w:rsidP="003379D6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8E865" w14:textId="77777777" w:rsidR="00C744BC" w:rsidRPr="00AA5E90" w:rsidRDefault="00C744BC" w:rsidP="003379D6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A5E9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衛生局主管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82882" w14:textId="77777777" w:rsidR="00C744BC" w:rsidRPr="00AA5E90" w:rsidRDefault="00C744BC" w:rsidP="003379D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6D772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4108D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5BA66D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0C55BA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187E6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77FC3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sz w:val="20"/>
              </w:rPr>
              <w:t>18,578,068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D2365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03C571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sz w:val="20"/>
              </w:rPr>
              <w:t>18,578,068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8BA3B2C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A5E9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7CC686" w14:textId="77777777" w:rsidR="00C744BC" w:rsidRPr="00AA5E90" w:rsidRDefault="00C744BC" w:rsidP="003379D6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AA5E90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18,578,068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D8E938" w14:textId="77777777" w:rsidR="00C744BC" w:rsidRPr="00AA5E90" w:rsidRDefault="00C744BC" w:rsidP="003379D6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744BC" w14:paraId="3F3688D9" w14:textId="77777777" w:rsidTr="003379D6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C64E93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12B67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AEBA0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1E57D4" w14:textId="77777777" w:rsidR="00C744BC" w:rsidRDefault="00C744BC" w:rsidP="003379D6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475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長期照護管理中心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C3FDA" w14:textId="77777777" w:rsidR="00C744BC" w:rsidRDefault="00C744BC" w:rsidP="003379D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A4DE3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AC014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478519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9F504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94158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C8ADD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18,578,068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7F51D" w14:textId="77777777" w:rsidR="00C744BC" w:rsidRDefault="00C744BC" w:rsidP="003379D6">
            <w:pPr>
              <w:jc w:val="right"/>
              <w:rPr>
                <w:rFonts w:ascii="新細明體" w:hAnsi="新細明體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130F2F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18,578,068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53A5A03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9BFA10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18,578,068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4EA89" w14:textId="77777777" w:rsidR="00C744BC" w:rsidRDefault="00C744BC" w:rsidP="003379D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744BC" w14:paraId="7A92F753" w14:textId="77777777" w:rsidTr="003379D6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A2CC912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132A8205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60CAC26C" w14:textId="77777777" w:rsidR="00C744BC" w:rsidRDefault="00C744BC" w:rsidP="003379D6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5D918372" w14:textId="77777777" w:rsidR="00C744BC" w:rsidRDefault="00C744BC" w:rsidP="003379D6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475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長期照護管理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326CA0EE" w14:textId="77777777" w:rsidR="00C744BC" w:rsidRDefault="00C744BC" w:rsidP="003379D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4475B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減列無須保留之住宿式服務機構使用者補助方案之補助款項。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C668F40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59233FC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4E12B0D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D3D9021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DCF05E0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A212B94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18,578,068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591B85C" w14:textId="77777777" w:rsidR="00C744BC" w:rsidRDefault="00C744BC" w:rsidP="003379D6">
            <w:pPr>
              <w:jc w:val="right"/>
              <w:rPr>
                <w:rFonts w:ascii="新細明體" w:hAnsi="新細明體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225A9B55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sz w:val="20"/>
              </w:rPr>
              <w:t>18,578,068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05D3AA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475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5D4AF" w14:textId="77777777" w:rsidR="00C744BC" w:rsidRDefault="00C744BC" w:rsidP="003379D6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4475BE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18,578,068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20D12B1" w14:textId="77777777" w:rsidR="00C744BC" w:rsidRDefault="000602AA" w:rsidP="003379D6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602A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</w:tbl>
    <w:p w14:paraId="73272210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AB6C" w14:textId="77777777" w:rsidR="00C744BC" w:rsidRDefault="00C744BC">
      <w:r>
        <w:separator/>
      </w:r>
    </w:p>
  </w:endnote>
  <w:endnote w:type="continuationSeparator" w:id="0">
    <w:p w14:paraId="0AEB1178" w14:textId="77777777" w:rsidR="00C744BC" w:rsidRDefault="00C7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8BE9" w14:textId="225A4392" w:rsidR="005E777E" w:rsidRPr="005E777E" w:rsidRDefault="00EE7121" w:rsidP="005E777E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1-</w:t>
    </w:r>
    <w:r w:rsidR="005E777E" w:rsidRPr="005E777E">
      <w:rPr>
        <w:rFonts w:ascii="標楷體" w:eastAsia="標楷體" w:hAnsi="標楷體" w:hint="eastAsia"/>
        <w:sz w:val="24"/>
        <w:szCs w:val="24"/>
      </w:rPr>
      <w:t>2</w:t>
    </w:r>
    <w:r w:rsidR="00D577A3">
      <w:rPr>
        <w:rFonts w:ascii="標楷體" w:eastAsia="標楷體" w:hAnsi="標楷體" w:hint="eastAsia"/>
        <w:sz w:val="24"/>
        <w:szCs w:val="24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2A3D8" w14:textId="77777777" w:rsidR="00C744BC" w:rsidRDefault="00C744BC">
      <w:r>
        <w:separator/>
      </w:r>
    </w:p>
  </w:footnote>
  <w:footnote w:type="continuationSeparator" w:id="0">
    <w:p w14:paraId="05239D00" w14:textId="77777777" w:rsidR="00C744BC" w:rsidRDefault="00C74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CF9F" w14:textId="77777777" w:rsidR="00BC2A3A" w:rsidRDefault="00B31CD6">
    <w:pPr>
      <w:pStyle w:val="a3"/>
      <w:jc w:val="center"/>
    </w:pPr>
    <w:r w:rsidRPr="00B31CD6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31CD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31CD6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B31CD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4ACA" w14:textId="77777777" w:rsidR="00BC2A3A" w:rsidRDefault="00E42C01">
    <w:pPr>
      <w:pStyle w:val="a3"/>
      <w:jc w:val="center"/>
      <w:rPr>
        <w:b/>
        <w:sz w:val="32"/>
      </w:rPr>
    </w:pPr>
    <w:r w:rsidRPr="00E42C01">
      <w:rPr>
        <w:rFonts w:ascii="標楷體" w:eastAsia="標楷體" w:hint="eastAsia"/>
        <w:b/>
        <w:spacing w:val="60"/>
        <w:sz w:val="32"/>
        <w:u w:val="single"/>
      </w:rPr>
      <w:t>二</w:t>
    </w:r>
    <w:r w:rsidR="000D26B0" w:rsidRPr="00E42C01">
      <w:rPr>
        <w:rFonts w:ascii="標楷體" w:eastAsia="標楷體" w:hint="eastAsia"/>
        <w:b/>
        <w:spacing w:val="60"/>
        <w:sz w:val="32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B31CD6" w:rsidRPr="00B31CD6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B31CD6" w:rsidRPr="00B31CD6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4BC"/>
    <w:rsid w:val="000602AA"/>
    <w:rsid w:val="000D26B0"/>
    <w:rsid w:val="0013159C"/>
    <w:rsid w:val="001E5C26"/>
    <w:rsid w:val="002140B6"/>
    <w:rsid w:val="00406E4A"/>
    <w:rsid w:val="00526875"/>
    <w:rsid w:val="00532D62"/>
    <w:rsid w:val="005E777E"/>
    <w:rsid w:val="006910DB"/>
    <w:rsid w:val="00AE487A"/>
    <w:rsid w:val="00B31CD6"/>
    <w:rsid w:val="00BC2A3A"/>
    <w:rsid w:val="00C744BC"/>
    <w:rsid w:val="00CA42FC"/>
    <w:rsid w:val="00CB1976"/>
    <w:rsid w:val="00D577A3"/>
    <w:rsid w:val="00E42C01"/>
    <w:rsid w:val="00EE7121"/>
    <w:rsid w:val="00FB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7E38752"/>
  <w15:chartTrackingRefBased/>
  <w15:docId w15:val="{A5E9F453-B8DB-412D-BF14-261952DB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gvjd5tWQ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Cgvjd5tWQ歲出決算修正數明細表.dot</Template>
  <TotalTime>2</TotalTime>
  <Pages>1</Pages>
  <Words>219</Words>
  <Characters>334</Characters>
  <Application>Microsoft Office Word</Application>
  <DocSecurity>0</DocSecurity>
  <Lines>2</Lines>
  <Paragraphs>1</Paragraphs>
  <ScaleCrop>false</ScaleCrop>
  <Company>N.A.O.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許之毓</dc:creator>
  <cp:keywords/>
  <cp:lastModifiedBy>張美齡</cp:lastModifiedBy>
  <cp:revision>7</cp:revision>
  <dcterms:created xsi:type="dcterms:W3CDTF">2025-05-20T03:49:00Z</dcterms:created>
  <dcterms:modified xsi:type="dcterms:W3CDTF">2025-06-18T01:02:00Z</dcterms:modified>
</cp:coreProperties>
</file>