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Tr="00F11562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5106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F11562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F11562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F11562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F11562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F11562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5106D" w:rsidRPr="00F073CA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shd w:val="clear" w:color="auto" w:fill="auto"/>
            <w:vAlign w:val="center"/>
          </w:tcPr>
          <w:p w:rsidR="00E5106D" w:rsidRPr="00F073CA" w:rsidRDefault="00E5106D" w:rsidP="00BC0F3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:rsidR="00E5106D" w:rsidRPr="00F073CA" w:rsidRDefault="00E5106D" w:rsidP="00BC0F3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73CA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3,439,635,243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188,716,553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1,449,970,283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1,800,948,407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- 3,458,418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192,174,971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1,449,970,283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1,797,489,989</w:t>
            </w:r>
          </w:p>
        </w:tc>
      </w:tr>
      <w:tr w:rsidR="00E5106D" w:rsidRPr="00F073CA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Pr="00F073CA" w:rsidRDefault="00E5106D" w:rsidP="00BC0F3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:rsidR="00E5106D" w:rsidRPr="00F073CA" w:rsidRDefault="00E5106D" w:rsidP="00BC0F3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73CA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28,968,105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3,410,667,138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736,311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187,980,242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28,231,794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1,421,738,489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1,800,948,407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- 3,458,418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736,311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191,438,660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28,231,794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1,421,738,489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11562">
              <w:rPr>
                <w:rFonts w:ascii="新細明體" w:hAnsi="新細明體"/>
                <w:b/>
                <w:noProof/>
                <w:sz w:val="20"/>
              </w:rPr>
              <w:t>1,797,489,989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386,000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10,789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375,211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10,789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375,211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 w:hint="eastAsia"/>
                <w:noProof/>
                <w:sz w:val="20"/>
              </w:rPr>
              <w:t>101－112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28,968,105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1,998,437,380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736,311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127,447,684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28,231,794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980,568,819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890,420,877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736,311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127,447,684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28,231,794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980,568,819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890,420,877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30,262,578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639,239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23,328,765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6,294,574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639,239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23,328,765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6,294,574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137,313,620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26,308,932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111,004,688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26,308,932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111,004,688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978,046,296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54,668,604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243,338,507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680,039,185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54,668,604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243,338,507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680,039,185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產業發展處主管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24,632,632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264,709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5,306,110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19,061,813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264,709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5,306,110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19,061,813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98,691,497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3,944,000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16,139,205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78,608,292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3,944,000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16,139,205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78,608,292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11,155,279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186,379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10,968,900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186,379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10,968,900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33,104,956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313,426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32,617,144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174,386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313,426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32,617,144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174,386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93,473,150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481,215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77,647,343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15,344,592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- 3,458,418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3,939,633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77,647,343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11,886,174</w:t>
            </w:r>
          </w:p>
        </w:tc>
      </w:tr>
      <w:tr w:rsidR="00E5106D" w:rsidTr="00F11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823" w:type="dxa"/>
            <w:shd w:val="clear" w:color="auto" w:fill="auto"/>
            <w:vAlign w:val="center"/>
          </w:tcPr>
          <w:p w:rsidR="00E5106D" w:rsidRDefault="00E5106D" w:rsidP="00BC0F35">
            <w:pPr>
              <w:jc w:val="center"/>
              <w:rPr>
                <w:rFonts w:ascii="新細明體" w:hAnsi="新細明體"/>
                <w:sz w:val="20"/>
              </w:rPr>
            </w:pPr>
            <w:r w:rsidRPr="00316EB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5106D" w:rsidRDefault="00E5106D" w:rsidP="00BC0F3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EB4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5,163,750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24,197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5,139,553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24,197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/>
                <w:noProof/>
                <w:sz w:val="20"/>
              </w:rPr>
              <w:t>5,139,553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E5106D" w:rsidRPr="00F11562" w:rsidRDefault="00E5106D" w:rsidP="00BC0F35">
            <w:pPr>
              <w:jc w:val="right"/>
              <w:rPr>
                <w:rFonts w:ascii="新細明體" w:hAnsi="新細明體"/>
                <w:sz w:val="20"/>
              </w:rPr>
            </w:pPr>
            <w:r w:rsidRPr="00F115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D867AC" w:rsidSect="00E04DA9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06D" w:rsidRDefault="00E5106D">
      <w:r>
        <w:separator/>
      </w:r>
    </w:p>
  </w:endnote>
  <w:endnote w:type="continuationSeparator" w:id="0">
    <w:p w:rsidR="00E5106D" w:rsidRDefault="00E5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-1973978500"/>
      <w:docPartObj>
        <w:docPartGallery w:val="Page Numbers (Bottom of Page)"/>
        <w:docPartUnique/>
      </w:docPartObj>
    </w:sdtPr>
    <w:sdtEndPr/>
    <w:sdtContent>
      <w:p w:rsidR="00F41D13" w:rsidRDefault="00F41D13" w:rsidP="00F41D13">
        <w:pPr>
          <w:pStyle w:val="a4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第1</w:t>
        </w:r>
        <w:r>
          <w:rPr>
            <w:rFonts w:ascii="標楷體" w:eastAsia="標楷體" w:hAnsi="標楷體"/>
          </w:rPr>
          <w:t>4</w:t>
        </w:r>
        <w:r>
          <w:rPr>
            <w:rFonts w:ascii="標楷體" w:eastAsia="標楷體" w:hAnsi="標楷體" w:hint="eastAsia"/>
          </w:rPr>
          <w:t>頁</w:t>
        </w:r>
      </w:p>
    </w:sdtContent>
  </w:sdt>
  <w:p w:rsidR="00F41D13" w:rsidRDefault="00F41D1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06D" w:rsidRDefault="00E5106D">
      <w:r>
        <w:separator/>
      </w:r>
    </w:p>
  </w:footnote>
  <w:footnote w:type="continuationSeparator" w:id="0">
    <w:p w:rsidR="00E5106D" w:rsidRDefault="00E51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4E4953">
    <w:pPr>
      <w:jc w:val="center"/>
    </w:pPr>
    <w:r w:rsidRPr="004E495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E495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4E4953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4E4953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4E4953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4E4953">
    <w:pPr>
      <w:jc w:val="center"/>
      <w:rPr>
        <w:rFonts w:ascii="標楷體" w:eastAsia="標楷體" w:hAnsi="標楷體"/>
        <w:b/>
        <w:sz w:val="32"/>
      </w:rPr>
    </w:pPr>
    <w:r w:rsidRPr="004E495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4E4953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4E4953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4E4953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06D"/>
    <w:rsid w:val="0001712C"/>
    <w:rsid w:val="000A3326"/>
    <w:rsid w:val="001214FD"/>
    <w:rsid w:val="001A4B2C"/>
    <w:rsid w:val="002621C5"/>
    <w:rsid w:val="003F092B"/>
    <w:rsid w:val="004E0B7F"/>
    <w:rsid w:val="004E4953"/>
    <w:rsid w:val="00593086"/>
    <w:rsid w:val="00734FFE"/>
    <w:rsid w:val="00775C5D"/>
    <w:rsid w:val="008B0CCA"/>
    <w:rsid w:val="008E605A"/>
    <w:rsid w:val="009D2E50"/>
    <w:rsid w:val="00AA7593"/>
    <w:rsid w:val="00AB6EA1"/>
    <w:rsid w:val="00B27658"/>
    <w:rsid w:val="00CE74C9"/>
    <w:rsid w:val="00D867AC"/>
    <w:rsid w:val="00E04DA9"/>
    <w:rsid w:val="00E5106D"/>
    <w:rsid w:val="00EC414C"/>
    <w:rsid w:val="00ED19D3"/>
    <w:rsid w:val="00F11562"/>
    <w:rsid w:val="00F41D1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2F05BEDC-BBC0-4514-9D2C-1FAD0C6D7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F41D1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5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3sBW8i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3sBW8i以前年度歲出決算審定表.dot</Template>
  <TotalTime>3</TotalTime>
  <Pages>1</Pages>
  <Words>583</Words>
  <Characters>1322</Characters>
  <Application>Microsoft Office Word</Application>
  <DocSecurity>0</DocSecurity>
  <Lines>11</Lines>
  <Paragraphs>3</Paragraphs>
  <ScaleCrop>false</ScaleCrop>
  <Company>N.A.O.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張茲寧</dc:creator>
  <cp:keywords/>
  <cp:lastModifiedBy>蔡宗和</cp:lastModifiedBy>
  <cp:revision>7</cp:revision>
  <dcterms:created xsi:type="dcterms:W3CDTF">2025-06-04T09:10:00Z</dcterms:created>
  <dcterms:modified xsi:type="dcterms:W3CDTF">2025-07-11T05:51:00Z</dcterms:modified>
</cp:coreProperties>
</file>