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:rsidTr="00DD017F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F5AC2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:rsidTr="00DD017F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:rsidTr="00DD017F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DD017F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DD017F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DD017F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7F5AC2" w:rsidRPr="00E7214B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10"/>
        </w:trPr>
        <w:tc>
          <w:tcPr>
            <w:tcW w:w="823" w:type="dxa"/>
            <w:shd w:val="clear" w:color="auto" w:fill="auto"/>
            <w:vAlign w:val="center"/>
          </w:tcPr>
          <w:p w:rsidR="007F5AC2" w:rsidRPr="00E7214B" w:rsidRDefault="007F5AC2" w:rsidP="00BC037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7F5AC2" w:rsidRPr="00E7214B" w:rsidRDefault="007F5AC2" w:rsidP="00BC037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7214B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3,439,635,243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188,716,553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1,449,970,283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1,800,948,407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- 3,458,418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192,174,971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1,449,970,283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1,797,489,989</w:t>
            </w:r>
          </w:p>
        </w:tc>
      </w:tr>
      <w:tr w:rsidR="007F5AC2" w:rsidRPr="00E7214B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67"/>
        </w:trPr>
        <w:tc>
          <w:tcPr>
            <w:tcW w:w="823" w:type="dxa"/>
            <w:shd w:val="clear" w:color="auto" w:fill="auto"/>
            <w:vAlign w:val="center"/>
          </w:tcPr>
          <w:p w:rsidR="007F5AC2" w:rsidRPr="00E7214B" w:rsidRDefault="007F5AC2" w:rsidP="00BC037E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7F5AC2" w:rsidRPr="00E7214B" w:rsidRDefault="007F5AC2" w:rsidP="00BC037E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7214B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28,968,105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3,410,667,138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736,311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187,980,242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28,231,794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1,421,738,489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1,800,948,407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- 3,458,418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736,311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191,438,660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28,231,794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1,421,738,489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DD017F">
              <w:rPr>
                <w:rFonts w:ascii="新細明體" w:hAnsi="新細明體"/>
                <w:b/>
                <w:noProof/>
                <w:sz w:val="20"/>
              </w:rPr>
              <w:t>1,797,489,989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296,000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46,009,670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1,098,605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296,000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43,545,423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1,365,642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1,098,605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296,000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43,545,423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1,365,642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386,000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10,789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375,211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10,789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375,211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104,203,282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417,927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52,704,872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51,080,483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417,927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52,704,872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51,080,483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98,691,497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3,944,000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16,139,205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78,608,292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3,944,000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16,139,205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78,608,292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4,125,019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1,298,567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2,821,452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1,298,567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2,821,452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22,143,248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1,178,271,778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736,311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60,524,351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21,406,937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306,445,741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811,301,686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736,311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60,524,351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21,406,937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306,445,741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811,301,686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318,690,191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18,185,579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154,564,904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145,939,708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18,185,579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154,564,904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145,939,708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101－112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220,144,101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29,582,932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116,260,085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74,301,084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29,582,932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116,260,085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74,301,084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870,267,576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54,331,471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314,737,811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501,198,294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54,331,471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314,737,811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501,198,294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367,690,707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17,318,213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254,706,611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95,665,883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17,318,213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254,706,611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95,665,883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24,000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936,000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936,000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6,528,857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43,199,194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640,921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6,528,857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27,931,376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14,626,897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640,921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6,528,857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27,931,376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14,626,897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3,285,000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15,551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3,269,449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15,551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3,269,449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33,104,956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313,426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32,617,144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174,386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313,426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32,617,144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174,386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116,474,417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1,543,280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91,066,537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23,864,600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- 3,458,418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5,001,698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91,066,537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20,406,182</w:t>
            </w:r>
          </w:p>
        </w:tc>
      </w:tr>
      <w:tr w:rsidR="007F5AC2" w:rsidTr="00666C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80"/>
        </w:trPr>
        <w:tc>
          <w:tcPr>
            <w:tcW w:w="823" w:type="dxa"/>
            <w:shd w:val="clear" w:color="auto" w:fill="auto"/>
            <w:vAlign w:val="center"/>
          </w:tcPr>
          <w:p w:rsidR="007F5AC2" w:rsidRDefault="007F5AC2" w:rsidP="00BC037E">
            <w:pPr>
              <w:jc w:val="center"/>
              <w:rPr>
                <w:rFonts w:ascii="新細明體" w:hAnsi="新細明體"/>
                <w:sz w:val="20"/>
              </w:rPr>
            </w:pPr>
            <w:r w:rsidRPr="00E112D3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F5AC2" w:rsidRDefault="007F5AC2" w:rsidP="00BC037E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E112D3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5,163,750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24,197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5,139,553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24,197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/>
                <w:noProof/>
                <w:sz w:val="20"/>
              </w:rPr>
              <w:t>5,139,553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:rsidR="007F5AC2" w:rsidRPr="00DD017F" w:rsidRDefault="007F5AC2" w:rsidP="00BC037E">
            <w:pPr>
              <w:jc w:val="right"/>
              <w:rPr>
                <w:rFonts w:ascii="新細明體" w:hAnsi="新細明體"/>
                <w:sz w:val="20"/>
              </w:rPr>
            </w:pPr>
            <w:r w:rsidRPr="00DD017F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D867AC" w:rsidRDefault="00D867AC" w:rsidP="002C3625">
      <w:pPr>
        <w:ind w:right="414"/>
        <w:jc w:val="center"/>
        <w:rPr>
          <w:rFonts w:eastAsia="標楷體"/>
          <w:sz w:val="22"/>
        </w:rPr>
      </w:pPr>
      <w:bookmarkStart w:id="0" w:name="_GoBack"/>
      <w:bookmarkEnd w:id="0"/>
    </w:p>
    <w:sectPr w:rsidR="00D867AC" w:rsidSect="002C3625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AC2" w:rsidRDefault="007F5AC2">
      <w:r>
        <w:separator/>
      </w:r>
    </w:p>
  </w:endnote>
  <w:endnote w:type="continuationSeparator" w:id="0">
    <w:p w:rsidR="007F5AC2" w:rsidRDefault="007F5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 w:hint="eastAsia"/>
      </w:rPr>
      <w:id w:val="-1973978500"/>
      <w:docPartObj>
        <w:docPartGallery w:val="Page Numbers (Bottom of Page)"/>
        <w:docPartUnique/>
      </w:docPartObj>
    </w:sdtPr>
    <w:sdtEndPr/>
    <w:sdtContent>
      <w:p w:rsidR="00493207" w:rsidRDefault="00493207" w:rsidP="00493207">
        <w:pPr>
          <w:pStyle w:val="a4"/>
          <w:jc w:val="center"/>
          <w:rPr>
            <w:rFonts w:ascii="標楷體" w:eastAsia="標楷體" w:hAnsi="標楷體"/>
            <w:sz w:val="24"/>
          </w:rPr>
        </w:pPr>
        <w:r>
          <w:rPr>
            <w:rFonts w:ascii="標楷體" w:eastAsia="標楷體" w:hAnsi="標楷體" w:hint="eastAsia"/>
          </w:rPr>
          <w:t>第13頁</w:t>
        </w:r>
      </w:p>
    </w:sdtContent>
  </w:sdt>
  <w:p w:rsidR="00493207" w:rsidRDefault="0049320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AC2" w:rsidRDefault="007F5AC2">
      <w:r>
        <w:separator/>
      </w:r>
    </w:p>
  </w:footnote>
  <w:footnote w:type="continuationSeparator" w:id="0">
    <w:p w:rsidR="007F5AC2" w:rsidRDefault="007F5A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2C29C4">
    <w:pPr>
      <w:jc w:val="center"/>
    </w:pPr>
    <w:r w:rsidRPr="002C29C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2C29C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2C29C4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2C29C4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2C29C4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AC" w:rsidRDefault="002C29C4">
    <w:pPr>
      <w:jc w:val="center"/>
      <w:rPr>
        <w:rFonts w:ascii="標楷體" w:eastAsia="標楷體" w:hAnsi="標楷體"/>
        <w:b/>
        <w:sz w:val="32"/>
      </w:rPr>
    </w:pPr>
    <w:r w:rsidRPr="002C29C4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2C29C4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2C29C4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2C29C4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AC2"/>
    <w:rsid w:val="0001712C"/>
    <w:rsid w:val="000A3326"/>
    <w:rsid w:val="001214FD"/>
    <w:rsid w:val="001A4B2C"/>
    <w:rsid w:val="002C29C4"/>
    <w:rsid w:val="002C3625"/>
    <w:rsid w:val="003F092B"/>
    <w:rsid w:val="00493207"/>
    <w:rsid w:val="004E0B7F"/>
    <w:rsid w:val="00666CB3"/>
    <w:rsid w:val="00734FFE"/>
    <w:rsid w:val="00775C5D"/>
    <w:rsid w:val="007F5AC2"/>
    <w:rsid w:val="008B0CCA"/>
    <w:rsid w:val="008E605A"/>
    <w:rsid w:val="009D2E50"/>
    <w:rsid w:val="00AA7593"/>
    <w:rsid w:val="00AB6EA1"/>
    <w:rsid w:val="00B27658"/>
    <w:rsid w:val="00CE74C9"/>
    <w:rsid w:val="00D867AC"/>
    <w:rsid w:val="00DD017F"/>
    <w:rsid w:val="00EC414C"/>
    <w:rsid w:val="00ED19D3"/>
    <w:rsid w:val="00F9448B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chartTrackingRefBased/>
  <w15:docId w15:val="{05E486D3-CE8A-4862-8A82-ABC125D6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semiHidden/>
    <w:rsid w:val="0049320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8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WUkXRAb7SjmL3Y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WUkXRAb7SjmL3Y以前年度歲出決算審定表.dot</Template>
  <TotalTime>9</TotalTime>
  <Pages>1</Pages>
  <Words>744</Words>
  <Characters>1815</Characters>
  <Application>Microsoft Office Word</Application>
  <DocSecurity>0</DocSecurity>
  <Lines>15</Lines>
  <Paragraphs>5</Paragraphs>
  <ScaleCrop>false</ScaleCrop>
  <Company>N.A.O.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張茲寧</dc:creator>
  <cp:keywords/>
  <cp:lastModifiedBy>蔡宗和</cp:lastModifiedBy>
  <cp:revision>7</cp:revision>
  <dcterms:created xsi:type="dcterms:W3CDTF">2025-06-04T09:06:00Z</dcterms:created>
  <dcterms:modified xsi:type="dcterms:W3CDTF">2025-07-11T05:51:00Z</dcterms:modified>
</cp:coreProperties>
</file>