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44"/>
        <w:gridCol w:w="1480"/>
        <w:gridCol w:w="1479"/>
        <w:gridCol w:w="1503"/>
        <w:gridCol w:w="1505"/>
        <w:gridCol w:w="314"/>
        <w:gridCol w:w="1190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:rsidTr="006F56D9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F56D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6F56D9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:rsidTr="00562C70">
        <w:trPr>
          <w:cantSplit/>
          <w:trHeight w:val="397"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480" w:type="dxa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79" w:type="dxa"/>
            <w:vMerge w:val="restart"/>
            <w:vAlign w:val="center"/>
          </w:tcPr>
          <w:p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:rsidTr="00562C70">
        <w:trPr>
          <w:cantSplit/>
          <w:trHeight w:val="39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Merge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562C70">
        <w:trPr>
          <w:cantSplit/>
          <w:trHeight w:val="39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:rsidTr="00562C70">
        <w:trPr>
          <w:cantSplit/>
          <w:trHeight w:val="39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F56D9" w:rsidRPr="0060138E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Pr="0060138E" w:rsidRDefault="006F56D9" w:rsidP="0088660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0138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1,489,785,776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100,821,562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820,843,229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568,120,985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1,965,618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- 1,965,618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102,787,180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820,843,229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566,155,367</w:t>
            </w:r>
          </w:p>
        </w:tc>
      </w:tr>
      <w:tr w:rsidR="006F56D9" w:rsidRPr="0060138E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Pr="0060138E" w:rsidRDefault="006F56D9" w:rsidP="0088660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0138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1,489,785,776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100,821,562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820,843,229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568,120,985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1,965,618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- 1,965,618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102,787,180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820,843,229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/>
                <w:b/>
                <w:noProof/>
                <w:spacing w:val="-6"/>
                <w:sz w:val="20"/>
              </w:rPr>
              <w:t>566,155,367</w:t>
            </w:r>
          </w:p>
          <w:p w:rsidR="006F56D9" w:rsidRPr="0060138E" w:rsidRDefault="006F56D9" w:rsidP="0088660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0138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F56D9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Default="006F56D9" w:rsidP="0088660E">
            <w:pPr>
              <w:jc w:val="center"/>
              <w:rPr>
                <w:rFonts w:ascii="新細明體" w:hAnsi="新細明體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F56D9" w:rsidRDefault="006F56D9" w:rsidP="0088660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2337D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253,649,027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16,069,869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168,435,524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69,143,634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16,069,869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168,435,524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69,143,634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56D9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Default="006F56D9" w:rsidP="0088660E">
            <w:pPr>
              <w:jc w:val="center"/>
              <w:rPr>
                <w:rFonts w:ascii="新細明體" w:hAnsi="新細明體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z w:val="20"/>
              </w:rPr>
              <w:t>99－112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F56D9" w:rsidRDefault="006F56D9" w:rsidP="0088660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2337D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111,761,192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15,712,410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19,088,834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76,959,948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1,258,502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- 1,258,502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16,970,912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19,088,834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75,701,446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56D9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Default="006F56D9" w:rsidP="0088660E">
            <w:pPr>
              <w:jc w:val="center"/>
              <w:rPr>
                <w:rFonts w:ascii="新細明體" w:hAnsi="新細明體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F56D9" w:rsidRDefault="006F56D9" w:rsidP="0088660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2337D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562,162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94,895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346,658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120,609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23,260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- 23,260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118,155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346,658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97,349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56D9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Default="006F56D9" w:rsidP="0088660E">
            <w:pPr>
              <w:jc w:val="center"/>
              <w:rPr>
                <w:rFonts w:ascii="新細明體" w:hAnsi="新細明體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F56D9" w:rsidRDefault="006F56D9" w:rsidP="0088660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2337D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14,800,396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77,156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14,290,005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433,235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77,156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14,290,005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433,235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56D9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Default="006F56D9" w:rsidP="0088660E">
            <w:pPr>
              <w:jc w:val="center"/>
              <w:rPr>
                <w:rFonts w:ascii="新細明體" w:hAnsi="新細明體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F56D9" w:rsidRDefault="006F56D9" w:rsidP="0088660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2337D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1,083,588,934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68,451,738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595,537,563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419,599,633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68,451,738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595,537,563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419,599,633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56D9" w:rsidTr="00562C7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F56D9" w:rsidRDefault="006F56D9" w:rsidP="0088660E">
            <w:pPr>
              <w:jc w:val="center"/>
              <w:rPr>
                <w:rFonts w:ascii="新細明體" w:hAnsi="新細明體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F56D9" w:rsidRDefault="006F56D9" w:rsidP="0088660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2337D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25,424,065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415,494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23,144,645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1,863,926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683,856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- 683,856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1,099,350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23,144,645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/>
                <w:noProof/>
                <w:spacing w:val="-6"/>
                <w:sz w:val="20"/>
              </w:rPr>
              <w:t>1,180,070</w:t>
            </w:r>
          </w:p>
          <w:p w:rsidR="006F56D9" w:rsidRPr="00B205E3" w:rsidRDefault="006F56D9" w:rsidP="0088660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2337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46CDC" w:rsidRDefault="00D46CDC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46CDC" w:rsidSect="004E04F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6D9" w:rsidRDefault="006F56D9">
      <w:r>
        <w:separator/>
      </w:r>
    </w:p>
  </w:endnote>
  <w:endnote w:type="continuationSeparator" w:id="0">
    <w:p w:rsidR="006F56D9" w:rsidRDefault="006F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-1973978500"/>
      <w:docPartObj>
        <w:docPartGallery w:val="Page Numbers (Bottom of Page)"/>
        <w:docPartUnique/>
      </w:docPartObj>
    </w:sdtPr>
    <w:sdtEndPr/>
    <w:sdtContent>
      <w:p w:rsidR="006D3098" w:rsidRDefault="006D3098" w:rsidP="006D3098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</w:t>
        </w:r>
        <w:r>
          <w:rPr>
            <w:rFonts w:ascii="標楷體" w:eastAsia="標楷體" w:hAnsi="標楷體"/>
          </w:rPr>
          <w:t>2</w:t>
        </w:r>
        <w:r>
          <w:rPr>
            <w:rFonts w:ascii="標楷體" w:eastAsia="標楷體" w:hAnsi="標楷體" w:hint="eastAsia"/>
          </w:rPr>
          <w:t>頁</w:t>
        </w:r>
      </w:p>
    </w:sdtContent>
  </w:sdt>
  <w:p w:rsidR="006D3098" w:rsidRDefault="006D309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6D9" w:rsidRDefault="006F56D9">
      <w:r>
        <w:separator/>
      </w:r>
    </w:p>
  </w:footnote>
  <w:footnote w:type="continuationSeparator" w:id="0">
    <w:p w:rsidR="006F56D9" w:rsidRDefault="006F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C91D79">
    <w:pPr>
      <w:jc w:val="center"/>
    </w:pPr>
    <w:r w:rsidRPr="00C91D7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91D7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91D79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91D79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C91D79">
    <w:pPr>
      <w:jc w:val="center"/>
      <w:rPr>
        <w:b/>
        <w:sz w:val="32"/>
      </w:rPr>
    </w:pPr>
    <w:r w:rsidRPr="00C91D79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91D79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C91D79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D9"/>
    <w:rsid w:val="001021E7"/>
    <w:rsid w:val="001512E9"/>
    <w:rsid w:val="001F4CCA"/>
    <w:rsid w:val="004E04FB"/>
    <w:rsid w:val="00562C70"/>
    <w:rsid w:val="005E1975"/>
    <w:rsid w:val="00653A7E"/>
    <w:rsid w:val="006910A1"/>
    <w:rsid w:val="006D3098"/>
    <w:rsid w:val="006F56D9"/>
    <w:rsid w:val="007D75E7"/>
    <w:rsid w:val="0085742D"/>
    <w:rsid w:val="00860F6F"/>
    <w:rsid w:val="009E1C1B"/>
    <w:rsid w:val="00B205E3"/>
    <w:rsid w:val="00B40E8D"/>
    <w:rsid w:val="00BB53F0"/>
    <w:rsid w:val="00C91D79"/>
    <w:rsid w:val="00CB1EE5"/>
    <w:rsid w:val="00D46CDC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962F1B05-4305-4675-85EA-CC2AC493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562C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62C70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semiHidden/>
    <w:rsid w:val="006D309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6RbSO4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R6RbSO4以前年度歲入決算審定表.dot</Template>
  <TotalTime>3</TotalTime>
  <Pages>1</Pages>
  <Words>420</Words>
  <Characters>872</Characters>
  <Application>Microsoft Office Word</Application>
  <DocSecurity>0</DocSecurity>
  <Lines>7</Lines>
  <Paragraphs>2</Paragraphs>
  <ScaleCrop>false</ScaleCrop>
  <Company>N.A.O.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談采庭</dc:creator>
  <cp:keywords/>
  <cp:lastModifiedBy>蔡宗和</cp:lastModifiedBy>
  <cp:revision>6</cp:revision>
  <cp:lastPrinted>2025-06-05T06:02:00Z</cp:lastPrinted>
  <dcterms:created xsi:type="dcterms:W3CDTF">2025-06-05T05:57:00Z</dcterms:created>
  <dcterms:modified xsi:type="dcterms:W3CDTF">2025-07-11T05:50:00Z</dcterms:modified>
</cp:coreProperties>
</file>