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"/>
        <w:gridCol w:w="615"/>
        <w:gridCol w:w="2358"/>
        <w:gridCol w:w="1517"/>
        <w:gridCol w:w="1413"/>
        <w:gridCol w:w="1054"/>
        <w:gridCol w:w="361"/>
        <w:gridCol w:w="1415"/>
        <w:gridCol w:w="1416"/>
        <w:gridCol w:w="1488"/>
        <w:gridCol w:w="1489"/>
        <w:gridCol w:w="1490"/>
        <w:gridCol w:w="1489"/>
        <w:gridCol w:w="697"/>
        <w:gridCol w:w="1684"/>
        <w:gridCol w:w="785"/>
        <w:gridCol w:w="1530"/>
        <w:gridCol w:w="435"/>
        <w:gridCol w:w="156"/>
      </w:tblGrid>
      <w:tr w:rsidR="00E55EEF" w:rsidTr="00DB6704">
        <w:trPr>
          <w:gridBefore w:val="1"/>
          <w:gridAfter w:val="1"/>
          <w:wBefore w:w="41" w:type="dxa"/>
          <w:wAfter w:w="156" w:type="dxa"/>
          <w:cantSplit/>
          <w:trHeight w:val="268"/>
          <w:tblHeader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34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279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:rsidTr="00DB6704">
        <w:trPr>
          <w:gridBefore w:val="1"/>
          <w:gridAfter w:val="1"/>
          <w:wBefore w:w="41" w:type="dxa"/>
          <w:wAfter w:w="156" w:type="dxa"/>
          <w:cantSplit/>
          <w:trHeight w:val="268"/>
          <w:tblHeader/>
        </w:trPr>
        <w:tc>
          <w:tcPr>
            <w:tcW w:w="615" w:type="dxa"/>
            <w:tcBorders>
              <w:top w:val="nil"/>
              <w:left w:val="nil"/>
              <w:right w:val="nil"/>
            </w:tcBorders>
          </w:tcPr>
          <w:p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342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279" w:type="dxa"/>
            <w:gridSpan w:val="12"/>
            <w:vMerge/>
            <w:tcBorders>
              <w:left w:val="nil"/>
              <w:right w:val="nil"/>
            </w:tcBorders>
            <w:vAlign w:val="bottom"/>
          </w:tcPr>
          <w:p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:rsidTr="00DB6704">
        <w:trPr>
          <w:cantSplit/>
          <w:trHeight w:val="512"/>
          <w:tblHeader/>
        </w:trPr>
        <w:tc>
          <w:tcPr>
            <w:tcW w:w="3014" w:type="dxa"/>
            <w:gridSpan w:val="3"/>
            <w:tcBorders>
              <w:left w:val="nil"/>
            </w:tcBorders>
            <w:vAlign w:val="center"/>
          </w:tcPr>
          <w:p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17" w:type="dxa"/>
            <w:vMerge w:val="restart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59" w:type="dxa"/>
            <w:gridSpan w:val="5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653" w:type="dxa"/>
            <w:gridSpan w:val="5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69" w:type="dxa"/>
            <w:gridSpan w:val="2"/>
            <w:vAlign w:val="center"/>
          </w:tcPr>
          <w:p w:rsidR="00D94C8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19333D" w:rsidRDefault="0019333D" w:rsidP="00D94C8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121" w:type="dxa"/>
            <w:gridSpan w:val="3"/>
            <w:tcBorders>
              <w:right w:val="nil"/>
            </w:tcBorders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:rsidTr="00A82E15">
        <w:trPr>
          <w:cantSplit/>
          <w:trHeight w:val="512"/>
          <w:tblHeader/>
        </w:trPr>
        <w:tc>
          <w:tcPr>
            <w:tcW w:w="656" w:type="dxa"/>
            <w:gridSpan w:val="2"/>
            <w:tcBorders>
              <w:left w:val="nil"/>
            </w:tcBorders>
            <w:vAlign w:val="center"/>
          </w:tcPr>
          <w:p w:rsidR="0019333D" w:rsidRDefault="0019333D" w:rsidP="002C7D53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358" w:type="dxa"/>
            <w:vAlign w:val="center"/>
          </w:tcPr>
          <w:p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17" w:type="dxa"/>
            <w:vMerge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3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5" w:type="dxa"/>
            <w:gridSpan w:val="2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5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6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88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89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90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89" w:type="dxa"/>
            <w:vAlign w:val="center"/>
          </w:tcPr>
          <w:p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697" w:type="dxa"/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684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85" w:type="dxa"/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30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591" w:type="dxa"/>
            <w:gridSpan w:val="2"/>
            <w:tcBorders>
              <w:right w:val="nil"/>
            </w:tcBorders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A500EE" w:rsidRPr="00DC64E1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Pr="00DC64E1" w:rsidRDefault="00A500EE" w:rsidP="00A500E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A500EE" w:rsidRPr="00DC64E1" w:rsidRDefault="00A500EE" w:rsidP="00A500E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C64E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28,110,835,000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24,116,266,582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214,359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1,742,743,381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25,859,224,322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24,116,266,582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214,359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1,724,407,381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25,840,888,322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- 2,269,946,678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- 8.07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- 18,336,000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657B15" w:rsidRDefault="00A500EE" w:rsidP="00A500E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57B15">
              <w:rPr>
                <w:rFonts w:ascii="新細明體" w:hAnsi="新細明體"/>
                <w:b/>
                <w:noProof/>
                <w:spacing w:val="-6"/>
                <w:sz w:val="20"/>
              </w:rPr>
              <w:t>- 0.07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216,768,000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200,480,163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862,176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201,342,339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200,480,163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862,176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201,342,339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0.78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- 15,425,661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- 7.12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19,921,108,000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17,332,725,502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1,273,184,744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18,605,910,246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17,332,725,502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1,254,848,744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18,587,574,246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71.93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- 1,333,533,754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- 6.69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- 18,336,000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- 0.10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674,284,000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612,568,210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32,043,266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644,611,476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612,568,210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32,043,266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644,611,476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2.49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- 29,672,524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- 4.40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128,253,000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119,970,454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119,970,454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119,970,454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119,970,454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0.46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- 8,282,546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- 6.46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216,340,000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202,610,381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202,610,381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202,610,381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202,610,381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0.78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- 13,729,619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- 6.35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75,401,000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35,219,808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37,152,532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72,372,340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35,219,808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37,152,532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72,372,340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0.28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- 3,028,660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- 4.02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699,583,000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401,451,223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202,146,514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603,597,737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401,451,223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202,146,514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603,597,737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2.34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- 95,985,263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- 13.72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產業發展處主管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94,658,000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77,159,198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5,059,232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82,218,430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77,159,198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5,059,232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82,218,430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0.32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- 12,439,570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- 13.14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1,822,214,000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1,719,276,347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9,402,050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1,728,678,397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1,719,276,347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9,402,050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1,728,678,397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6.69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- 93,535,603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- 5.13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768,452,000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712,297,658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214,359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31,833,439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744,345,456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712,297,658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214,359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31,833,439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744,345,456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2.88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- 24,106,544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- 3.14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1,034,575,000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880,850,367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54,265,499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935,115,866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880,850,367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54,265,499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935,115,866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3.62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- 99,459,134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- 9.61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1,244,340,000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1,077,206,661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80,998,522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1,158,205,183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1,077,206,661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80,998,522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1,158,205,183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4.48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- 86,134,817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- 6.92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1,199,233,000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744,450,610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15,795,407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760,246,017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744,450,610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15,795,407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760,246,017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2.94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- 438,986,983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- 36.61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500EE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500EE" w:rsidRDefault="00A500EE" w:rsidP="00A500EE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500EE" w:rsidRDefault="00A500EE" w:rsidP="00A500E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15,626,000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- 15,626,000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500EE" w:rsidRPr="00314D54" w:rsidRDefault="00A500EE" w:rsidP="00A500E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3128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AE2EA2" w:rsidRDefault="00DD248F">
      <w:pPr>
        <w:ind w:right="414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註：</w:t>
      </w:r>
      <w:r w:rsidR="005645F4" w:rsidRPr="005645F4">
        <w:rPr>
          <w:rFonts w:ascii="標楷體" w:eastAsia="標楷體" w:hAnsi="標楷體" w:hint="eastAsia"/>
          <w:sz w:val="20"/>
        </w:rPr>
        <w:t>11</w:t>
      </w:r>
      <w:r w:rsidR="002000E3">
        <w:rPr>
          <w:rFonts w:ascii="標楷體" w:eastAsia="標楷體" w:hAnsi="標楷體"/>
          <w:sz w:val="20"/>
        </w:rPr>
        <w:t>3</w:t>
      </w:r>
      <w:r w:rsidR="005645F4" w:rsidRPr="005645F4">
        <w:rPr>
          <w:rFonts w:ascii="標楷體" w:eastAsia="標楷體" w:hAnsi="標楷體" w:hint="eastAsia"/>
          <w:sz w:val="20"/>
        </w:rPr>
        <w:t>年度第二預備金原編列預算數3億2,</w:t>
      </w:r>
      <w:r w:rsidR="004A69C0">
        <w:rPr>
          <w:rFonts w:ascii="標楷體" w:eastAsia="標楷體" w:hAnsi="標楷體"/>
          <w:sz w:val="20"/>
        </w:rPr>
        <w:t>2</w:t>
      </w:r>
      <w:r w:rsidR="005645F4" w:rsidRPr="005645F4">
        <w:rPr>
          <w:rFonts w:ascii="標楷體" w:eastAsia="標楷體" w:hAnsi="標楷體" w:hint="eastAsia"/>
          <w:sz w:val="20"/>
        </w:rPr>
        <w:t>00萬元，經市政府核准動支</w:t>
      </w:r>
      <w:r w:rsidR="004A69C0">
        <w:rPr>
          <w:rFonts w:ascii="標楷體" w:eastAsia="標楷體" w:hAnsi="標楷體"/>
          <w:sz w:val="20"/>
        </w:rPr>
        <w:t>3</w:t>
      </w:r>
      <w:r w:rsidR="005645F4" w:rsidRPr="005645F4">
        <w:rPr>
          <w:rFonts w:ascii="標楷體" w:eastAsia="標楷體" w:hAnsi="標楷體" w:hint="eastAsia"/>
          <w:sz w:val="20"/>
        </w:rPr>
        <w:t>億</w:t>
      </w:r>
      <w:r w:rsidR="004A69C0">
        <w:rPr>
          <w:rFonts w:ascii="標楷體" w:eastAsia="標楷體" w:hAnsi="標楷體" w:hint="eastAsia"/>
          <w:sz w:val="20"/>
        </w:rPr>
        <w:t>6</w:t>
      </w:r>
      <w:r w:rsidR="004A69C0">
        <w:rPr>
          <w:rFonts w:ascii="標楷體" w:eastAsia="標楷體" w:hAnsi="標楷體"/>
          <w:sz w:val="20"/>
        </w:rPr>
        <w:t>37</w:t>
      </w:r>
      <w:r w:rsidR="005645F4" w:rsidRPr="005645F4">
        <w:rPr>
          <w:rFonts w:ascii="標楷體" w:eastAsia="標楷體" w:hAnsi="標楷體" w:hint="eastAsia"/>
          <w:sz w:val="20"/>
        </w:rPr>
        <w:t>萬</w:t>
      </w:r>
      <w:r w:rsidR="004A69C0">
        <w:rPr>
          <w:rFonts w:ascii="標楷體" w:eastAsia="標楷體" w:hAnsi="標楷體" w:hint="eastAsia"/>
          <w:sz w:val="20"/>
        </w:rPr>
        <w:t>餘</w:t>
      </w:r>
      <w:r w:rsidR="005645F4" w:rsidRPr="005645F4">
        <w:rPr>
          <w:rFonts w:ascii="標楷體" w:eastAsia="標楷體" w:hAnsi="標楷體" w:hint="eastAsia"/>
          <w:sz w:val="20"/>
        </w:rPr>
        <w:t>元，賸餘</w:t>
      </w:r>
      <w:r w:rsidR="004A69C0">
        <w:rPr>
          <w:rFonts w:ascii="標楷體" w:eastAsia="標楷體" w:hAnsi="標楷體"/>
          <w:sz w:val="20"/>
        </w:rPr>
        <w:t>1,562</w:t>
      </w:r>
      <w:r w:rsidR="005645F4">
        <w:rPr>
          <w:rFonts w:ascii="標楷體" w:eastAsia="標楷體" w:hAnsi="標楷體" w:hint="eastAsia"/>
          <w:sz w:val="20"/>
        </w:rPr>
        <w:t>萬</w:t>
      </w:r>
      <w:r w:rsidR="00AF3ED9">
        <w:rPr>
          <w:rFonts w:ascii="標楷體" w:eastAsia="標楷體" w:hAnsi="標楷體" w:hint="eastAsia"/>
          <w:sz w:val="20"/>
        </w:rPr>
        <w:t>餘</w:t>
      </w:r>
      <w:r w:rsidR="005645F4">
        <w:rPr>
          <w:rFonts w:ascii="標楷體" w:eastAsia="標楷體" w:hAnsi="標楷體" w:hint="eastAsia"/>
          <w:sz w:val="20"/>
        </w:rPr>
        <w:t>元</w:t>
      </w:r>
      <w:r>
        <w:rPr>
          <w:rFonts w:ascii="標楷體" w:eastAsia="標楷體" w:hAnsi="標楷體" w:hint="eastAsia"/>
          <w:sz w:val="20"/>
        </w:rPr>
        <w:t>。</w:t>
      </w:r>
      <w:bookmarkStart w:id="0" w:name="_GoBack"/>
      <w:bookmarkEnd w:id="0"/>
    </w:p>
    <w:sectPr w:rsidR="00AE2EA2" w:rsidSect="00052391">
      <w:headerReference w:type="default" r:id="rId6"/>
      <w:headerReference w:type="first" r:id="rId7"/>
      <w:footerReference w:type="first" r:id="rId8"/>
      <w:pgSz w:w="23814" w:h="16840" w:orient="landscape" w:code="8"/>
      <w:pgMar w:top="1418" w:right="1200" w:bottom="1418" w:left="1200" w:header="852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48F" w:rsidRDefault="00DD248F">
      <w:r>
        <w:separator/>
      </w:r>
    </w:p>
  </w:endnote>
  <w:endnote w:type="continuationSeparator" w:id="0">
    <w:p w:rsidR="00DD248F" w:rsidRDefault="00DD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-1973978500"/>
      <w:docPartObj>
        <w:docPartGallery w:val="Page Numbers (Bottom of Page)"/>
        <w:docPartUnique/>
      </w:docPartObj>
    </w:sdtPr>
    <w:sdtEndPr/>
    <w:sdtContent>
      <w:p w:rsidR="0025519C" w:rsidRDefault="0025519C" w:rsidP="0025519C">
        <w:pPr>
          <w:pStyle w:val="a4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第1</w:t>
        </w:r>
        <w:r>
          <w:rPr>
            <w:rFonts w:ascii="標楷體" w:eastAsia="標楷體" w:hAnsi="標楷體"/>
          </w:rPr>
          <w:t>1</w:t>
        </w:r>
        <w:r>
          <w:rPr>
            <w:rFonts w:ascii="標楷體" w:eastAsia="標楷體" w:hAnsi="標楷體" w:hint="eastAsia"/>
          </w:rPr>
          <w:t>頁</w:t>
        </w:r>
      </w:p>
    </w:sdtContent>
  </w:sdt>
  <w:p w:rsidR="0025519C" w:rsidRDefault="0025519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48F" w:rsidRDefault="00DD248F">
      <w:r>
        <w:separator/>
      </w:r>
    </w:p>
  </w:footnote>
  <w:footnote w:type="continuationSeparator" w:id="0">
    <w:p w:rsidR="00DD248F" w:rsidRDefault="00DD2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3D" w:rsidRDefault="0019333D">
    <w:pPr>
      <w:pStyle w:val="a3"/>
      <w:jc w:val="center"/>
    </w:pP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8F06D1" w:rsidRPr="008F06D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8F06D1" w:rsidRPr="008F06D1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8F06D1" w:rsidRPr="008F06D1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3D" w:rsidRDefault="002D231E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拾壹、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r w:rsidR="008F06D1" w:rsidRPr="008F06D1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A500EE">
      <w:rPr>
        <w:rFonts w:ascii="標楷體" w:eastAsia="標楷體" w:hAnsi="標楷體"/>
        <w:b/>
        <w:spacing w:val="60"/>
        <w:sz w:val="32"/>
        <w:u w:val="single"/>
      </w:rPr>
      <w:t>3</w:t>
    </w:r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="008F06D1" w:rsidRPr="008F06D1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48F"/>
    <w:rsid w:val="00052391"/>
    <w:rsid w:val="00126D1C"/>
    <w:rsid w:val="0019333D"/>
    <w:rsid w:val="001B52B0"/>
    <w:rsid w:val="001C34CC"/>
    <w:rsid w:val="001F31F4"/>
    <w:rsid w:val="002000E3"/>
    <w:rsid w:val="0025519C"/>
    <w:rsid w:val="002C7D53"/>
    <w:rsid w:val="002D231E"/>
    <w:rsid w:val="00314D54"/>
    <w:rsid w:val="0042792A"/>
    <w:rsid w:val="004A69C0"/>
    <w:rsid w:val="004E391E"/>
    <w:rsid w:val="00542884"/>
    <w:rsid w:val="005645F4"/>
    <w:rsid w:val="00891D50"/>
    <w:rsid w:val="008F06D1"/>
    <w:rsid w:val="00A500EE"/>
    <w:rsid w:val="00A82B7C"/>
    <w:rsid w:val="00A82E15"/>
    <w:rsid w:val="00AE2EA2"/>
    <w:rsid w:val="00AF3ED9"/>
    <w:rsid w:val="00D33987"/>
    <w:rsid w:val="00D94C8D"/>
    <w:rsid w:val="00DA741F"/>
    <w:rsid w:val="00DB6704"/>
    <w:rsid w:val="00DD248F"/>
    <w:rsid w:val="00E0026A"/>
    <w:rsid w:val="00E12C72"/>
    <w:rsid w:val="00E55EEF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2805447A-93C2-47D6-B3B8-F9609322C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25519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3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H6tFf4hsN0yXvE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FH6tFf4hsN0yXvE歲出機關別決算審定表主管別.dot</Template>
  <TotalTime>9</TotalTime>
  <Pages>1</Pages>
  <Words>470</Words>
  <Characters>1710</Characters>
  <Application>Microsoft Office Word</Application>
  <DocSecurity>0</DocSecurity>
  <Lines>14</Lines>
  <Paragraphs>4</Paragraphs>
  <ScaleCrop>false</ScaleCrop>
  <Company>N.A.O.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蔡宗和</cp:lastModifiedBy>
  <cp:revision>14</cp:revision>
  <dcterms:created xsi:type="dcterms:W3CDTF">2024-07-08T07:15:00Z</dcterms:created>
  <dcterms:modified xsi:type="dcterms:W3CDTF">2025-07-11T05:49:00Z</dcterms:modified>
</cp:coreProperties>
</file>