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09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"/>
        <w:gridCol w:w="230"/>
        <w:gridCol w:w="1819"/>
        <w:gridCol w:w="1432"/>
        <w:gridCol w:w="1422"/>
        <w:gridCol w:w="1423"/>
        <w:gridCol w:w="456"/>
        <w:gridCol w:w="967"/>
        <w:gridCol w:w="1424"/>
        <w:gridCol w:w="1394"/>
        <w:gridCol w:w="1394"/>
        <w:gridCol w:w="1395"/>
        <w:gridCol w:w="1510"/>
        <w:gridCol w:w="1510"/>
        <w:gridCol w:w="1510"/>
        <w:gridCol w:w="1532"/>
        <w:gridCol w:w="1560"/>
      </w:tblGrid>
      <w:tr w:rsidR="00975682" w:rsidTr="000465CA">
        <w:trPr>
          <w:cantSplit/>
          <w:trHeight w:val="268"/>
          <w:tblHeader/>
        </w:trPr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8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9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 w:rsidP="00B74BFC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94AF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0465CA">
        <w:trPr>
          <w:cantSplit/>
          <w:trHeight w:val="268"/>
          <w:tblHeader/>
        </w:trPr>
        <w:tc>
          <w:tcPr>
            <w:tcW w:w="114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782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9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0465CA" w:rsidTr="00C3510F">
        <w:trPr>
          <w:cantSplit/>
          <w:trHeight w:val="252"/>
          <w:tblHeader/>
        </w:trPr>
        <w:tc>
          <w:tcPr>
            <w:tcW w:w="2163" w:type="dxa"/>
            <w:gridSpan w:val="3"/>
            <w:tcBorders>
              <w:left w:val="nil"/>
            </w:tcBorders>
            <w:vAlign w:val="center"/>
          </w:tcPr>
          <w:p w:rsidR="000465CA" w:rsidRDefault="000465CA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32" w:type="dxa"/>
            <w:vMerge w:val="restart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92" w:type="dxa"/>
            <w:gridSpan w:val="5"/>
            <w:vAlign w:val="center"/>
          </w:tcPr>
          <w:p w:rsidR="000465CA" w:rsidRDefault="000465CA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183" w:type="dxa"/>
            <w:gridSpan w:val="3"/>
            <w:vAlign w:val="center"/>
          </w:tcPr>
          <w:p w:rsidR="000465CA" w:rsidRDefault="000465CA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62" w:type="dxa"/>
            <w:gridSpan w:val="4"/>
            <w:vAlign w:val="center"/>
          </w:tcPr>
          <w:p w:rsidR="000465CA" w:rsidRDefault="000465CA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60" w:type="dxa"/>
            <w:vMerge w:val="restart"/>
            <w:tcBorders>
              <w:right w:val="nil"/>
            </w:tcBorders>
            <w:vAlign w:val="center"/>
          </w:tcPr>
          <w:p w:rsidR="000465CA" w:rsidRDefault="000465CA" w:rsidP="000465CA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0465CA" w:rsidRDefault="000465CA" w:rsidP="000465CA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0465CA" w:rsidTr="00C3510F">
        <w:trPr>
          <w:cantSplit/>
          <w:trHeight w:val="20"/>
          <w:tblHeader/>
        </w:trPr>
        <w:tc>
          <w:tcPr>
            <w:tcW w:w="344" w:type="dxa"/>
            <w:gridSpan w:val="2"/>
            <w:tcBorders>
              <w:left w:val="nil"/>
            </w:tcBorders>
            <w:vAlign w:val="center"/>
          </w:tcPr>
          <w:p w:rsidR="000465CA" w:rsidRDefault="000465CA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819" w:type="dxa"/>
            <w:vAlign w:val="center"/>
          </w:tcPr>
          <w:p w:rsidR="000465CA" w:rsidRDefault="000465CA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32" w:type="dxa"/>
            <w:vMerge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22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23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3" w:type="dxa"/>
            <w:gridSpan w:val="2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24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94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94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95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0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10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10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2" w:type="dxa"/>
            <w:vAlign w:val="center"/>
          </w:tcPr>
          <w:p w:rsidR="000465CA" w:rsidRDefault="000465CA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60" w:type="dxa"/>
            <w:vMerge/>
            <w:tcBorders>
              <w:right w:val="nil"/>
            </w:tcBorders>
            <w:vAlign w:val="center"/>
          </w:tcPr>
          <w:p w:rsidR="000465CA" w:rsidRDefault="000465CA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E97C2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01ED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4,710,126,538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3,005,514,371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214,359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1,244,067,454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4,249,796,184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3,005,514,371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214,359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1,244,067,454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4,249,796,184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- 460,330,354</w:t>
            </w:r>
          </w:p>
        </w:tc>
      </w:tr>
      <w:tr w:rsidR="00E97C2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01ED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712,334,101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573,494,448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214,359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129,496,354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703,205,161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573,494,448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214,359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129,496,354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703,205,161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- 9,128,940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94,198,806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37,940,101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55,101,288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93,041,389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37,940,101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55,101,288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93,041,389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- 1,157,417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4,222,000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2,725,816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2,725,816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2,725,816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2,725,816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- 1,496,184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340,712,295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272,264,039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214,359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62,462,560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334,940,958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272,264,039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214,359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62,462,560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334,940,958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- 5,771,337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253,296,000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243,479,138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9,402,050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252,881,188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243,479,138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9,402,050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252,881,188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- 414,812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19,905,000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17,085,354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2,530,456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19,615,810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17,085,354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2,530,456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19,615,810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- 289,190</w:t>
            </w:r>
          </w:p>
        </w:tc>
      </w:tr>
      <w:tr w:rsidR="00E97C2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01ED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2,000,096,000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1,692,784,285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232,108,097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1,924,892,382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1,692,784,285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232,108,097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1,924,892,382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- 75,203,618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1,613,264,000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1,613,105,483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1,613,105,483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1,613,105,483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1,613,105,483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- 158,517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386,832,000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79,678,802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232,108,097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311,786,899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79,678,802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232,108,097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311,786,899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- 75,045,101</w:t>
            </w:r>
          </w:p>
        </w:tc>
      </w:tr>
      <w:tr w:rsidR="00E97C2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01ED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1,199,588,459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389,975,687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715,408,966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1,105,384,653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389,975,687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715,408,966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1,105,384,653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- 94,203,806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168,229,997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38,029,264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125,634,169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163,663,433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38,029,264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125,634,169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163,663,433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- 4,566,564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218,628,000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63,601,195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116,577,696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180,178,891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63,601,195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116,577,696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180,178,891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- 38,449,109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519,003,676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223,308,947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256,516,877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479,825,824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223,308,947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256,516,877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479,825,824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- 39,177,852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293,726,786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65,036,281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216,680,224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281,716,505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65,036,281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216,680,224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281,716,505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- 12,010,281</w:t>
            </w:r>
          </w:p>
        </w:tc>
      </w:tr>
      <w:tr w:rsidR="00E97C2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01ED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88,490,410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34,837,346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46,834,404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81,671,750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34,837,346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46,834,404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81,671,750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- 6,818,660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48,256,000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20,258,405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24,038,252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44,296,657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20,258,405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24,038,252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44,296,657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- 3,959,343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21,865,130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688,282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21,014,152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21,702,434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688,282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21,014,152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21,702,434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- 162,696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A2EC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18,369,280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13,890,659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1,782,000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15,672,659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13,890,659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1,782,000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15,672,659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- 2,696,621</w:t>
            </w:r>
          </w:p>
        </w:tc>
      </w:tr>
      <w:tr w:rsidR="00E97C2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Pr="006F2DEA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97C2C" w:rsidRPr="00982034" w:rsidRDefault="00982034" w:rsidP="00982034">
            <w:pPr>
              <w:snapToGrid w:val="0"/>
              <w:spacing w:line="660" w:lineRule="exact"/>
              <w:ind w:right="32"/>
              <w:jc w:val="distribute"/>
              <w:rPr>
                <w:rFonts w:ascii="標楷體" w:eastAsia="標楷體" w:hAnsi="標楷體"/>
                <w:b/>
                <w:noProof/>
                <w:spacing w:val="-14"/>
                <w:w w:val="76"/>
                <w:kern w:val="0"/>
                <w:sz w:val="20"/>
              </w:rPr>
            </w:pPr>
            <w:r w:rsidRPr="00982034">
              <w:rPr>
                <w:rFonts w:ascii="標楷體" w:eastAsia="標楷體" w:hAnsi="標楷體" w:hint="eastAsia"/>
                <w:b/>
                <w:noProof/>
                <w:spacing w:val="-14"/>
                <w:w w:val="76"/>
                <w:kern w:val="0"/>
                <w:sz w:val="20"/>
              </w:rPr>
              <w:t>社區發展及環境保護支出</w:t>
            </w:r>
            <w:bookmarkStart w:id="0" w:name="_GoBack"/>
            <w:bookmarkEnd w:id="0"/>
          </w:p>
        </w:tc>
        <w:tc>
          <w:tcPr>
            <w:tcW w:w="14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438,164,000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303,655,918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119,642,388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423,298,306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303,655,918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119,642,388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423,298,306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- 14,865,694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436,564,000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303,110,195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119,642,388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422,752,583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303,110,195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119,642,388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422,752,583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- 13,811,417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1,600,000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545,723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545,723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545,723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545,723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- 1,054,277</w:t>
            </w:r>
          </w:p>
        </w:tc>
      </w:tr>
      <w:tr w:rsidR="00E97C2C" w:rsidRPr="006F2DEA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Pr="006F2DEA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97C2C" w:rsidRPr="006F2DEA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F2DE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271,453,568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10,766,687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577,245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11,343,932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10,766,687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577,245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11,343,932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Pr="00C01ED2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01ED2">
              <w:rPr>
                <w:rFonts w:ascii="新細明體" w:hAnsi="新細明體"/>
                <w:b/>
                <w:noProof/>
                <w:spacing w:val="-10"/>
                <w:sz w:val="20"/>
              </w:rPr>
              <w:t>- 260,109,636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255,827,568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10,766,687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577,245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11,343,932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10,766,687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577,245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11,343,932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- 244,483,636</w:t>
            </w:r>
          </w:p>
        </w:tc>
      </w:tr>
      <w:tr w:rsidR="00E97C2C" w:rsidTr="000465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2"/>
        </w:trPr>
        <w:tc>
          <w:tcPr>
            <w:tcW w:w="344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707B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707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15,626,000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7C2C" w:rsidRDefault="00E97C2C" w:rsidP="00E97C2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A2ECC">
              <w:rPr>
                <w:rFonts w:ascii="新細明體" w:hAnsi="新細明體"/>
                <w:noProof/>
                <w:spacing w:val="-10"/>
                <w:sz w:val="20"/>
              </w:rPr>
              <w:t>- 15,626,000</w:t>
            </w:r>
          </w:p>
        </w:tc>
      </w:tr>
    </w:tbl>
    <w:p w:rsidR="00975682" w:rsidRDefault="00DF1368">
      <w:pPr>
        <w:pStyle w:val="a3"/>
        <w:tabs>
          <w:tab w:val="clear" w:pos="4153"/>
          <w:tab w:val="clear" w:pos="8306"/>
        </w:tabs>
        <w:snapToGrid/>
        <w:rPr>
          <w:rFonts w:ascii="標楷體" w:hAnsi="標楷體"/>
        </w:rPr>
      </w:pPr>
      <w:r w:rsidRPr="00AE0C9E">
        <w:rPr>
          <w:rFonts w:ascii="標楷體" w:eastAsia="標楷體" w:hAnsi="標楷體"/>
        </w:rPr>
        <w:t>註：</w:t>
      </w:r>
      <w:r w:rsidRPr="00AE0C9E">
        <w:rPr>
          <w:rFonts w:ascii="標楷體" w:eastAsia="標楷體" w:hAnsi="標楷體" w:hint="eastAsia"/>
        </w:rPr>
        <w:t>11</w:t>
      </w:r>
      <w:r w:rsidR="00EF1754">
        <w:rPr>
          <w:rFonts w:ascii="標楷體" w:eastAsia="標楷體" w:hAnsi="標楷體"/>
        </w:rPr>
        <w:t>3</w:t>
      </w:r>
      <w:r w:rsidRPr="00AE0C9E">
        <w:rPr>
          <w:rFonts w:ascii="標楷體" w:eastAsia="標楷體" w:hAnsi="標楷體"/>
        </w:rPr>
        <w:t>年</w:t>
      </w:r>
      <w:r>
        <w:rPr>
          <w:rFonts w:ascii="標楷體" w:eastAsia="標楷體" w:hAnsi="標楷體"/>
        </w:rPr>
        <w:t>度第二預備金</w:t>
      </w:r>
      <w:r>
        <w:rPr>
          <w:rFonts w:ascii="標楷體" w:eastAsia="標楷體" w:hAnsi="標楷體" w:hint="eastAsia"/>
        </w:rPr>
        <w:t>資本門部分</w:t>
      </w:r>
      <w:r>
        <w:rPr>
          <w:rFonts w:ascii="標楷體" w:eastAsia="標楷體" w:hAnsi="標楷體"/>
        </w:rPr>
        <w:t>原編列預算數</w:t>
      </w:r>
      <w:r>
        <w:rPr>
          <w:rFonts w:ascii="標楷體" w:eastAsia="標楷體" w:hAnsi="標楷體" w:hint="eastAsia"/>
        </w:rPr>
        <w:t>1億6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000萬元</w:t>
      </w:r>
      <w:r>
        <w:rPr>
          <w:rFonts w:ascii="標楷體" w:eastAsia="標楷體" w:hAnsi="標楷體"/>
        </w:rPr>
        <w:t>，經市政府核准動支</w:t>
      </w:r>
      <w:r>
        <w:rPr>
          <w:rFonts w:ascii="標楷體" w:eastAsia="標楷體" w:hAnsi="標楷體" w:hint="eastAsia"/>
        </w:rPr>
        <w:t>1億4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4</w:t>
      </w:r>
      <w:r w:rsidR="001066A8"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萬餘元</w:t>
      </w:r>
      <w:r>
        <w:rPr>
          <w:rFonts w:ascii="標楷體" w:eastAsia="標楷體" w:hAnsi="標楷體"/>
        </w:rPr>
        <w:t>，賸餘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5</w:t>
      </w:r>
      <w:r w:rsidR="001066A8">
        <w:rPr>
          <w:rFonts w:ascii="標楷體" w:eastAsia="標楷體" w:hAnsi="標楷體"/>
        </w:rPr>
        <w:t>62</w:t>
      </w:r>
      <w:r>
        <w:rPr>
          <w:rFonts w:ascii="標楷體" w:eastAsia="標楷體" w:hAnsi="標楷體"/>
        </w:rPr>
        <w:t>萬</w:t>
      </w:r>
      <w:r>
        <w:rPr>
          <w:rFonts w:ascii="標楷體" w:eastAsia="標楷體" w:hAnsi="標楷體" w:hint="eastAsia"/>
        </w:rPr>
        <w:t>餘</w:t>
      </w:r>
      <w:r>
        <w:rPr>
          <w:rFonts w:ascii="標楷體" w:eastAsia="標楷體" w:hAnsi="標楷體"/>
        </w:rPr>
        <w:t>元。</w:t>
      </w:r>
    </w:p>
    <w:sectPr w:rsidR="00975682" w:rsidSect="00346DF5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1200" w:bottom="1418" w:left="1200" w:header="852" w:footer="567" w:gutter="283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10F" w:rsidRDefault="00C3510F">
      <w:r>
        <w:separator/>
      </w:r>
    </w:p>
  </w:endnote>
  <w:endnote w:type="continuationSeparator" w:id="0">
    <w:p w:rsidR="00C3510F" w:rsidRDefault="00C3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882600345"/>
      <w:docPartObj>
        <w:docPartGallery w:val="Page Numbers (Bottom of Page)"/>
        <w:docPartUnique/>
      </w:docPartObj>
    </w:sdtPr>
    <w:sdtEndPr/>
    <w:sdtContent>
      <w:p w:rsidR="0018089D" w:rsidRDefault="0018089D" w:rsidP="0018089D">
        <w:pPr>
          <w:pStyle w:val="a4"/>
          <w:jc w:val="center"/>
          <w:rPr>
            <w:rFonts w:ascii="標楷體" w:eastAsia="標楷體" w:hAnsi="標楷體"/>
            <w:sz w:val="24"/>
          </w:rPr>
        </w:pPr>
        <w:r w:rsidRPr="0018089D">
          <w:rPr>
            <w:rFonts w:ascii="標楷體" w:eastAsia="標楷體" w:hAnsi="標楷體" w:hint="eastAsia"/>
          </w:rPr>
          <w:t>第1</w:t>
        </w:r>
        <w:r w:rsidRPr="0018089D">
          <w:rPr>
            <w:rFonts w:ascii="標楷體" w:eastAsia="標楷體" w:hAnsi="標楷體"/>
          </w:rPr>
          <w:t>0-3-</w:t>
        </w:r>
        <w:r w:rsidRPr="0018089D">
          <w:rPr>
            <w:rFonts w:ascii="標楷體" w:eastAsia="標楷體" w:hAnsi="標楷體"/>
          </w:rPr>
          <w:fldChar w:fldCharType="begin"/>
        </w:r>
        <w:r w:rsidRPr="0018089D">
          <w:rPr>
            <w:rFonts w:ascii="標楷體" w:eastAsia="標楷體" w:hAnsi="標楷體"/>
          </w:rPr>
          <w:instrText>PAGE   \* MERGEFORMAT</w:instrText>
        </w:r>
        <w:r w:rsidRPr="0018089D">
          <w:rPr>
            <w:rFonts w:ascii="標楷體" w:eastAsia="標楷體" w:hAnsi="標楷體"/>
          </w:rPr>
          <w:fldChar w:fldCharType="separate"/>
        </w:r>
        <w:r w:rsidR="00982034" w:rsidRPr="00982034">
          <w:rPr>
            <w:rFonts w:ascii="標楷體" w:eastAsia="標楷體" w:hAnsi="標楷體"/>
            <w:noProof/>
            <w:lang w:val="zh-TW"/>
          </w:rPr>
          <w:t>2</w:t>
        </w:r>
        <w:r w:rsidRPr="0018089D">
          <w:rPr>
            <w:rFonts w:ascii="標楷體" w:eastAsia="標楷體" w:hAnsi="標楷體"/>
          </w:rPr>
          <w:fldChar w:fldCharType="end"/>
        </w:r>
        <w:r w:rsidRPr="0018089D">
          <w:rPr>
            <w:rFonts w:ascii="標楷體" w:eastAsia="標楷體" w:hAnsi="標楷體" w:hint="eastAsia"/>
          </w:rPr>
          <w:t>頁</w:t>
        </w:r>
      </w:p>
    </w:sdtContent>
  </w:sdt>
  <w:p w:rsidR="0018089D" w:rsidRDefault="0018089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1973978500"/>
      <w:docPartObj>
        <w:docPartGallery w:val="Page Numbers (Bottom of Page)"/>
        <w:docPartUnique/>
      </w:docPartObj>
    </w:sdtPr>
    <w:sdtEndPr/>
    <w:sdtContent>
      <w:p w:rsidR="0018089D" w:rsidRPr="0018089D" w:rsidRDefault="0018089D">
        <w:pPr>
          <w:pStyle w:val="a4"/>
          <w:jc w:val="center"/>
          <w:rPr>
            <w:rFonts w:ascii="標楷體" w:eastAsia="標楷體" w:hAnsi="標楷體"/>
          </w:rPr>
        </w:pPr>
        <w:r w:rsidRPr="0018089D">
          <w:rPr>
            <w:rFonts w:ascii="標楷體" w:eastAsia="標楷體" w:hAnsi="標楷體" w:hint="eastAsia"/>
          </w:rPr>
          <w:t>第1</w:t>
        </w:r>
        <w:r w:rsidRPr="0018089D">
          <w:rPr>
            <w:rFonts w:ascii="標楷體" w:eastAsia="標楷體" w:hAnsi="標楷體"/>
          </w:rPr>
          <w:t>0-3-</w:t>
        </w:r>
        <w:r w:rsidRPr="0018089D">
          <w:rPr>
            <w:rFonts w:ascii="標楷體" w:eastAsia="標楷體" w:hAnsi="標楷體"/>
          </w:rPr>
          <w:fldChar w:fldCharType="begin"/>
        </w:r>
        <w:r w:rsidRPr="0018089D">
          <w:rPr>
            <w:rFonts w:ascii="標楷體" w:eastAsia="標楷體" w:hAnsi="標楷體"/>
          </w:rPr>
          <w:instrText>PAGE   \* MERGEFORMAT</w:instrText>
        </w:r>
        <w:r w:rsidRPr="0018089D">
          <w:rPr>
            <w:rFonts w:ascii="標楷體" w:eastAsia="標楷體" w:hAnsi="標楷體"/>
          </w:rPr>
          <w:fldChar w:fldCharType="separate"/>
        </w:r>
        <w:r w:rsidR="00982034" w:rsidRPr="00982034">
          <w:rPr>
            <w:rFonts w:ascii="標楷體" w:eastAsia="標楷體" w:hAnsi="標楷體"/>
            <w:noProof/>
            <w:lang w:val="zh-TW"/>
          </w:rPr>
          <w:t>1</w:t>
        </w:r>
        <w:r w:rsidRPr="0018089D">
          <w:rPr>
            <w:rFonts w:ascii="標楷體" w:eastAsia="標楷體" w:hAnsi="標楷體"/>
          </w:rPr>
          <w:fldChar w:fldCharType="end"/>
        </w:r>
        <w:r w:rsidRPr="0018089D">
          <w:rPr>
            <w:rFonts w:ascii="標楷體" w:eastAsia="標楷體" w:hAnsi="標楷體" w:hint="eastAsia"/>
          </w:rPr>
          <w:t>頁</w:t>
        </w:r>
      </w:p>
    </w:sdtContent>
  </w:sdt>
  <w:p w:rsidR="0018089D" w:rsidRDefault="0018089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10F" w:rsidRDefault="00C3510F">
      <w:r>
        <w:separator/>
      </w:r>
    </w:p>
  </w:footnote>
  <w:footnote w:type="continuationSeparator" w:id="0">
    <w:p w:rsidR="00C3510F" w:rsidRDefault="00C35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10F" w:rsidRDefault="00C3510F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三、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7D3F1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 w:rsidR="0037551B">
      <w:rPr>
        <w:rFonts w:ascii="標楷體" w:eastAsia="標楷體" w:hAnsi="標楷體"/>
        <w:b/>
        <w:spacing w:val="60"/>
        <w:sz w:val="32"/>
        <w:szCs w:val="32"/>
        <w:u w:val="single"/>
      </w:rPr>
      <w:t>3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D3F16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7D3F16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7D3F16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10F" w:rsidRDefault="00C3510F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三、</w:t>
    </w: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7D3F16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37551B">
      <w:rPr>
        <w:rFonts w:ascii="標楷體" w:eastAsia="標楷體" w:hAnsi="標楷體"/>
        <w:b/>
        <w:spacing w:val="60"/>
        <w:sz w:val="32"/>
        <w:u w:val="single"/>
      </w:rPr>
      <w:t>3</w:t>
    </w:r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7D3F16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7D3F16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AFC"/>
    <w:rsid w:val="000465CA"/>
    <w:rsid w:val="000A00E1"/>
    <w:rsid w:val="001066A8"/>
    <w:rsid w:val="0018089D"/>
    <w:rsid w:val="00184040"/>
    <w:rsid w:val="00187730"/>
    <w:rsid w:val="002A3981"/>
    <w:rsid w:val="00346DF5"/>
    <w:rsid w:val="0037551B"/>
    <w:rsid w:val="003B5A61"/>
    <w:rsid w:val="00492368"/>
    <w:rsid w:val="004B41BD"/>
    <w:rsid w:val="004D2EDC"/>
    <w:rsid w:val="006A11BB"/>
    <w:rsid w:val="00725752"/>
    <w:rsid w:val="007D3F16"/>
    <w:rsid w:val="00975682"/>
    <w:rsid w:val="00982034"/>
    <w:rsid w:val="009A6097"/>
    <w:rsid w:val="009C1ADC"/>
    <w:rsid w:val="00B26D79"/>
    <w:rsid w:val="00B74BFC"/>
    <w:rsid w:val="00B83473"/>
    <w:rsid w:val="00C3510F"/>
    <w:rsid w:val="00D94AFC"/>
    <w:rsid w:val="00DF1368"/>
    <w:rsid w:val="00E05496"/>
    <w:rsid w:val="00E97C2C"/>
    <w:rsid w:val="00E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4F5DCE2"/>
  <w15:chartTrackingRefBased/>
  <w15:docId w15:val="{CA0FB898-01A7-455C-AF66-43F89AE8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1840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184040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18089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6SP0B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76SP0B歲出政事別總表.dot</Template>
  <TotalTime>19</TotalTime>
  <Pages>2</Pages>
  <Words>432</Words>
  <Characters>2469</Characters>
  <Application>Microsoft Office Word</Application>
  <DocSecurity>0</DocSecurity>
  <Lines>20</Lines>
  <Paragraphs>5</Paragraphs>
  <ScaleCrop>false</ScaleCrop>
  <Company>N.A.O.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蔡宗和</cp:lastModifiedBy>
  <cp:revision>17</cp:revision>
  <cp:lastPrinted>2024-06-06T03:18:00Z</cp:lastPrinted>
  <dcterms:created xsi:type="dcterms:W3CDTF">2024-07-08T07:11:00Z</dcterms:created>
  <dcterms:modified xsi:type="dcterms:W3CDTF">2025-07-09T09:21:00Z</dcterms:modified>
</cp:coreProperties>
</file>