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"/>
        <w:gridCol w:w="236"/>
        <w:gridCol w:w="1743"/>
        <w:gridCol w:w="1589"/>
        <w:gridCol w:w="1439"/>
        <w:gridCol w:w="1439"/>
        <w:gridCol w:w="454"/>
        <w:gridCol w:w="985"/>
        <w:gridCol w:w="1443"/>
        <w:gridCol w:w="1409"/>
        <w:gridCol w:w="1409"/>
        <w:gridCol w:w="1413"/>
        <w:gridCol w:w="1529"/>
        <w:gridCol w:w="1529"/>
        <w:gridCol w:w="1529"/>
        <w:gridCol w:w="1529"/>
        <w:gridCol w:w="1627"/>
      </w:tblGrid>
      <w:tr w:rsidR="00975682" w:rsidTr="0042492B">
        <w:trPr>
          <w:cantSplit/>
          <w:trHeight w:val="270"/>
          <w:tblHeader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11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363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 w:rsidP="00C06B43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C32E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Tr="0042492B">
        <w:trPr>
          <w:cantSplit/>
          <w:trHeight w:val="270"/>
          <w:tblHeader/>
        </w:trPr>
        <w:tc>
          <w:tcPr>
            <w:tcW w:w="26" w:type="pct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11" w:type="pct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363" w:type="pct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Tr="0042492B">
        <w:trPr>
          <w:cantSplit/>
          <w:tblHeader/>
        </w:trPr>
        <w:tc>
          <w:tcPr>
            <w:tcW w:w="488" w:type="pct"/>
            <w:gridSpan w:val="3"/>
            <w:tcBorders>
              <w:left w:val="nil"/>
            </w:tcBorders>
            <w:vAlign w:val="center"/>
          </w:tcPr>
          <w:p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71" w:type="pct"/>
            <w:vMerge w:val="restar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345" w:type="pct"/>
            <w:gridSpan w:val="5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88" w:type="pct"/>
            <w:gridSpan w:val="3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428" w:type="pct"/>
            <w:gridSpan w:val="4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80" w:type="pct"/>
            <w:vMerge w:val="restart"/>
            <w:tcBorders>
              <w:right w:val="nil"/>
            </w:tcBorders>
            <w:vAlign w:val="center"/>
          </w:tcPr>
          <w:p w:rsidR="008F0565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975682" w:rsidRDefault="00975682" w:rsidP="008F0565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975682" w:rsidTr="0042492B">
        <w:trPr>
          <w:cantSplit/>
          <w:tblHeader/>
        </w:trPr>
        <w:tc>
          <w:tcPr>
            <w:tcW w:w="81" w:type="pct"/>
            <w:gridSpan w:val="2"/>
            <w:tcBorders>
              <w:left w:val="nil"/>
            </w:tcBorders>
            <w:vAlign w:val="center"/>
          </w:tcPr>
          <w:p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07" w:type="pct"/>
            <w:vAlign w:val="center"/>
          </w:tcPr>
          <w:p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71" w:type="pct"/>
            <w:vMerge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6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6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6" w:type="pct"/>
            <w:gridSpan w:val="2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29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9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0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5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5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5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57" w:type="pc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80" w:type="pct"/>
            <w:vMerge/>
            <w:tcBorders>
              <w:right w:val="nil"/>
            </w:tcBorders>
            <w:vAlign w:val="center"/>
          </w:tcPr>
          <w:p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58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23,400,708,462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21,110,752,211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498,675,927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21,609,428,138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- 18,336,000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21,110,752,211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480,339,927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21,591,092,138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- 1,809,616,324</w:t>
            </w:r>
          </w:p>
        </w:tc>
        <w:bookmarkStart w:id="0" w:name="_GoBack"/>
        <w:bookmarkEnd w:id="0"/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58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3,805,435,899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3,540,880,624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11,986,049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3,552,866,673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3,540,880,624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11,986,049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3,552,866,673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- 252,569,226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371,946,194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335,889,284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6,448,162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342,337,446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335,889,284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6,448,162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342,337,446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- 29,608,748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212,546,000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197,754,347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862,176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198,616,523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197,754,347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862,176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198,616,523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- 13,929,477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1,380,939,705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1,279,601,423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4,299,000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1,283,900,423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1,279,601,423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4,299,000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1,283,900,423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- 97,039,282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1,568,918,000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1,475,797,209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1,475,797,209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1,475,797,209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1,475,797,209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- 93,120,791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271,086,000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251,838,361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376,711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252,215,072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251,838,361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376,711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252,215,072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- 18,870,928</w:t>
            </w:r>
          </w:p>
        </w:tc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58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9,066,749,000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8,381,136,315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16,950,181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8,398,086,496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8,381,136,315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16,950,181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8,398,086,496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- 668,662,504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8,555,995,000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7,936,476,981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7,936,476,981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7,936,476,981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7,936,476,981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- 619,518,019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510,754,000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444,659,334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16,950,181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461,609,515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444,659,334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16,950,181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461,609,515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- 49,144,485</w:t>
            </w:r>
          </w:p>
        </w:tc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58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1,373,416,541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912,700,200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353,677,107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1,266,377,307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- 18,336,000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912,700,200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335,341,107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1,248,041,307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- 125,375,234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183,667,003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147,590,701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13,974,806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161,565,507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147,590,701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13,974,806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161,565,507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- 22,101,496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248,504,000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83,432,348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144,331,252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227,763,600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- 18,336,000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83,432,348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125,995,252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209,427,600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- 39,076,400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443,909,324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325,013,196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81,844,139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406,857,335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325,013,196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81,844,139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406,857,335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- 37,051,989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497,336,214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356,663,955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113,526,910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470,190,865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356,663,955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113,526,910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470,190,865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- 27,145,349</w:t>
            </w:r>
          </w:p>
        </w:tc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58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4,979,666,590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4,518,632,234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53,315,149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4,571,947,383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4,518,632,234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53,315,149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4,571,947,383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- 407,719,207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84,758,000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82,091,413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82,091,413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82,091,413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82,091,413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- 2,666,587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186,982,000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162,323,182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720,000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163,043,182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162,323,182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720,000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163,043,182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- 23,938,818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3,555,259,000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3,291,631,978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111,650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3,291,743,628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3,291,631,978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111,650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3,291,743,628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- 263,515,372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136,461,870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115,625,953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115,625,953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115,625,953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115,625,953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- 20,835,917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1,016,205,720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866,959,708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52,483,499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919,443,207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866,959,708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52,483,499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919,443,207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- 96,762,513</w:t>
            </w:r>
          </w:p>
        </w:tc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DE69E5" w:rsidRDefault="00CC2C79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w w:val="76"/>
                <w:sz w:val="20"/>
              </w:rPr>
            </w:pPr>
            <w:r w:rsidRPr="005E5B77">
              <w:rPr>
                <w:rFonts w:ascii="標楷體" w:eastAsia="標楷體" w:hAnsi="標楷體" w:hint="eastAsia"/>
                <w:b/>
                <w:noProof/>
                <w:spacing w:val="1"/>
                <w:w w:val="76"/>
                <w:kern w:val="0"/>
                <w:sz w:val="20"/>
                <w:fitText w:val="1674" w:id="-970688768"/>
              </w:rPr>
              <w:t>社區發展及環境保護支</w:t>
            </w:r>
            <w:r w:rsidRPr="005E5B77">
              <w:rPr>
                <w:rFonts w:ascii="標楷體" w:eastAsia="標楷體" w:hAnsi="標楷體" w:hint="eastAsia"/>
                <w:b/>
                <w:noProof/>
                <w:spacing w:val="-3"/>
                <w:w w:val="76"/>
                <w:kern w:val="0"/>
                <w:sz w:val="20"/>
                <w:fitText w:val="1674" w:id="-970688768"/>
              </w:rPr>
              <w:t>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1,339,107,000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1,190,429,380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47,529,279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1,237,958,659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1,190,429,380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47,529,279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1,237,958,659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- 101,148,341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1,260,234,000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1,122,370,619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47,529,279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1,169,899,898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1,122,370,619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47,529,279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1,169,899,898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- 90,334,102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78,873,000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68,058,761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68,058,761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68,058,761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68,058,761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- 10,814,239</w:t>
            </w:r>
          </w:p>
        </w:tc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58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2,464,318,000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2,299,960,691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2,299,960,691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2,299,960,691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2,299,960,691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- 164,357,309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2,464,318,000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2,299,960,691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2,299,960,691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2,299,960,691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2,299,960,691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- 164,357,309</w:t>
            </w:r>
          </w:p>
        </w:tc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58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185,500,000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128,677,920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128,677,920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128,677,920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128,677,920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- 56,822,080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185,500,000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128,677,920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128,677,920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128,677,920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128,677,920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- 56,822,080</w:t>
            </w:r>
          </w:p>
        </w:tc>
      </w:tr>
      <w:tr w:rsidR="0042492B" w:rsidRPr="00B24373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58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186,515,432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138,334,847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15,218,162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153,553,009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138,334,847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15,218,162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153,553,009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Pr="009D584C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584C">
              <w:rPr>
                <w:rFonts w:ascii="新細明體" w:hAnsi="新細明體"/>
                <w:b/>
                <w:noProof/>
                <w:spacing w:val="-10"/>
                <w:sz w:val="20"/>
              </w:rPr>
              <w:t>- 32,962,423</w:t>
            </w:r>
          </w:p>
        </w:tc>
      </w:tr>
      <w:tr w:rsidR="0042492B" w:rsidTr="004249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1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62C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186,515,432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138,334,847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15,218,162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153,553,009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138,334,847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15,218,162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153,553,009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2492B" w:rsidRDefault="0042492B" w:rsidP="0042492B">
            <w:pPr>
              <w:snapToGrid w:val="0"/>
              <w:spacing w:line="6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62CE1">
              <w:rPr>
                <w:rFonts w:ascii="新細明體" w:hAnsi="新細明體"/>
                <w:noProof/>
                <w:spacing w:val="-10"/>
                <w:sz w:val="20"/>
              </w:rPr>
              <w:t>- 32,962,423</w:t>
            </w:r>
          </w:p>
        </w:tc>
      </w:tr>
    </w:tbl>
    <w:p w:rsidR="00975682" w:rsidRDefault="002C32ED">
      <w:pPr>
        <w:pStyle w:val="a3"/>
        <w:tabs>
          <w:tab w:val="clear" w:pos="4153"/>
          <w:tab w:val="clear" w:pos="8306"/>
        </w:tabs>
        <w:snapToGrid/>
        <w:rPr>
          <w:rFonts w:ascii="標楷體" w:hAnsi="標楷體"/>
        </w:rPr>
      </w:pPr>
      <w:r w:rsidRPr="00AE0C9E">
        <w:rPr>
          <w:rFonts w:ascii="標楷體" w:eastAsia="標楷體" w:hAnsi="標楷體"/>
        </w:rPr>
        <w:t>註：</w:t>
      </w:r>
      <w:r w:rsidR="00AE0C9E" w:rsidRPr="00AE0C9E">
        <w:rPr>
          <w:rFonts w:ascii="標楷體" w:eastAsia="標楷體" w:hAnsi="標楷體" w:hint="eastAsia"/>
        </w:rPr>
        <w:t>11</w:t>
      </w:r>
      <w:r w:rsidR="00A565E1">
        <w:rPr>
          <w:rFonts w:ascii="標楷體" w:eastAsia="標楷體" w:hAnsi="標楷體"/>
        </w:rPr>
        <w:t>3</w:t>
      </w:r>
      <w:r w:rsidR="00AE0C9E" w:rsidRPr="00AE0C9E">
        <w:rPr>
          <w:rFonts w:ascii="標楷體" w:eastAsia="標楷體" w:hAnsi="標楷體"/>
        </w:rPr>
        <w:t>年</w:t>
      </w:r>
      <w:r w:rsidR="00AE0C9E">
        <w:rPr>
          <w:rFonts w:ascii="標楷體" w:eastAsia="標楷體" w:hAnsi="標楷體"/>
        </w:rPr>
        <w:t>度第二預備金</w:t>
      </w:r>
      <w:r w:rsidR="00AE0C9E">
        <w:rPr>
          <w:rFonts w:ascii="標楷體" w:eastAsia="標楷體" w:hAnsi="標楷體" w:hint="eastAsia"/>
        </w:rPr>
        <w:t>經常門部分</w:t>
      </w:r>
      <w:r w:rsidR="00AE0C9E">
        <w:rPr>
          <w:rFonts w:ascii="標楷體" w:eastAsia="標楷體" w:hAnsi="標楷體"/>
        </w:rPr>
        <w:t>原編列預算數</w:t>
      </w:r>
      <w:r w:rsidR="00AE0C9E">
        <w:rPr>
          <w:rFonts w:ascii="標楷體" w:eastAsia="標楷體" w:hAnsi="標楷體" w:hint="eastAsia"/>
        </w:rPr>
        <w:t>1億6</w:t>
      </w:r>
      <w:r w:rsidR="00AE0C9E">
        <w:rPr>
          <w:rFonts w:ascii="標楷體" w:eastAsia="標楷體" w:hAnsi="標楷體"/>
        </w:rPr>
        <w:t>,</w:t>
      </w:r>
      <w:r w:rsidR="00A565E1">
        <w:rPr>
          <w:rFonts w:ascii="標楷體" w:eastAsia="標楷體" w:hAnsi="標楷體"/>
        </w:rPr>
        <w:t>2</w:t>
      </w:r>
      <w:r w:rsidR="00AE0C9E">
        <w:rPr>
          <w:rFonts w:ascii="標楷體" w:eastAsia="標楷體" w:hAnsi="標楷體" w:hint="eastAsia"/>
        </w:rPr>
        <w:t>00萬元</w:t>
      </w:r>
      <w:r w:rsidR="00AE0C9E">
        <w:rPr>
          <w:rFonts w:ascii="標楷體" w:eastAsia="標楷體" w:hAnsi="標楷體"/>
        </w:rPr>
        <w:t>，經市政府核准動支</w:t>
      </w:r>
      <w:r w:rsidR="00A565E1">
        <w:rPr>
          <w:rFonts w:ascii="標楷體" w:eastAsia="標楷體" w:hAnsi="標楷體" w:hint="eastAsia"/>
        </w:rPr>
        <w:t>1億6</w:t>
      </w:r>
      <w:r w:rsidR="00A565E1">
        <w:rPr>
          <w:rFonts w:ascii="標楷體" w:eastAsia="標楷體" w:hAnsi="標楷體"/>
        </w:rPr>
        <w:t>,2</w:t>
      </w:r>
      <w:r w:rsidR="00A565E1">
        <w:rPr>
          <w:rFonts w:ascii="標楷體" w:eastAsia="標楷體" w:hAnsi="標楷體" w:hint="eastAsia"/>
        </w:rPr>
        <w:t>00萬元</w:t>
      </w:r>
      <w:r w:rsidR="00AE0C9E">
        <w:rPr>
          <w:rFonts w:ascii="標楷體" w:eastAsia="標楷體" w:hAnsi="標楷體"/>
        </w:rPr>
        <w:t>。</w:t>
      </w:r>
    </w:p>
    <w:sectPr w:rsidR="00975682" w:rsidSect="005E5B77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1200" w:bottom="1418" w:left="1200" w:header="852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A99" w:rsidRDefault="009A6A99">
      <w:r>
        <w:separator/>
      </w:r>
    </w:p>
  </w:endnote>
  <w:endnote w:type="continuationSeparator" w:id="0">
    <w:p w:rsidR="009A6A99" w:rsidRDefault="009A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1742710688"/>
      <w:docPartObj>
        <w:docPartGallery w:val="Page Numbers (Bottom of Page)"/>
        <w:docPartUnique/>
      </w:docPartObj>
    </w:sdtPr>
    <w:sdtEndPr/>
    <w:sdtContent>
      <w:p w:rsidR="00AA5D05" w:rsidRDefault="00AA5D05" w:rsidP="00AA5D05">
        <w:pPr>
          <w:pStyle w:val="a4"/>
          <w:jc w:val="center"/>
          <w:rPr>
            <w:rFonts w:ascii="標楷體" w:eastAsia="標楷體" w:hAnsi="標楷體"/>
          </w:rPr>
        </w:pPr>
        <w:r w:rsidRPr="00AA5D05">
          <w:rPr>
            <w:rFonts w:ascii="標楷體" w:eastAsia="標楷體" w:hAnsi="標楷體" w:hint="eastAsia"/>
          </w:rPr>
          <w:t>第</w:t>
        </w:r>
        <w:r w:rsidR="005E3E0F">
          <w:rPr>
            <w:rFonts w:ascii="標楷體" w:eastAsia="標楷體" w:hAnsi="標楷體"/>
          </w:rPr>
          <w:t>10</w:t>
        </w:r>
        <w:r w:rsidRPr="00AA5D05">
          <w:rPr>
            <w:rFonts w:ascii="標楷體" w:eastAsia="標楷體" w:hAnsi="標楷體"/>
          </w:rPr>
          <w:t>-2-</w:t>
        </w:r>
        <w:r w:rsidRPr="00AA5D05">
          <w:rPr>
            <w:rFonts w:ascii="標楷體" w:eastAsia="標楷體" w:hAnsi="標楷體"/>
          </w:rPr>
          <w:fldChar w:fldCharType="begin"/>
        </w:r>
        <w:r w:rsidRPr="00AA5D05">
          <w:rPr>
            <w:rFonts w:ascii="標楷體" w:eastAsia="標楷體" w:hAnsi="標楷體"/>
          </w:rPr>
          <w:instrText>PAGE   \* MERGEFORMAT</w:instrText>
        </w:r>
        <w:r w:rsidRPr="00AA5D05">
          <w:rPr>
            <w:rFonts w:ascii="標楷體" w:eastAsia="標楷體" w:hAnsi="標楷體"/>
          </w:rPr>
          <w:fldChar w:fldCharType="separate"/>
        </w:r>
        <w:r w:rsidR="005E5B77" w:rsidRPr="005E5B77">
          <w:rPr>
            <w:rFonts w:ascii="標楷體" w:eastAsia="標楷體" w:hAnsi="標楷體"/>
            <w:noProof/>
            <w:lang w:val="zh-TW"/>
          </w:rPr>
          <w:t>2</w:t>
        </w:r>
        <w:r w:rsidRPr="00AA5D05">
          <w:rPr>
            <w:rFonts w:ascii="標楷體" w:eastAsia="標楷體" w:hAnsi="標楷體"/>
          </w:rPr>
          <w:fldChar w:fldCharType="end"/>
        </w:r>
        <w:r w:rsidRPr="00AA5D05">
          <w:rPr>
            <w:rFonts w:ascii="標楷體" w:eastAsia="標楷體" w:hAnsi="標楷體" w:hint="eastAsia"/>
          </w:rPr>
          <w:t>頁</w:t>
        </w:r>
      </w:p>
    </w:sdtContent>
  </w:sdt>
  <w:p w:rsidR="00AA5D05" w:rsidRDefault="00AA5D0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823207321"/>
      <w:docPartObj>
        <w:docPartGallery w:val="Page Numbers (Bottom of Page)"/>
        <w:docPartUnique/>
      </w:docPartObj>
    </w:sdtPr>
    <w:sdtEndPr/>
    <w:sdtContent>
      <w:p w:rsidR="00AA5D05" w:rsidRPr="00AA5D05" w:rsidRDefault="00AA5D05">
        <w:pPr>
          <w:pStyle w:val="a4"/>
          <w:jc w:val="center"/>
          <w:rPr>
            <w:rFonts w:ascii="標楷體" w:eastAsia="標楷體" w:hAnsi="標楷體"/>
          </w:rPr>
        </w:pPr>
        <w:r w:rsidRPr="00AA5D05">
          <w:rPr>
            <w:rFonts w:ascii="標楷體" w:eastAsia="標楷體" w:hAnsi="標楷體" w:hint="eastAsia"/>
          </w:rPr>
          <w:t>第</w:t>
        </w:r>
        <w:r w:rsidR="005E3E0F">
          <w:rPr>
            <w:rFonts w:ascii="標楷體" w:eastAsia="標楷體" w:hAnsi="標楷體"/>
          </w:rPr>
          <w:t>10</w:t>
        </w:r>
        <w:r w:rsidRPr="00AA5D05">
          <w:rPr>
            <w:rFonts w:ascii="標楷體" w:eastAsia="標楷體" w:hAnsi="標楷體"/>
          </w:rPr>
          <w:t>-2-</w:t>
        </w:r>
        <w:r w:rsidRPr="00AA5D05">
          <w:rPr>
            <w:rFonts w:ascii="標楷體" w:eastAsia="標楷體" w:hAnsi="標楷體"/>
          </w:rPr>
          <w:fldChar w:fldCharType="begin"/>
        </w:r>
        <w:r w:rsidRPr="00AA5D05">
          <w:rPr>
            <w:rFonts w:ascii="標楷體" w:eastAsia="標楷體" w:hAnsi="標楷體"/>
          </w:rPr>
          <w:instrText>PAGE   \* MERGEFORMAT</w:instrText>
        </w:r>
        <w:r w:rsidRPr="00AA5D05">
          <w:rPr>
            <w:rFonts w:ascii="標楷體" w:eastAsia="標楷體" w:hAnsi="標楷體"/>
          </w:rPr>
          <w:fldChar w:fldCharType="separate"/>
        </w:r>
        <w:r w:rsidR="005E5B77" w:rsidRPr="005E5B77">
          <w:rPr>
            <w:rFonts w:ascii="標楷體" w:eastAsia="標楷體" w:hAnsi="標楷體"/>
            <w:noProof/>
            <w:lang w:val="zh-TW"/>
          </w:rPr>
          <w:t>1</w:t>
        </w:r>
        <w:r w:rsidRPr="00AA5D05">
          <w:rPr>
            <w:rFonts w:ascii="標楷體" w:eastAsia="標楷體" w:hAnsi="標楷體"/>
          </w:rPr>
          <w:fldChar w:fldCharType="end"/>
        </w:r>
        <w:r w:rsidRPr="00AA5D05">
          <w:rPr>
            <w:rFonts w:ascii="標楷體" w:eastAsia="標楷體" w:hAnsi="標楷體" w:hint="eastAsia"/>
          </w:rPr>
          <w:t>頁</w:t>
        </w:r>
      </w:p>
    </w:sdtContent>
  </w:sdt>
  <w:p w:rsidR="00AA5D05" w:rsidRDefault="00AA5D0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A99" w:rsidRDefault="009A6A99">
      <w:r>
        <w:separator/>
      </w:r>
    </w:p>
  </w:footnote>
  <w:footnote w:type="continuationSeparator" w:id="0">
    <w:p w:rsidR="009A6A99" w:rsidRDefault="009A6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A99" w:rsidRDefault="003E0E0F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二、</w:t>
    </w:r>
    <w:r w:rsidR="009A6A99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9A6A99"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 w:rsidR="001F7743">
      <w:rPr>
        <w:rFonts w:ascii="標楷體" w:eastAsia="標楷體" w:hAnsi="標楷體"/>
        <w:b/>
        <w:spacing w:val="60"/>
        <w:sz w:val="32"/>
        <w:szCs w:val="32"/>
        <w:u w:val="single"/>
      </w:rPr>
      <w:t>3</w:t>
    </w:r>
    <w:r w:rsidR="009A6A99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9A6A99"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9A6A99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9A6A99" w:rsidRPr="0068189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A6A99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9A6A99" w:rsidRPr="0068189B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A99" w:rsidRDefault="00BD7C2D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二、</w:t>
    </w:r>
    <w:r w:rsidR="009A6A99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9A6A99" w:rsidRPr="0068189B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1F7743">
      <w:rPr>
        <w:rFonts w:ascii="標楷體" w:eastAsia="標楷體" w:hAnsi="標楷體"/>
        <w:b/>
        <w:spacing w:val="60"/>
        <w:sz w:val="32"/>
        <w:u w:val="single"/>
      </w:rPr>
      <w:t>3</w:t>
    </w:r>
    <w:r w:rsidR="009A6A99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9A6A99" w:rsidRPr="0068189B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9A6A99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9A6A99" w:rsidRPr="0068189B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A6A99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ED"/>
    <w:rsid w:val="00187730"/>
    <w:rsid w:val="001F7743"/>
    <w:rsid w:val="002C32ED"/>
    <w:rsid w:val="003A67A7"/>
    <w:rsid w:val="003E0E0F"/>
    <w:rsid w:val="0042492B"/>
    <w:rsid w:val="0047214B"/>
    <w:rsid w:val="004B41BD"/>
    <w:rsid w:val="005E3E0F"/>
    <w:rsid w:val="005E5B77"/>
    <w:rsid w:val="0068189B"/>
    <w:rsid w:val="006A11BB"/>
    <w:rsid w:val="006D0F40"/>
    <w:rsid w:val="00725752"/>
    <w:rsid w:val="008F0565"/>
    <w:rsid w:val="00975682"/>
    <w:rsid w:val="009A6A99"/>
    <w:rsid w:val="00A565E1"/>
    <w:rsid w:val="00AA5D05"/>
    <w:rsid w:val="00AE0C9E"/>
    <w:rsid w:val="00B26D79"/>
    <w:rsid w:val="00BD7C2D"/>
    <w:rsid w:val="00C06B43"/>
    <w:rsid w:val="00CC2C79"/>
    <w:rsid w:val="00CE2890"/>
    <w:rsid w:val="00DB4D37"/>
    <w:rsid w:val="00DE69E5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5669731A-1752-4467-A504-46DB950CF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A5D0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V1hFeS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OV1hFeS歲出政事別總表.dot</Template>
  <TotalTime>22</TotalTime>
  <Pages>2</Pages>
  <Words>533</Words>
  <Characters>3044</Characters>
  <Application>Microsoft Office Word</Application>
  <DocSecurity>0</DocSecurity>
  <Lines>25</Lines>
  <Paragraphs>7</Paragraphs>
  <ScaleCrop>false</ScaleCrop>
  <Company>N.A.O.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蔡宗和</cp:lastModifiedBy>
  <cp:revision>16</cp:revision>
  <dcterms:created xsi:type="dcterms:W3CDTF">2024-07-08T07:05:00Z</dcterms:created>
  <dcterms:modified xsi:type="dcterms:W3CDTF">2025-07-04T09:43:00Z</dcterms:modified>
</cp:coreProperties>
</file>