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00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"/>
        <w:gridCol w:w="230"/>
        <w:gridCol w:w="109"/>
        <w:gridCol w:w="2768"/>
        <w:gridCol w:w="1268"/>
        <w:gridCol w:w="1354"/>
        <w:gridCol w:w="774"/>
        <w:gridCol w:w="581"/>
        <w:gridCol w:w="1354"/>
        <w:gridCol w:w="1357"/>
        <w:gridCol w:w="1469"/>
        <w:gridCol w:w="1469"/>
        <w:gridCol w:w="1469"/>
        <w:gridCol w:w="1469"/>
        <w:gridCol w:w="815"/>
        <w:gridCol w:w="1391"/>
        <w:gridCol w:w="750"/>
        <w:gridCol w:w="1429"/>
        <w:gridCol w:w="581"/>
        <w:gridCol w:w="25"/>
      </w:tblGrid>
      <w:tr w:rsidR="0033339B" w:rsidTr="00507A81">
        <w:trPr>
          <w:cantSplit/>
          <w:trHeight w:val="275"/>
          <w:tblHeader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339B" w:rsidRDefault="0033339B" w:rsidP="00B40EEE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7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339B" w:rsidRDefault="0033339B" w:rsidP="00B40EEE">
            <w:pPr>
              <w:ind w:left="-42" w:right="8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159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39B" w:rsidRDefault="0033339B" w:rsidP="00C33655">
            <w:pPr>
              <w:ind w:right="20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F3B8D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:rsidTr="00507A81">
        <w:trPr>
          <w:cantSplit/>
          <w:trHeight w:val="275"/>
          <w:tblHeader/>
        </w:trPr>
        <w:tc>
          <w:tcPr>
            <w:tcW w:w="572" w:type="dxa"/>
            <w:gridSpan w:val="2"/>
            <w:tcBorders>
              <w:top w:val="nil"/>
              <w:left w:val="nil"/>
              <w:right w:val="nil"/>
            </w:tcBorders>
          </w:tcPr>
          <w:p w:rsidR="0033339B" w:rsidRDefault="0033339B" w:rsidP="00B40EEE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73" w:type="dxa"/>
            <w:gridSpan w:val="5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59" w:type="dxa"/>
            <w:gridSpan w:val="13"/>
            <w:vMerge/>
            <w:tcBorders>
              <w:top w:val="nil"/>
              <w:left w:val="nil"/>
              <w:right w:val="nil"/>
            </w:tcBorders>
          </w:tcPr>
          <w:p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:rsidTr="00507A81">
        <w:trPr>
          <w:cantSplit/>
          <w:trHeight w:val="521"/>
          <w:tblHeader/>
        </w:trPr>
        <w:tc>
          <w:tcPr>
            <w:tcW w:w="3449" w:type="dxa"/>
            <w:gridSpan w:val="4"/>
            <w:tcBorders>
              <w:left w:val="nil"/>
            </w:tcBorders>
            <w:vAlign w:val="center"/>
          </w:tcPr>
          <w:p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268" w:type="dxa"/>
            <w:vMerge w:val="restart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420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691" w:type="dxa"/>
            <w:gridSpan w:val="5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141" w:type="dxa"/>
            <w:gridSpan w:val="2"/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035" w:type="dxa"/>
            <w:gridSpan w:val="3"/>
            <w:tcBorders>
              <w:right w:val="nil"/>
            </w:tcBorders>
            <w:vAlign w:val="center"/>
          </w:tcPr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DC196F" w:rsidTr="00507A81">
        <w:trPr>
          <w:gridAfter w:val="1"/>
          <w:wAfter w:w="25" w:type="dxa"/>
          <w:cantSplit/>
          <w:trHeight w:val="259"/>
          <w:tblHeader/>
        </w:trPr>
        <w:tc>
          <w:tcPr>
            <w:tcW w:w="342" w:type="dxa"/>
            <w:tcBorders>
              <w:left w:val="nil"/>
            </w:tcBorders>
            <w:vAlign w:val="center"/>
          </w:tcPr>
          <w:p w:rsidR="0033339B" w:rsidRDefault="0033339B" w:rsidP="00881D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39" w:type="dxa"/>
            <w:gridSpan w:val="2"/>
            <w:tcBorders>
              <w:left w:val="nil"/>
            </w:tcBorders>
            <w:vAlign w:val="center"/>
          </w:tcPr>
          <w:p w:rsidR="0033339B" w:rsidRDefault="0033339B" w:rsidP="00A10C4F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768" w:type="dxa"/>
            <w:vAlign w:val="center"/>
          </w:tcPr>
          <w:p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268" w:type="dxa"/>
            <w:vMerge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4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55" w:type="dxa"/>
            <w:gridSpan w:val="2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354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57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6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15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391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50" w:type="dxa"/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429" w:type="dxa"/>
            <w:vAlign w:val="center"/>
          </w:tcPr>
          <w:p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581" w:type="dxa"/>
            <w:tcBorders>
              <w:right w:val="nil"/>
            </w:tcBorders>
            <w:vAlign w:val="center"/>
          </w:tcPr>
          <w:p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474CBC" w:rsidRPr="008D3EBB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D2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28,110,835,000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24,116,266,582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214,359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1,742,743,381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25,859,224,322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24,116,266,582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214,359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1,724,407,381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25,840,888,322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- 2,269,946,678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- 8.07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- 18,336,000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- 0.07</w:t>
            </w:r>
          </w:p>
        </w:tc>
      </w:tr>
      <w:tr w:rsidR="00474CBC" w:rsidRPr="008D3EBB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1</w:t>
            </w: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D27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4,517,770,000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4,114,375,072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214,359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141,482,403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4,256,071,834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4,114,375,072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214,359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141,482,403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4,256,071,834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16.47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- 261,698,166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- 5.79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466,145,000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373,829,385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61,549,450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435,378,835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373,829,385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61,549,450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435,378,835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1.68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- 30,766,165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- 6.60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216,768,000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200,480,163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862,176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201,342,339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200,480,163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862,176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201,342,339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0.78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- 15,425,661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- 7.12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3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1,721,652,000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1,551,865,462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214,359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66,761,560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1,618,841,381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1,551,865,462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214,359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66,761,560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1,618,841,381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6.26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- 102,810,619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- 5.97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4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1,822,214,000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1,719,276,347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9,402,050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1,728,678,397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1,719,276,347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9,402,050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1,728,678,397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6.69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- 93,535,603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- 5.13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5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290,991,000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268,923,715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2,907,167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271,830,882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268,923,715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2,907,167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271,830,882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1.05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- 19,160,118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- 6.58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RPr="008D3EBB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2</w:t>
            </w: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D27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11,066,845,000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10,073,920,600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249,058,278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10,322,978,878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10,073,920,600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249,058,278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10,322,978,878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39.95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- 743,866,122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- 6.72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10,169,259,000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9,549,582,464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9,549,582,464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9,549,582,464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9,549,582,464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36.96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- 619,676,536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- 6.09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897,586,000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524,338,136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249,058,278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773,396,414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524,338,136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249,058,278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773,396,414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2.99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- 124,189,586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- 13.84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RPr="008D3EBB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3</w:t>
            </w: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D27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2,573,005,000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1,302,675,887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1,069,086,073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2,371,761,960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1,302,675,887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1,050,750,073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2,353,425,960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9.11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- 219,579,040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- 8.53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- 18,336,000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- 0.77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351,897,000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185,619,965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139,608,975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325,228,940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185,619,965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139,608,975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325,228,940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1.26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- 26,668,060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- 7.58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467,132,000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147,033,543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260,908,948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407,942,491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147,033,543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242,572,948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389,606,491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1.51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- 77,525,509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- 16.60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- 18,336,000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- 4.49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3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962,913,000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548,322,143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338,361,016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886,683,159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548,322,143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338,361,016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886,683,159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3.43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- 76,229,841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- 7.92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4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791,063,000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421,700,236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330,207,134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751,907,370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421,700,236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330,207,134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751,907,370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2.91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- 39,155,630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- 4.95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RPr="008D3EBB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4</w:t>
            </w: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D27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5,068,157,000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4,553,469,580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100,149,553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4,653,619,133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4,553,469,580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100,149,553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4,653,619,133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18.01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- 414,537,867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- 8.18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84,758,000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82,091,413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82,091,413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82,091,413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82,091,413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0.32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- 2,666,587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- 3.15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186,982,000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162,323,182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720,000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163,043,182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162,323,182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720,000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163,043,182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0.63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- 23,938,818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- 12.80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3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3,603,515,000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3,311,890,383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24,149,902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3,336,040,285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3,311,890,383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24,149,902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3,336,040,285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12.91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- 267,474,715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- 7.42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4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158,327,000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116,314,235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21,014,152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137,328,387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116,314,235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21,014,152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137,328,387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0.53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- 20,998,613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- 13.26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5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1,034,575,000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880,850,367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54,265,499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935,115,866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880,850,367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54,265,499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935,115,866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3.62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- 99,459,134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- 9.61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RPr="008D3EBB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5</w:t>
            </w: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D27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1,777,271,000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1,494,085,298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167,171,667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1,661,256,965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1,494,085,298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167,171,667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1,661,256,965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6.43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- 116,014,035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- 6.53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1,696,798,000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1,425,480,814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167,171,667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1,592,652,481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1,425,480,814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167,171,667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1,592,652,481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6.16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- 104,145,519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- 6.14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80,473,000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68,604,484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68,604,484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68,604,484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68,604,484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0.27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- 11,868,516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- 14.75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RPr="008D3EBB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6</w:t>
            </w: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D27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2,464,318,000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2,299,960,691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2,299,960,691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2,299,960,691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2,299,960,691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8.90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- 164,357,309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- 6.67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2,464,318,000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2,299,960,691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2,299,960,691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2,299,960,691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2,299,960,691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8.90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- 164,357,309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- 6.67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RPr="008D3EBB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D27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185,500,000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128,677,920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128,677,920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128,677,920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128,677,920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0.50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- 56,822,080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- 30.63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185,500,000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128,677,920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128,677,920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128,677,920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128,677,920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0.50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- 56,822,080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- 30.63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RPr="008D3EBB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8</w:t>
            </w: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D7D27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457,969,000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149,101,534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15,795,407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164,896,941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149,101,534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15,795,407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164,896,941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0.64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- 293,072,059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- 63.99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Pr="00ED7D27" w:rsidRDefault="00474CBC" w:rsidP="00474CBC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D7D27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442,343,000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149,101,534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15,795,407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164,896,941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149,101,534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15,795,407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164,896,941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0.64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- 277,446,059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- 62.72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474CBC" w:rsidTr="000470E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25" w:type="dxa"/>
          <w:cantSplit/>
          <w:trHeight w:val="386"/>
        </w:trPr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15,626,000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- 15,626,000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- 100.00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BC" w:rsidRDefault="00474CBC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4CBC" w:rsidRDefault="007663D5" w:rsidP="00474CBC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33339B" w:rsidRDefault="00474CBC">
      <w:pPr>
        <w:ind w:right="7"/>
        <w:jc w:val="both"/>
        <w:rPr>
          <w:rFonts w:ascii="標楷體" w:eastAsia="標楷體" w:hAnsi="標楷體"/>
          <w:sz w:val="20"/>
        </w:rPr>
      </w:pPr>
      <w:r w:rsidRPr="00474CBC">
        <w:rPr>
          <w:rFonts w:ascii="標楷體" w:eastAsia="標楷體" w:hAnsi="標楷體" w:hint="eastAsia"/>
          <w:sz w:val="20"/>
        </w:rPr>
        <w:t>註：113年度第二預備金原編列預算數</w:t>
      </w:r>
      <w:r w:rsidR="008F4A93">
        <w:rPr>
          <w:rFonts w:ascii="標楷體" w:eastAsia="標楷體" w:hAnsi="標楷體"/>
          <w:sz w:val="20"/>
        </w:rPr>
        <w:t>3</w:t>
      </w:r>
      <w:r w:rsidR="008F4A93">
        <w:rPr>
          <w:rFonts w:ascii="標楷體" w:eastAsia="標楷體" w:hAnsi="標楷體" w:hint="eastAsia"/>
          <w:sz w:val="20"/>
        </w:rPr>
        <w:t>億2</w:t>
      </w:r>
      <w:r w:rsidR="008F4A93">
        <w:rPr>
          <w:rFonts w:ascii="標楷體" w:eastAsia="標楷體" w:hAnsi="標楷體"/>
          <w:sz w:val="20"/>
        </w:rPr>
        <w:t>,200</w:t>
      </w:r>
      <w:r w:rsidR="008F4A93">
        <w:rPr>
          <w:rFonts w:ascii="標楷體" w:eastAsia="標楷體" w:hAnsi="標楷體" w:hint="eastAsia"/>
          <w:sz w:val="20"/>
        </w:rPr>
        <w:t>萬元</w:t>
      </w:r>
      <w:r w:rsidRPr="00474CBC">
        <w:rPr>
          <w:rFonts w:ascii="標楷體" w:eastAsia="標楷體" w:hAnsi="標楷體" w:hint="eastAsia"/>
          <w:sz w:val="20"/>
        </w:rPr>
        <w:t>，經市政府核准動支</w:t>
      </w:r>
      <w:r w:rsidR="008F4A93">
        <w:rPr>
          <w:rFonts w:ascii="標楷體" w:eastAsia="標楷體" w:hAnsi="標楷體" w:hint="eastAsia"/>
          <w:sz w:val="20"/>
        </w:rPr>
        <w:t>3億</w:t>
      </w:r>
      <w:r w:rsidR="008F4A93">
        <w:rPr>
          <w:rFonts w:ascii="標楷體" w:eastAsia="標楷體" w:hAnsi="標楷體"/>
          <w:sz w:val="20"/>
        </w:rPr>
        <w:t>637</w:t>
      </w:r>
      <w:r w:rsidR="008F4A93">
        <w:rPr>
          <w:rFonts w:ascii="標楷體" w:eastAsia="標楷體" w:hAnsi="標楷體" w:hint="eastAsia"/>
          <w:sz w:val="20"/>
        </w:rPr>
        <w:t>萬餘元</w:t>
      </w:r>
      <w:r w:rsidRPr="00474CBC">
        <w:rPr>
          <w:rFonts w:ascii="標楷體" w:eastAsia="標楷體" w:hAnsi="標楷體" w:hint="eastAsia"/>
          <w:sz w:val="20"/>
        </w:rPr>
        <w:t>，賸餘</w:t>
      </w:r>
      <w:r w:rsidR="008F4A93">
        <w:rPr>
          <w:rFonts w:ascii="標楷體" w:eastAsia="標楷體" w:hAnsi="標楷體" w:hint="eastAsia"/>
          <w:sz w:val="20"/>
        </w:rPr>
        <w:t>1</w:t>
      </w:r>
      <w:r w:rsidR="008F4A93">
        <w:rPr>
          <w:rFonts w:ascii="標楷體" w:eastAsia="標楷體" w:hAnsi="標楷體"/>
          <w:sz w:val="20"/>
        </w:rPr>
        <w:t>,562</w:t>
      </w:r>
      <w:r w:rsidRPr="00474CBC">
        <w:rPr>
          <w:rFonts w:ascii="標楷體" w:eastAsia="標楷體" w:hAnsi="標楷體" w:hint="eastAsia"/>
          <w:sz w:val="20"/>
        </w:rPr>
        <w:t>萬</w:t>
      </w:r>
      <w:r w:rsidR="008F4A93">
        <w:rPr>
          <w:rFonts w:ascii="標楷體" w:eastAsia="標楷體" w:hAnsi="標楷體" w:hint="eastAsia"/>
          <w:sz w:val="20"/>
        </w:rPr>
        <w:t>餘</w:t>
      </w:r>
      <w:r w:rsidRPr="00474CBC">
        <w:rPr>
          <w:rFonts w:ascii="標楷體" w:eastAsia="標楷體" w:hAnsi="標楷體" w:hint="eastAsia"/>
          <w:sz w:val="20"/>
        </w:rPr>
        <w:t>元。</w:t>
      </w:r>
      <w:bookmarkStart w:id="0" w:name="_GoBack"/>
      <w:bookmarkEnd w:id="0"/>
    </w:p>
    <w:sectPr w:rsidR="0033339B" w:rsidSect="000E127D">
      <w:headerReference w:type="default" r:id="rId6"/>
      <w:headerReference w:type="first" r:id="rId7"/>
      <w:footerReference w:type="first" r:id="rId8"/>
      <w:pgSz w:w="23814" w:h="16840" w:orient="landscape" w:code="8"/>
      <w:pgMar w:top="1418" w:right="1200" w:bottom="1418" w:left="1200" w:header="852" w:footer="567" w:gutter="283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524" w:rsidRDefault="00184524">
      <w:r>
        <w:separator/>
      </w:r>
    </w:p>
  </w:endnote>
  <w:endnote w:type="continuationSeparator" w:id="0">
    <w:p w:rsidR="00184524" w:rsidRDefault="0018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-2045891441"/>
      <w:docPartObj>
        <w:docPartGallery w:val="Page Numbers (Bottom of Page)"/>
        <w:docPartUnique/>
      </w:docPartObj>
    </w:sdtPr>
    <w:sdtEndPr>
      <w:rPr>
        <w:rFonts w:hAnsi="Times New Roman"/>
      </w:rPr>
    </w:sdtEndPr>
    <w:sdtContent>
      <w:p w:rsidR="00A536C1" w:rsidRPr="00A536C1" w:rsidRDefault="00A536C1">
        <w:pPr>
          <w:pStyle w:val="a4"/>
          <w:jc w:val="center"/>
          <w:rPr>
            <w:rFonts w:ascii="標楷體" w:eastAsia="標楷體" w:hAnsi="標楷體"/>
          </w:rPr>
        </w:pPr>
        <w:r w:rsidRPr="00532A87">
          <w:rPr>
            <w:rFonts w:ascii="標楷體" w:eastAsia="標楷體" w:hint="eastAsia"/>
          </w:rPr>
          <w:t>第1</w:t>
        </w:r>
        <w:r w:rsidRPr="00532A87">
          <w:rPr>
            <w:rFonts w:ascii="標楷體" w:eastAsia="標楷體"/>
          </w:rPr>
          <w:t>0-</w:t>
        </w:r>
        <w:r w:rsidR="00532A87" w:rsidRPr="00532A87">
          <w:rPr>
            <w:rFonts w:ascii="標楷體" w:eastAsia="標楷體"/>
          </w:rPr>
          <w:t>1</w:t>
        </w:r>
        <w:r w:rsidRPr="00532A87">
          <w:rPr>
            <w:rFonts w:ascii="標楷體" w:eastAsia="標楷體" w:hint="eastAsia"/>
          </w:rPr>
          <w:t>頁</w:t>
        </w:r>
      </w:p>
    </w:sdtContent>
  </w:sdt>
  <w:p w:rsidR="00A536C1" w:rsidRDefault="00A536C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524" w:rsidRDefault="00184524">
      <w:r>
        <w:separator/>
      </w:r>
    </w:p>
  </w:footnote>
  <w:footnote w:type="continuationSeparator" w:id="0">
    <w:p w:rsidR="00184524" w:rsidRDefault="0018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524" w:rsidRDefault="00184524">
    <w:pPr>
      <w:pStyle w:val="a3"/>
      <w:jc w:val="center"/>
    </w:pP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8D2FD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D2FD7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總決算歲出政事別決算審定總表</w:t>
    </w:r>
    <w:r w:rsidRPr="008D2FD7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CBC" w:rsidRPr="00474CBC" w:rsidRDefault="00474CBC" w:rsidP="00474CBC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474CBC">
      <w:rPr>
        <w:rFonts w:ascii="標楷體" w:eastAsia="標楷體" w:hint="eastAsia"/>
        <w:b/>
        <w:spacing w:val="60"/>
        <w:sz w:val="32"/>
        <w:u w:val="single"/>
      </w:rPr>
      <w:t>拾、歲出政事別</w:t>
    </w:r>
  </w:p>
  <w:p w:rsidR="00184524" w:rsidRDefault="00474CBC" w:rsidP="00474CBC">
    <w:pPr>
      <w:pStyle w:val="a3"/>
      <w:jc w:val="center"/>
      <w:rPr>
        <w:b/>
        <w:sz w:val="32"/>
      </w:rPr>
    </w:pPr>
    <w:r w:rsidRPr="00474CBC">
      <w:rPr>
        <w:rFonts w:ascii="標楷體" w:eastAsia="標楷體" w:hint="eastAsia"/>
        <w:b/>
        <w:spacing w:val="60"/>
        <w:sz w:val="32"/>
        <w:u w:val="single"/>
      </w:rPr>
      <w:t>一、中華民國113年度新竹市總決算歲出政事別決算審定總表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B8D"/>
    <w:rsid w:val="00012B65"/>
    <w:rsid w:val="00033B84"/>
    <w:rsid w:val="000470E1"/>
    <w:rsid w:val="000C5542"/>
    <w:rsid w:val="000E127D"/>
    <w:rsid w:val="000F7EBC"/>
    <w:rsid w:val="001101A4"/>
    <w:rsid w:val="00184524"/>
    <w:rsid w:val="001D045E"/>
    <w:rsid w:val="00215B19"/>
    <w:rsid w:val="00252710"/>
    <w:rsid w:val="00284F53"/>
    <w:rsid w:val="003033DB"/>
    <w:rsid w:val="0033339B"/>
    <w:rsid w:val="00474CBC"/>
    <w:rsid w:val="00507A81"/>
    <w:rsid w:val="00532A87"/>
    <w:rsid w:val="00586E92"/>
    <w:rsid w:val="005A0053"/>
    <w:rsid w:val="005C229D"/>
    <w:rsid w:val="00671557"/>
    <w:rsid w:val="007663D5"/>
    <w:rsid w:val="007A5795"/>
    <w:rsid w:val="007C5530"/>
    <w:rsid w:val="007F10E6"/>
    <w:rsid w:val="00881D82"/>
    <w:rsid w:val="008D2FD7"/>
    <w:rsid w:val="008F4A93"/>
    <w:rsid w:val="00A10C4F"/>
    <w:rsid w:val="00A536C1"/>
    <w:rsid w:val="00A70E4D"/>
    <w:rsid w:val="00AF3B8D"/>
    <w:rsid w:val="00B10685"/>
    <w:rsid w:val="00B40EEE"/>
    <w:rsid w:val="00B44E63"/>
    <w:rsid w:val="00B72CD3"/>
    <w:rsid w:val="00C33655"/>
    <w:rsid w:val="00D3677E"/>
    <w:rsid w:val="00DC196F"/>
    <w:rsid w:val="00E14208"/>
    <w:rsid w:val="00ED7D27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chartTrackingRefBased/>
  <w15:docId w15:val="{1C432E86-DBAD-4DD0-AD41-D37E45F7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List Paragraph"/>
    <w:basedOn w:val="a"/>
    <w:uiPriority w:val="34"/>
    <w:qFormat/>
    <w:rsid w:val="00507A81"/>
    <w:pPr>
      <w:ind w:leftChars="200" w:left="480"/>
    </w:pPr>
  </w:style>
  <w:style w:type="character" w:customStyle="1" w:styleId="a5">
    <w:name w:val="頁尾 字元"/>
    <w:basedOn w:val="a0"/>
    <w:link w:val="a4"/>
    <w:uiPriority w:val="99"/>
    <w:rsid w:val="00A536C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ujpNGspxq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ujpNGspxq歲出政事別決算審定表.dot</Template>
  <TotalTime>14</TotalTime>
  <Pages>1</Pages>
  <Words>837</Words>
  <Characters>3314</Characters>
  <Application>Microsoft Office Word</Application>
  <DocSecurity>0</DocSecurity>
  <Lines>27</Lines>
  <Paragraphs>8</Paragraphs>
  <ScaleCrop>false</ScaleCrop>
  <Company>N.A.O.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李岱穎</dc:creator>
  <cp:keywords/>
  <cp:lastModifiedBy>蔡宗和</cp:lastModifiedBy>
  <cp:revision>11</cp:revision>
  <dcterms:created xsi:type="dcterms:W3CDTF">2025-06-04T09:43:00Z</dcterms:created>
  <dcterms:modified xsi:type="dcterms:W3CDTF">2025-07-11T05:47:00Z</dcterms:modified>
</cp:coreProperties>
</file>