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684196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8419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684196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684196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684196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684196" w:rsidRPr="00280421" w:rsidTr="006841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684196" w:rsidRPr="00280421" w:rsidRDefault="00684196" w:rsidP="00504BB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8042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67,001,000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9,785,707</w:t>
            </w:r>
          </w:p>
        </w:tc>
      </w:tr>
      <w:tr w:rsidR="00684196" w:rsidRPr="00280421" w:rsidTr="006841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684196" w:rsidRPr="00280421" w:rsidRDefault="00233B89" w:rsidP="00504BB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684196" w:rsidRPr="00280421" w:rsidRDefault="00684196" w:rsidP="00504BB6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684196" w:rsidRPr="00280421" w:rsidRDefault="00684196" w:rsidP="00504BB6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28042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67,001,000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76,786,707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84196" w:rsidRPr="00280421" w:rsidRDefault="00684196" w:rsidP="00504BB6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80421">
              <w:rPr>
                <w:rFonts w:ascii="新細明體" w:hAnsi="新細明體"/>
                <w:b/>
                <w:noProof/>
                <w:spacing w:val="-6"/>
                <w:sz w:val="20"/>
              </w:rPr>
              <w:t>9,785,707</w:t>
            </w:r>
          </w:p>
        </w:tc>
      </w:tr>
      <w:tr w:rsidR="00684196" w:rsidTr="006841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684196" w:rsidRDefault="00684196" w:rsidP="00504BB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684196" w:rsidRDefault="00233B89" w:rsidP="00504BB6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684196" w:rsidRDefault="00684196" w:rsidP="00504BB6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B003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/>
                <w:noProof/>
                <w:spacing w:val="-6"/>
                <w:sz w:val="20"/>
              </w:rPr>
              <w:t>67,001,000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/>
                <w:noProof/>
                <w:spacing w:val="-6"/>
                <w:sz w:val="20"/>
              </w:rPr>
              <w:t>76,786,707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684196" w:rsidRPr="00DF667B" w:rsidRDefault="00684196" w:rsidP="00504BB6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B003D">
              <w:rPr>
                <w:rFonts w:ascii="新細明體" w:hAnsi="新細明體"/>
                <w:noProof/>
                <w:spacing w:val="-6"/>
                <w:sz w:val="20"/>
              </w:rPr>
              <w:t>9,785,707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3C15BB" w:rsidSect="00FC5235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196" w:rsidRDefault="00684196">
      <w:r>
        <w:separator/>
      </w:r>
    </w:p>
  </w:endnote>
  <w:endnote w:type="continuationSeparator" w:id="0">
    <w:p w:rsidR="00684196" w:rsidRDefault="0068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160" w:rsidRPr="00916160" w:rsidRDefault="00916160" w:rsidP="00916160">
    <w:pPr>
      <w:pStyle w:val="a4"/>
      <w:jc w:val="center"/>
      <w:rPr>
        <w:rFonts w:ascii="標楷體" w:eastAsia="標楷體" w:hAnsi="標楷體"/>
      </w:rPr>
    </w:pPr>
    <w:r w:rsidRPr="00916160">
      <w:rPr>
        <w:rFonts w:ascii="標楷體" w:eastAsia="標楷體" w:hAnsi="標楷體" w:hint="eastAsia"/>
      </w:rPr>
      <w:t>第9</w:t>
    </w:r>
    <w:r w:rsidRPr="00916160">
      <w:rPr>
        <w:rFonts w:ascii="標楷體" w:eastAsia="標楷體" w:hAnsi="標楷體"/>
      </w:rPr>
      <w:t>-3</w:t>
    </w:r>
    <w:r w:rsidRPr="00916160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196" w:rsidRDefault="00684196">
      <w:r>
        <w:separator/>
      </w:r>
    </w:p>
  </w:footnote>
  <w:footnote w:type="continuationSeparator" w:id="0">
    <w:p w:rsidR="00684196" w:rsidRDefault="00684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4D6F2B">
    <w:pPr>
      <w:pStyle w:val="a3"/>
      <w:jc w:val="center"/>
    </w:pPr>
    <w:r w:rsidRPr="004D6F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三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D6F2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D6F2B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4D6F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4D6F2B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4D6F2B">
    <w:pPr>
      <w:pStyle w:val="a3"/>
      <w:jc w:val="center"/>
      <w:rPr>
        <w:b/>
        <w:sz w:val="32"/>
      </w:rPr>
    </w:pPr>
    <w:r w:rsidRPr="004D6F2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4D6F2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4D6F2B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4D6F2B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96"/>
    <w:rsid w:val="000E0216"/>
    <w:rsid w:val="00183F3F"/>
    <w:rsid w:val="00233B89"/>
    <w:rsid w:val="003C15BB"/>
    <w:rsid w:val="004A068F"/>
    <w:rsid w:val="004D6F2B"/>
    <w:rsid w:val="00626405"/>
    <w:rsid w:val="00684196"/>
    <w:rsid w:val="00916160"/>
    <w:rsid w:val="009C47CC"/>
    <w:rsid w:val="00A82CB1"/>
    <w:rsid w:val="00CB0F10"/>
    <w:rsid w:val="00DF667B"/>
    <w:rsid w:val="00F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E7BDAAE-4278-40C4-A4DF-7BCD770DB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7htcBv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A7htcBv歲入來源別總表.dot</Template>
  <TotalTime>1</TotalTime>
  <Pages>1</Pages>
  <Words>125</Words>
  <Characters>244</Characters>
  <Application>Microsoft Office Word</Application>
  <DocSecurity>0</DocSecurity>
  <Lines>2</Lines>
  <Paragraphs>1</Paragraphs>
  <ScaleCrop>false</ScaleCrop>
  <Company>N.A.O.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曾承威</dc:creator>
  <cp:keywords/>
  <cp:lastModifiedBy>蔡宗和</cp:lastModifiedBy>
  <cp:revision>7</cp:revision>
  <cp:lastPrinted>2025-07-04T09:42:00Z</cp:lastPrinted>
  <dcterms:created xsi:type="dcterms:W3CDTF">2025-06-04T08:20:00Z</dcterms:created>
  <dcterms:modified xsi:type="dcterms:W3CDTF">2025-07-11T05:46:00Z</dcterms:modified>
</cp:coreProperties>
</file>