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9"/>
        <w:gridCol w:w="239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:rsidTr="00C56502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C56502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:rsidTr="00C56502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:rsidTr="00C56502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:rsidTr="00C56502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0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C56502" w:rsidRPr="003D6FD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3D6FD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6"/>
                <w:sz w:val="20"/>
              </w:rPr>
              <w:t>27,332,067,000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6"/>
                <w:sz w:val="20"/>
              </w:rPr>
              <w:t>28,317,585,867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6"/>
                <w:sz w:val="20"/>
              </w:rPr>
              <w:t>807,409,389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6"/>
                <w:sz w:val="20"/>
              </w:rPr>
              <w:t>29,124,995,256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6"/>
                <w:sz w:val="20"/>
              </w:rPr>
              <w:t>28,317,585,867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6"/>
                <w:sz w:val="20"/>
              </w:rPr>
              <w:t>807,409,389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6"/>
                <w:sz w:val="20"/>
              </w:rPr>
              <w:t>29,124,995,256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6"/>
                <w:sz w:val="20"/>
              </w:rPr>
              <w:t>1,792,928,256</w:t>
            </w:r>
          </w:p>
        </w:tc>
      </w:tr>
      <w:tr w:rsidR="00C56502" w:rsidRPr="003D6FD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C56502" w:rsidRPr="003D6FD2" w:rsidRDefault="00C56502" w:rsidP="00161B5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3D6FD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6"/>
                <w:sz w:val="20"/>
              </w:rPr>
              <w:t>15,537,224,000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6"/>
                <w:sz w:val="20"/>
              </w:rPr>
              <w:t>17,054,873,541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6"/>
                <w:sz w:val="20"/>
              </w:rPr>
              <w:t>368,636,095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6"/>
                <w:sz w:val="20"/>
              </w:rPr>
              <w:t>17,423,509,636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6"/>
                <w:sz w:val="20"/>
              </w:rPr>
              <w:t>17,054,873,541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6"/>
                <w:sz w:val="20"/>
              </w:rPr>
              <w:t>368,636,095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6"/>
                <w:sz w:val="20"/>
              </w:rPr>
              <w:t>17,423,509,636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6"/>
                <w:sz w:val="20"/>
              </w:rPr>
              <w:t>1,886,285,636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遺產及贈與稅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500,000,000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635,715,006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635,715,006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635,715,006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635,715,006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135,715,006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149,899,000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134,221,255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6,717,102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140,938,357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134,221,255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6,717,102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140,938,357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- 8,960,643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574,800,000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885,103,973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11,569,604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896,673,577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885,103,973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11,569,604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896,673,577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321,873,577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1,425,000,000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1,456,441,291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15,880,662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1,472,321,953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1,456,441,291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15,880,662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1,472,321,953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47,321,953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3,202,460,000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3,448,137,231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103,293,850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3,551,431,081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3,448,137,231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103,293,850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3,551,431,081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348,971,081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1,920,000,000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1,983,828,679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9,758,055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1,993,586,734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1,983,828,679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9,758,055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1,993,586,734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73,586,734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契稅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345,286,000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407,783,098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2,694,547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410,477,645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407,783,098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2,694,547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410,477,645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65,191,645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8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娛樂稅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38,000,000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41,270,624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383,262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41,653,886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41,270,624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383,262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41,653,886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3,653,886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9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7,381,779,000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8,062,372,384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218,339,013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8,280,711,397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8,062,372,384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218,339,013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8,280,711,397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898,932,397</w:t>
            </w:r>
          </w:p>
        </w:tc>
      </w:tr>
      <w:tr w:rsidR="00C56502" w:rsidRPr="003D6FD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C56502" w:rsidRPr="00051082" w:rsidRDefault="00C56502" w:rsidP="00161B5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5108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工程受益費收入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102,817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102,817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102,817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102,817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101,817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工程受益費收入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102,817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102,817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102,817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102,817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101,817</w:t>
            </w:r>
          </w:p>
        </w:tc>
      </w:tr>
      <w:tr w:rsidR="00C56502" w:rsidRPr="003D6FD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C56502" w:rsidRPr="00051082" w:rsidRDefault="00C56502" w:rsidP="00161B5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5108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285,098,000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410,786,401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41,026,388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451,812,789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410,786,401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41,026,388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451,812,789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166,714,789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279,280,000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402,978,364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41,026,388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444,004,752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402,978,364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41,026,388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444,004,752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164,724,752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- 1,000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5,817,000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7,808,037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7,808,037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7,808,037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7,808,037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1,991,037</w:t>
            </w:r>
          </w:p>
        </w:tc>
      </w:tr>
      <w:tr w:rsidR="00C56502" w:rsidRPr="003D6FD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C56502" w:rsidRPr="00051082" w:rsidRDefault="00C56502" w:rsidP="00161B5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5108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469,124,000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651,023,108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351,275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651,374,383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651,023,108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351,275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651,374,383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182,250,383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170,033,000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307,927,346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2,200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307,929,546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307,927,346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2,200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307,929,546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137,896,546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299,091,000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343,095,762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349,075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343,444,837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343,095,762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349,075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343,444,837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44,353,837</w:t>
            </w:r>
          </w:p>
        </w:tc>
      </w:tr>
      <w:tr w:rsidR="00C56502" w:rsidRPr="003D6FD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C56502" w:rsidRPr="00051082" w:rsidRDefault="00C56502" w:rsidP="00161B5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5108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150,327,000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465,424,195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16,808,282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482,232,477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465,424,195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16,808,282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482,232,477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331,905,477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146,043,000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458,260,416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16,808,282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475,068,698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458,260,416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16,808,282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475,068,698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329,025,698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535B71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>
              <w:rPr>
                <w:rFonts w:ascii="新細明體" w:hAnsi="新細明體" w:hint="eastAsia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4,284,000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7,163,779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7,163,779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7,163,779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7,163,779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2,879,779</w:t>
            </w:r>
          </w:p>
        </w:tc>
      </w:tr>
      <w:tr w:rsidR="00C56502" w:rsidRPr="003D6FD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C56502" w:rsidRPr="00051082" w:rsidRDefault="00C56502" w:rsidP="00161B5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5108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339,173,000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339,173,000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339,173,000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339,173,000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339,173,000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C56502" w:rsidTr="000828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6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D8551A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noProof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非營業特種基金</w:t>
            </w:r>
          </w:p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339,173,000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339,173,000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339,173,000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339,173,000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339,173,000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56502" w:rsidRPr="003D6FD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C56502" w:rsidRPr="00051082" w:rsidRDefault="00C56502" w:rsidP="00161B5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5108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9,793,910,000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8,640,639,438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343,572,770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8,984,212,208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8,640,639,438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343,572,770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8,984,212,208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- 809,697,792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9,793,910,000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8,640,639,438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343,572,770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8,984,212,208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8,640,639,438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343,572,770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8,984,212,208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- 809,697,792</w:t>
            </w:r>
          </w:p>
        </w:tc>
      </w:tr>
      <w:tr w:rsidR="00C56502" w:rsidRPr="003D6FD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C56502" w:rsidRPr="00051082" w:rsidRDefault="00C56502" w:rsidP="00161B5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5108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400,000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539,600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539,600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539,600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539,600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139,600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400,000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539,600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539,600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539,600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539,600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139,600</w:t>
            </w:r>
          </w:p>
        </w:tc>
      </w:tr>
      <w:tr w:rsidR="00C56502" w:rsidRPr="003D6FD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3D6FD2">
              <w:rPr>
                <w:rFonts w:ascii="新細明體" w:hAnsi="新細明體"/>
                <w:b/>
                <w:noProof/>
                <w:spacing w:val="-12"/>
                <w:sz w:val="20"/>
              </w:rPr>
              <w:t>9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Pr="003D6FD2" w:rsidRDefault="00C56502" w:rsidP="00161B5F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C56502" w:rsidRPr="00051082" w:rsidRDefault="00C56502" w:rsidP="00161B5F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051082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756,810,000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755,023,767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37,014,579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792,038,346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755,023,767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37,014,579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792,038,346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051082" w:rsidRDefault="00C56502" w:rsidP="00161B5F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51082">
              <w:rPr>
                <w:rFonts w:ascii="新細明體" w:hAnsi="新細明體"/>
                <w:b/>
                <w:noProof/>
                <w:spacing w:val="-6"/>
                <w:sz w:val="20"/>
              </w:rPr>
              <w:t>35,228,346</w:t>
            </w:r>
          </w:p>
        </w:tc>
      </w:tr>
      <w:tr w:rsidR="00C56502" w:rsidTr="00C5650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:rsidR="00C56502" w:rsidRDefault="00C56502" w:rsidP="00161B5F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C56502" w:rsidRDefault="00C56502" w:rsidP="00161B5F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76B79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756,810,000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755,023,767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37,014,579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792,038,346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755,023,767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37,014,579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792,038,346</w:t>
            </w:r>
          </w:p>
        </w:tc>
        <w:tc>
          <w:tcPr>
            <w:tcW w:w="2040" w:type="dxa"/>
            <w:shd w:val="clear" w:color="auto" w:fill="auto"/>
            <w:vAlign w:val="center"/>
          </w:tcPr>
          <w:p w:rsidR="00C56502" w:rsidRPr="00DF667B" w:rsidRDefault="00C56502" w:rsidP="00161B5F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76B79">
              <w:rPr>
                <w:rFonts w:ascii="新細明體" w:hAnsi="新細明體"/>
                <w:noProof/>
                <w:spacing w:val="-6"/>
                <w:sz w:val="20"/>
              </w:rPr>
              <w:t>35,228,346</w:t>
            </w:r>
          </w:p>
        </w:tc>
      </w:tr>
    </w:tbl>
    <w:p w:rsidR="003C15BB" w:rsidRDefault="003C15BB">
      <w:pPr>
        <w:ind w:right="414"/>
        <w:rPr>
          <w:rFonts w:eastAsia="標楷體"/>
          <w:sz w:val="22"/>
        </w:rPr>
      </w:pPr>
      <w:bookmarkStart w:id="0" w:name="_GoBack"/>
      <w:bookmarkEnd w:id="0"/>
    </w:p>
    <w:sectPr w:rsidR="003C15BB" w:rsidSect="007E05FB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502" w:rsidRDefault="00C56502">
      <w:r>
        <w:separator/>
      </w:r>
    </w:p>
  </w:endnote>
  <w:endnote w:type="continuationSeparator" w:id="0">
    <w:p w:rsidR="00C56502" w:rsidRDefault="00C56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816000525"/>
      <w:docPartObj>
        <w:docPartGallery w:val="Page Numbers (Bottom of Page)"/>
        <w:docPartUnique/>
      </w:docPartObj>
    </w:sdtPr>
    <w:sdtEndPr/>
    <w:sdtContent>
      <w:p w:rsidR="00B74BA4" w:rsidRPr="00B74BA4" w:rsidRDefault="00B74BA4">
        <w:pPr>
          <w:pStyle w:val="a4"/>
          <w:jc w:val="center"/>
          <w:rPr>
            <w:rFonts w:ascii="標楷體" w:eastAsia="標楷體" w:hAnsi="標楷體"/>
          </w:rPr>
        </w:pPr>
        <w:r w:rsidRPr="00B74BA4">
          <w:rPr>
            <w:rFonts w:ascii="標楷體" w:eastAsia="標楷體" w:hAnsi="標楷體" w:hint="eastAsia"/>
          </w:rPr>
          <w:t>第9</w:t>
        </w:r>
        <w:r w:rsidRPr="00B74BA4">
          <w:rPr>
            <w:rFonts w:ascii="標楷體" w:eastAsia="標楷體" w:hAnsi="標楷體"/>
          </w:rPr>
          <w:t>-2</w:t>
        </w:r>
        <w:r w:rsidRPr="00B74BA4">
          <w:rPr>
            <w:rFonts w:ascii="標楷體" w:eastAsia="標楷體" w:hAnsi="標楷體" w:hint="eastAsia"/>
          </w:rPr>
          <w:t>頁</w:t>
        </w:r>
      </w:p>
    </w:sdtContent>
  </w:sdt>
  <w:p w:rsidR="00B74BA4" w:rsidRDefault="00B74BA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502" w:rsidRDefault="00C56502">
      <w:r>
        <w:separator/>
      </w:r>
    </w:p>
  </w:footnote>
  <w:footnote w:type="continuationSeparator" w:id="0">
    <w:p w:rsidR="00C56502" w:rsidRDefault="00C56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DA08FA">
    <w:pPr>
      <w:pStyle w:val="a3"/>
      <w:jc w:val="center"/>
    </w:pPr>
    <w:r w:rsidRPr="00DA08FA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DA08F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A08FA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DA08FA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DA08FA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1" w:rsidRDefault="006B1DE6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r w:rsidR="00DA08FA" w:rsidRPr="00DA08FA">
      <w:rPr>
        <w:rFonts w:ascii="標楷體" w:eastAsia="標楷體" w:hAnsi="標楷體" w:hint="eastAsia"/>
        <w:b/>
        <w:spacing w:val="60"/>
        <w:sz w:val="32"/>
        <w:u w:val="single"/>
      </w:rPr>
      <w:t>113</w:t>
    </w:r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="00DA08FA" w:rsidRPr="00DA08FA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="00DA08FA" w:rsidRPr="00DA08FA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502"/>
    <w:rsid w:val="00051082"/>
    <w:rsid w:val="000828A0"/>
    <w:rsid w:val="000E0216"/>
    <w:rsid w:val="00183F3F"/>
    <w:rsid w:val="003C15BB"/>
    <w:rsid w:val="004E1484"/>
    <w:rsid w:val="00535B71"/>
    <w:rsid w:val="006B1DE6"/>
    <w:rsid w:val="007E05FB"/>
    <w:rsid w:val="009C47CC"/>
    <w:rsid w:val="00A82CB1"/>
    <w:rsid w:val="00B74BA4"/>
    <w:rsid w:val="00C56502"/>
    <w:rsid w:val="00C858E9"/>
    <w:rsid w:val="00CB0F10"/>
    <w:rsid w:val="00D8551A"/>
    <w:rsid w:val="00DA08FA"/>
    <w:rsid w:val="00DB2E66"/>
    <w:rsid w:val="00DF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51F09E80-81DC-4F73-9151-DFCF7135D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6B1DE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6B1DE6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B74BA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2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aPWfPQO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aPWfPQO歲入來源別總表.dot</Template>
  <TotalTime>5</TotalTime>
  <Pages>1</Pages>
  <Words>673</Words>
  <Characters>2665</Characters>
  <Application>Microsoft Office Word</Application>
  <DocSecurity>0</DocSecurity>
  <Lines>22</Lines>
  <Paragraphs>6</Paragraphs>
  <ScaleCrop>false</ScaleCrop>
  <Company>N.A.O.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曾承威</dc:creator>
  <cp:keywords/>
  <cp:lastModifiedBy>蔡宗和</cp:lastModifiedBy>
  <cp:revision>12</cp:revision>
  <cp:lastPrinted>2025-06-04T07:52:00Z</cp:lastPrinted>
  <dcterms:created xsi:type="dcterms:W3CDTF">2025-06-04T07:46:00Z</dcterms:created>
  <dcterms:modified xsi:type="dcterms:W3CDTF">2025-07-11T05:44:00Z</dcterms:modified>
</cp:coreProperties>
</file>