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423"/>
        <w:gridCol w:w="898"/>
        <w:gridCol w:w="1485"/>
        <w:gridCol w:w="915"/>
      </w:tblGrid>
      <w:tr w:rsidR="009805FE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495D5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:rsidTr="00621B7C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:rsidR="009805FE" w:rsidRDefault="009805FE" w:rsidP="005569E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50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423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98" w:type="dxa"/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495D5D" w:rsidRPr="00BA0641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064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27,399,068,000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28,394,372,574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807,409,389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29,201,781,963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28,394,372,574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807,409,389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29,201,781,963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1,802,713,963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6.58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95D5D" w:rsidRPr="00BA0641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0641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15,537,224,000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17,054,873,541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368,636,095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17,423,509,636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17,054,873,541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368,636,095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17,423,509,636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59.67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1,886,285,636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12.14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500,000,000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635,715,006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635,715,006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635,715,006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635,715,006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2.18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135,715,006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27.14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149,899,000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134,221,255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6,717,102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140,938,357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134,221,255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6,717,102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140,938,357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0.48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- 8,960,643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- 5.98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574,800,000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885,103,973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11,569,604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896,673,577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885,103,973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11,569,604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896,673,577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3.07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321,873,577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56.00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1,425,000,000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1,456,441,291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15,880,662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1,472,321,953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1,456,441,291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15,880,662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1,472,321,953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5.04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47,321,953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3.32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3,202,460,000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3,448,137,231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103,293,850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3,551,431,081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3,448,137,231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103,293,850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3,551,431,081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12.16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348,971,081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10.90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1,920,000,000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1,983,828,679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9,758,055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1,993,586,734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1,983,828,679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9,758,055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1,993,586,734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6.83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73,586,734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3.83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345,286,000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407,783,098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2,694,547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410,477,645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407,783,098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2,694,547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410,477,645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1.41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65,191,645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18.88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38,000,000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41,270,624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383,262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41,653,886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41,270,624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383,262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41,653,886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0.14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3,653,886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9.62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7,381,779,000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8,062,372,384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218,339,013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8,280,711,397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8,062,372,384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218,339,013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8,280,711,397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28.36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898,932,397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12.18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RPr="00BA0641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0641">
              <w:rPr>
                <w:rFonts w:ascii="標楷體" w:eastAsia="標楷體" w:hAnsi="標楷體" w:hint="eastAsia"/>
                <w:b/>
                <w:noProof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102,817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102,817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102,817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102,817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101,817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10,181.70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102,817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102,817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102,817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102,817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101,817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10,181.70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RPr="00BA0641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0641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285,098,000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410,786,401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41,026,388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451,812,789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410,786,401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41,026,388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451,812,789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1.55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166,714,789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58.48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279,280,000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402,978,364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41,026,388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444,004,752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402,978,364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41,026,388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444,004,752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1.52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164,724,752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58.98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- 1,000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5,817,000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7,808,037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7,808,037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7,808,037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7,808,037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1,991,037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34.23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RPr="00BA0641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0641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469,124,000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651,023,108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351,275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651,374,383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651,023,108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351,275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651,374,383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2.23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182,250,383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38.85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170,033,000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307,927,346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2,200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307,929,546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307,927,346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2,200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307,929,546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1.05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137,896,546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81.10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299,091,000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343,095,762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349,075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343,444,837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343,095,762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349,075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343,444,837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1.18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44,353,837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14.83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RPr="00BA0641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0641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217,328,000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542,210,902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16,808,282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559,019,184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542,210,902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16,808,282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559,019,184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1.91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341,691,184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157.22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146,043,000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458,260,416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16,808,282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475,068,698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458,260,416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16,808,282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475,068,698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1.63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329,025,698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225.29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67,001,000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76,786,707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76,786,707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76,786,707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76,786,707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0.26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9,785,707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14.61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4,284,000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7,163,779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7,163,779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7,163,779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7,163,779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0.02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2,879,779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67.22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RPr="00BA0641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0641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339,173,000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339,173,000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339,173,000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339,173,000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339,173,000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1.16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942C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非營業特種基金</w:t>
            </w:r>
          </w:p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339,173,000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339,173,000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339,173,000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339,173,000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339,173,000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1.16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RPr="00BA0641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0641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9,793,910,000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8,640,639,438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343,572,770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8,984,212,208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8,640,639,438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343,572,770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8,984,212,208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30.77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- 809,697,792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- 8.27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9,793,910,000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8,640,639,438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343,572,770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8,984,212,208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8,640,639,438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343,572,770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8,984,212,208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30.77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- 809,697,792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- 8.27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RPr="00BA0641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0641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539,600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539,600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539,600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539,600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139,600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34.90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539,600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539,600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539,600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539,600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139,600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34.90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95D5D" w:rsidRPr="00BA0641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z w:val="20"/>
              </w:rPr>
              <w:t>9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0641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756,810,000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755,023,767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37,014,579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792,038,346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755,023,767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37,014,579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792,038,346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2.71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35,228,346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4.65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BA0641" w:rsidRDefault="00495D5D" w:rsidP="0022344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A064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95D5D" w:rsidTr="005569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480" w:type="dxa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495D5D" w:rsidRDefault="00495D5D" w:rsidP="0022344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95D5D" w:rsidRDefault="00495D5D" w:rsidP="0022344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80028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756,810,000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755,023,767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37,014,579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792,038,346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755,023,767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37,014,579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792,038,346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2.71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35,228,346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/>
                <w:noProof/>
                <w:spacing w:val="-6"/>
                <w:sz w:val="20"/>
              </w:rPr>
              <w:t>4.65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95D5D" w:rsidRPr="00DC035C" w:rsidRDefault="00495D5D" w:rsidP="0022344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8002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540A99" w:rsidRDefault="00540A99" w:rsidP="008E490F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540A99" w:rsidSect="00962229">
      <w:headerReference w:type="first" r:id="rId7"/>
      <w:footerReference w:type="first" r:id="rId8"/>
      <w:pgSz w:w="23814" w:h="16840" w:orient="landscape" w:code="8"/>
      <w:pgMar w:top="567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44B" w:rsidRDefault="0022344B">
      <w:r>
        <w:separator/>
      </w:r>
    </w:p>
  </w:endnote>
  <w:endnote w:type="continuationSeparator" w:id="0">
    <w:p w:rsidR="0022344B" w:rsidRDefault="00223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0F" w:rsidRPr="008E490F" w:rsidRDefault="008E490F" w:rsidP="008E490F">
    <w:pPr>
      <w:pStyle w:val="a4"/>
      <w:jc w:val="center"/>
      <w:rPr>
        <w:rFonts w:ascii="標楷體" w:eastAsia="標楷體" w:hAnsi="標楷體"/>
      </w:rPr>
    </w:pPr>
    <w:r w:rsidRPr="008E490F">
      <w:rPr>
        <w:rFonts w:ascii="標楷體" w:eastAsia="標楷體" w:hAnsi="標楷體" w:hint="eastAsia"/>
      </w:rPr>
      <w:t>第9</w:t>
    </w:r>
    <w:r w:rsidR="00493D91">
      <w:rPr>
        <w:rFonts w:ascii="標楷體" w:eastAsia="標楷體" w:hAnsi="標楷體"/>
      </w:rPr>
      <w:t>-1</w:t>
    </w:r>
    <w:r w:rsidRPr="008E490F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44B" w:rsidRDefault="0022344B">
      <w:r>
        <w:separator/>
      </w:r>
    </w:p>
  </w:footnote>
  <w:footnote w:type="continuationSeparator" w:id="0">
    <w:p w:rsidR="0022344B" w:rsidRDefault="00223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A03" w:rsidRDefault="00CE5A03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CE5A03">
      <w:rPr>
        <w:rFonts w:ascii="標楷體" w:eastAsia="標楷體" w:hint="eastAsia"/>
        <w:b/>
        <w:spacing w:val="60"/>
        <w:sz w:val="32"/>
        <w:u w:val="single"/>
      </w:rPr>
      <w:t>玖、歲入來源別</w:t>
    </w:r>
  </w:p>
  <w:p w:rsidR="0022344B" w:rsidRDefault="00CE5A03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一、</w:t>
    </w:r>
    <w:r w:rsidR="0022344B">
      <w:rPr>
        <w:rFonts w:ascii="標楷體" w:eastAsia="標楷體" w:hint="eastAsia"/>
        <w:b/>
        <w:spacing w:val="60"/>
        <w:sz w:val="32"/>
        <w:u w:val="single"/>
      </w:rPr>
      <w:t>中華民國</w:t>
    </w:r>
    <w:r w:rsidR="0022344B" w:rsidRPr="001C4B3E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="0022344B">
      <w:rPr>
        <w:rFonts w:ascii="標楷體" w:eastAsia="標楷體" w:hint="eastAsia"/>
        <w:b/>
        <w:spacing w:val="60"/>
        <w:sz w:val="32"/>
        <w:u w:val="single"/>
      </w:rPr>
      <w:t>年度</w:t>
    </w:r>
    <w:r w:rsidR="0022344B" w:rsidRPr="001C4B3E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22344B">
      <w:rPr>
        <w:rFonts w:ascii="標楷體" w:eastAsia="標楷體" w:hint="eastAsia"/>
        <w:b/>
        <w:spacing w:val="60"/>
        <w:sz w:val="32"/>
        <w:u w:val="single"/>
      </w:rPr>
      <w:t>總決算歲入來源別決算審定總表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D5D"/>
    <w:rsid w:val="0004623B"/>
    <w:rsid w:val="0008116C"/>
    <w:rsid w:val="00101AB3"/>
    <w:rsid w:val="001C4B3E"/>
    <w:rsid w:val="001D7125"/>
    <w:rsid w:val="0022344B"/>
    <w:rsid w:val="00361986"/>
    <w:rsid w:val="00370633"/>
    <w:rsid w:val="00375FAF"/>
    <w:rsid w:val="00463DA5"/>
    <w:rsid w:val="00493D91"/>
    <w:rsid w:val="00495D5D"/>
    <w:rsid w:val="00511EB6"/>
    <w:rsid w:val="00525367"/>
    <w:rsid w:val="00540A99"/>
    <w:rsid w:val="005503C0"/>
    <w:rsid w:val="005569EB"/>
    <w:rsid w:val="00593FC4"/>
    <w:rsid w:val="00621B7C"/>
    <w:rsid w:val="006F4C30"/>
    <w:rsid w:val="0083717B"/>
    <w:rsid w:val="008E490F"/>
    <w:rsid w:val="008F43F0"/>
    <w:rsid w:val="00962229"/>
    <w:rsid w:val="009805FE"/>
    <w:rsid w:val="00A942CD"/>
    <w:rsid w:val="00AB03D5"/>
    <w:rsid w:val="00B83C7F"/>
    <w:rsid w:val="00BA1F49"/>
    <w:rsid w:val="00C52404"/>
    <w:rsid w:val="00CE054C"/>
    <w:rsid w:val="00CE4379"/>
    <w:rsid w:val="00CE5A03"/>
    <w:rsid w:val="00DB4570"/>
    <w:rsid w:val="00DC035C"/>
    <w:rsid w:val="00E034BD"/>
    <w:rsid w:val="00E1394B"/>
    <w:rsid w:val="00EF0671"/>
    <w:rsid w:val="00F573B9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3D7FBFD7-18D1-4AD3-B82C-F0609745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A942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A942CD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375FA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BDguiYL7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C6422-9017-448F-B3B6-AA5DEAAF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BDguiYL7歲入來源別決算審定表.dot</Template>
  <TotalTime>26</TotalTime>
  <Pages>1</Pages>
  <Words>742</Words>
  <Characters>2996</Characters>
  <Application>Microsoft Office Word</Application>
  <DocSecurity>0</DocSecurity>
  <Lines>24</Lines>
  <Paragraphs>7</Paragraphs>
  <ScaleCrop>false</ScaleCrop>
  <Company>N.A.O.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曾承威</dc:creator>
  <cp:keywords/>
  <cp:lastModifiedBy>蔡宗和</cp:lastModifiedBy>
  <cp:revision>16</cp:revision>
  <cp:lastPrinted>2025-06-04T07:05:00Z</cp:lastPrinted>
  <dcterms:created xsi:type="dcterms:W3CDTF">2025-06-04T06:23:00Z</dcterms:created>
  <dcterms:modified xsi:type="dcterms:W3CDTF">2025-07-11T05:44:00Z</dcterms:modified>
</cp:coreProperties>
</file>