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BE3" w:rsidRDefault="00E23BE3" w:rsidP="00E23BE3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352"/>
        <w:gridCol w:w="2352"/>
        <w:gridCol w:w="2353"/>
        <w:gridCol w:w="2352"/>
        <w:gridCol w:w="2352"/>
        <w:gridCol w:w="2353"/>
        <w:gridCol w:w="2352"/>
        <w:gridCol w:w="2353"/>
      </w:tblGrid>
      <w:tr w:rsidR="0097423F" w:rsidRPr="00A865D5" w:rsidTr="0097423F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97423F" w:rsidRPr="00A865D5" w:rsidRDefault="0097423F" w:rsidP="001D49C8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97423F" w:rsidRPr="00A865D5" w:rsidRDefault="0097423F" w:rsidP="001D49C8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vAlign w:val="center"/>
          </w:tcPr>
          <w:p w:rsidR="0097423F" w:rsidRPr="003D1EE9" w:rsidRDefault="0097423F" w:rsidP="003D1EE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3D1EE9">
              <w:rPr>
                <w:rFonts w:ascii="標楷體" w:eastAsia="標楷體" w:hAnsi="Times New Roman" w:hint="eastAsia"/>
                <w:sz w:val="20"/>
                <w:szCs w:val="20"/>
              </w:rPr>
              <w:t>市議會主管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vAlign w:val="center"/>
          </w:tcPr>
          <w:p w:rsidR="0097423F" w:rsidRPr="003D1EE9" w:rsidRDefault="0097423F" w:rsidP="003D1EE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3D1EE9">
              <w:rPr>
                <w:rFonts w:ascii="標楷體" w:eastAsia="標楷體" w:hAnsi="Times New Roman" w:hint="eastAsia"/>
                <w:sz w:val="20"/>
                <w:szCs w:val="20"/>
              </w:rPr>
              <w:t>市政府主管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:rsidR="0097423F" w:rsidRPr="003D1EE9" w:rsidRDefault="0097423F" w:rsidP="003D1EE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3D1EE9">
              <w:rPr>
                <w:rFonts w:ascii="標楷體" w:eastAsia="標楷體" w:hAnsi="Times New Roman" w:hint="eastAsia"/>
                <w:sz w:val="20"/>
                <w:szCs w:val="20"/>
              </w:rPr>
              <w:t>民政處主管</w:t>
            </w:r>
          </w:p>
        </w:tc>
        <w:tc>
          <w:tcPr>
            <w:tcW w:w="23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7423F" w:rsidRPr="003D1EE9" w:rsidRDefault="0097423F" w:rsidP="003D1EE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3D1EE9">
              <w:rPr>
                <w:rFonts w:ascii="標楷體" w:eastAsia="標楷體" w:hAnsi="Times New Roman" w:hint="eastAsia"/>
                <w:sz w:val="20"/>
                <w:szCs w:val="20"/>
              </w:rPr>
              <w:t>地政處主管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vAlign w:val="center"/>
          </w:tcPr>
          <w:p w:rsidR="0097423F" w:rsidRPr="003D1EE9" w:rsidRDefault="0097423F" w:rsidP="003D1EE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3D1EE9">
              <w:rPr>
                <w:rFonts w:ascii="標楷體" w:eastAsia="標楷體" w:hAnsi="Times New Roman" w:hint="eastAsia"/>
                <w:sz w:val="20"/>
                <w:szCs w:val="20"/>
              </w:rPr>
              <w:t>稅務局主管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:rsidR="0097423F" w:rsidRPr="003D1EE9" w:rsidRDefault="0097423F" w:rsidP="003D1EE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3D1EE9">
              <w:rPr>
                <w:rFonts w:ascii="標楷體" w:eastAsia="標楷體" w:hAnsi="Times New Roman" w:hint="eastAsia"/>
                <w:sz w:val="20"/>
                <w:szCs w:val="20"/>
              </w:rPr>
              <w:t>教育處主管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vAlign w:val="center"/>
          </w:tcPr>
          <w:p w:rsidR="0097423F" w:rsidRPr="003D1EE9" w:rsidRDefault="0097423F" w:rsidP="003D1EE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3D1EE9">
              <w:rPr>
                <w:rFonts w:ascii="標楷體" w:eastAsia="標楷體" w:hAnsi="Times New Roman" w:hint="eastAsia"/>
                <w:sz w:val="20"/>
                <w:szCs w:val="20"/>
              </w:rPr>
              <w:t>文化局主管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:rsidR="0097423F" w:rsidRPr="003D1EE9" w:rsidRDefault="0097423F" w:rsidP="003D1EE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3D1EE9">
              <w:rPr>
                <w:rFonts w:ascii="標楷體" w:eastAsia="標楷體" w:hAnsi="Times New Roman" w:hint="eastAsia"/>
                <w:sz w:val="20"/>
                <w:szCs w:val="20"/>
              </w:rPr>
              <w:t>產業發展處主管</w:t>
            </w:r>
          </w:p>
        </w:tc>
      </w:tr>
      <w:tr w:rsidR="00972C46" w:rsidRPr="0002441E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2441E" w:rsidRDefault="00972C46" w:rsidP="00972C4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2441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72C4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200,480,163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F62A1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62A10">
              <w:rPr>
                <w:rFonts w:ascii="新細明體" w:hAnsi="新細明體"/>
                <w:b/>
                <w:sz w:val="20"/>
                <w:szCs w:val="20"/>
              </w:rPr>
              <w:t>17,332,725,502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612,568,210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119,970,454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202,610,381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35,219,808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401,451,223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77,159,198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D37715" w:rsidRDefault="00972C46" w:rsidP="00972C4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D37715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72C4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197,754,347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15,014,495,070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546,008,414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119,970,454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192,455,192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34,069,808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355,843,253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67,159,366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751B1" w:rsidRDefault="00972C46" w:rsidP="00972C46">
            <w:pPr>
              <w:spacing w:beforeLines="60" w:before="216" w:afterLines="60" w:after="216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1.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2"/>
              </w:rPr>
              <w:t>人事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2"/>
              </w:rPr>
              <w:t>費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72C46">
              <w:rPr>
                <w:rFonts w:ascii="新細明體" w:eastAsia="新細明體" w:hAnsi="新細明體"/>
                <w:noProof/>
                <w:w w:val="100"/>
                <w:sz w:val="20"/>
              </w:rPr>
              <w:t>136,699,474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567,004,344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284,599,584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81,282,795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134,053,827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4,857,720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68,020,926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16,037,252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751B1" w:rsidRDefault="00972C46" w:rsidP="00972C4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1"/>
              </w:rPr>
              <w:t>業務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1"/>
              </w:rPr>
              <w:t>費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72C46">
              <w:rPr>
                <w:rFonts w:ascii="新細明體" w:eastAsia="新細明體" w:hAnsi="新細明體"/>
                <w:noProof/>
                <w:w w:val="100"/>
                <w:sz w:val="20"/>
              </w:rPr>
              <w:t>60,397,373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1,060,901,094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252,777,960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17,752,659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57,894,081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29,176,088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224,530,744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47,596,864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751B1" w:rsidRDefault="00972C46" w:rsidP="00972C4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szCs w:val="20"/>
                <w:fitText w:val="1700" w:id="-969230590"/>
              </w:rPr>
              <w:t>獎補助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0"/>
              </w:rPr>
              <w:t>費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72C46">
              <w:rPr>
                <w:rFonts w:ascii="新細明體" w:eastAsia="新細明體" w:hAnsi="新細明體"/>
                <w:noProof/>
                <w:w w:val="100"/>
                <w:sz w:val="20"/>
              </w:rPr>
              <w:t>657,500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13,257,911,712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8,630,870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20,935,000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507,284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36,000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63,291,583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3,525,250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751B1" w:rsidRDefault="00972C46" w:rsidP="00972C4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89"/>
              </w:rPr>
              <w:t>債務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89"/>
              </w:rPr>
              <w:t>費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72C46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128,677,920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2441E" w:rsidRDefault="00972C46" w:rsidP="00972C4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2441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72C4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2,725,816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2,318,230,432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b/>
                <w:sz w:val="20"/>
                <w:szCs w:val="20"/>
              </w:rPr>
              <w:t>66,559,796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b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b/>
                <w:sz w:val="20"/>
                <w:szCs w:val="20"/>
              </w:rPr>
              <w:t>10,155,189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b/>
                <w:sz w:val="20"/>
                <w:szCs w:val="20"/>
              </w:rPr>
              <w:t>1,150,000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b/>
                <w:sz w:val="20"/>
                <w:szCs w:val="20"/>
              </w:rPr>
              <w:t>45,607,970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b/>
                <w:sz w:val="20"/>
                <w:szCs w:val="20"/>
              </w:rPr>
              <w:t>9,999,832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751B1" w:rsidRDefault="00972C46" w:rsidP="00972C46">
            <w:pPr>
              <w:spacing w:beforeLines="60" w:before="216" w:afterLines="60" w:after="216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1.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2"/>
              </w:rPr>
              <w:t>人事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2"/>
              </w:rPr>
              <w:t>費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72C46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751B1" w:rsidRDefault="00972C46" w:rsidP="00972C4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1"/>
              </w:rPr>
              <w:t>業務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1"/>
              </w:rPr>
              <w:t>費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72C46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751B1" w:rsidRDefault="00972C46" w:rsidP="00972C46">
            <w:pPr>
              <w:spacing w:beforeLines="60" w:before="216" w:afterLines="60" w:after="216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87"/>
                <w:kern w:val="0"/>
                <w:sz w:val="20"/>
                <w:szCs w:val="20"/>
                <w:fitText w:val="1700" w:id="-967126784"/>
              </w:rPr>
              <w:t>設備及投</w:t>
            </w:r>
            <w:r w:rsidRPr="00972C46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700" w:id="-967126784"/>
              </w:rPr>
              <w:t>資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72C46">
              <w:rPr>
                <w:rFonts w:ascii="新細明體" w:eastAsia="新細明體" w:hAnsi="新細明體"/>
                <w:noProof/>
                <w:w w:val="100"/>
                <w:sz w:val="20"/>
              </w:rPr>
              <w:t>2,725,816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608,258,705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66,559,796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10,155,189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1,150,000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45,352,970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3,045,832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751B1" w:rsidRDefault="00972C46" w:rsidP="00972C4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szCs w:val="20"/>
                <w:fitText w:val="1700" w:id="-969230590"/>
              </w:rPr>
              <w:t>獎補助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0"/>
              </w:rPr>
              <w:t>費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72C46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1,709,971,727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255,000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6,954,000</w:t>
            </w:r>
          </w:p>
        </w:tc>
      </w:tr>
    </w:tbl>
    <w:p w:rsidR="00E23BE3" w:rsidRDefault="00E23BE3" w:rsidP="00E23BE3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:rsidR="00A50EFB" w:rsidRDefault="00A50EFB" w:rsidP="00070DB8">
      <w:pPr>
        <w:pStyle w:val="a3"/>
        <w:spacing w:line="200" w:lineRule="exact"/>
        <w:ind w:rightChars="117" w:right="281" w:firstLine="482"/>
      </w:pPr>
    </w:p>
    <w:p w:rsidR="00A50EFB" w:rsidRPr="00A50EFB" w:rsidRDefault="00A50EFB" w:rsidP="00A50EFB"/>
    <w:p w:rsidR="00A50EFB" w:rsidRPr="00A50EFB" w:rsidRDefault="00A50EFB" w:rsidP="00A50EFB"/>
    <w:p w:rsidR="00A50EFB" w:rsidRPr="00A50EFB" w:rsidRDefault="00A50EFB" w:rsidP="00A50EFB"/>
    <w:p w:rsidR="00A50EFB" w:rsidRPr="00A50EFB" w:rsidRDefault="00A50EFB" w:rsidP="00A50EFB"/>
    <w:p w:rsidR="00A50EFB" w:rsidRPr="00A50EFB" w:rsidRDefault="00A50EFB" w:rsidP="00A50EFB"/>
    <w:p w:rsidR="00A50EFB" w:rsidRPr="00A50EFB" w:rsidRDefault="00A50EFB" w:rsidP="00A50EFB">
      <w:pPr>
        <w:jc w:val="center"/>
      </w:pPr>
    </w:p>
    <w:p w:rsidR="00B60AF3" w:rsidRDefault="00B60AF3" w:rsidP="00070DB8">
      <w:pPr>
        <w:pStyle w:val="a3"/>
        <w:spacing w:line="200" w:lineRule="exact"/>
        <w:ind w:rightChars="117" w:right="281" w:firstLine="482"/>
      </w:pPr>
    </w:p>
    <w:p w:rsidR="00511C05" w:rsidRDefault="00511C05" w:rsidP="00511C05">
      <w:pPr>
        <w:pStyle w:val="a3"/>
        <w:spacing w:line="200" w:lineRule="exact"/>
        <w:ind w:rightChars="117" w:right="281" w:firstLine="482"/>
        <w:jc w:val="center"/>
      </w:pPr>
    </w:p>
    <w:p w:rsidR="00511C05" w:rsidRDefault="00511C05" w:rsidP="00070DB8">
      <w:pPr>
        <w:pStyle w:val="a3"/>
        <w:spacing w:line="200" w:lineRule="exact"/>
        <w:ind w:rightChars="117" w:right="281" w:firstLine="482"/>
      </w:pPr>
    </w:p>
    <w:p w:rsidR="00E23BE3" w:rsidRDefault="00E23BE3" w:rsidP="000154A1">
      <w:pPr>
        <w:pStyle w:val="a3"/>
        <w:spacing w:afterLines="10" w:after="36" w:line="200" w:lineRule="exact"/>
        <w:ind w:rightChars="117" w:right="281" w:firstLine="482"/>
        <w:rPr>
          <w:rFonts w:hAnsi="標楷體"/>
        </w:rPr>
      </w:pPr>
      <w:r w:rsidRPr="00511C05"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  <w:bookmarkStart w:id="0" w:name="_GoBack"/>
      <w:bookmarkEnd w:id="0"/>
    </w:p>
    <w:tbl>
      <w:tblPr>
        <w:tblW w:w="2097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352"/>
        <w:gridCol w:w="2352"/>
        <w:gridCol w:w="2353"/>
        <w:gridCol w:w="2352"/>
        <w:gridCol w:w="2352"/>
        <w:gridCol w:w="2353"/>
        <w:gridCol w:w="2352"/>
        <w:gridCol w:w="2353"/>
      </w:tblGrid>
      <w:tr w:rsidR="0097423F" w:rsidRPr="00A865D5" w:rsidTr="0097423F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97423F" w:rsidRPr="00A865D5" w:rsidRDefault="0097423F" w:rsidP="0097423F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97423F" w:rsidRPr="00A865D5" w:rsidRDefault="0097423F" w:rsidP="0097423F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vAlign w:val="center"/>
          </w:tcPr>
          <w:p w:rsidR="0097423F" w:rsidRPr="003D1EE9" w:rsidRDefault="0097423F" w:rsidP="003D1EE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3D1EE9">
              <w:rPr>
                <w:rFonts w:ascii="標楷體" w:eastAsia="標楷體" w:hAnsi="Times New Roman" w:hint="eastAsia"/>
                <w:sz w:val="20"/>
                <w:szCs w:val="20"/>
              </w:rPr>
              <w:t>警察局主管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vAlign w:val="center"/>
          </w:tcPr>
          <w:p w:rsidR="0097423F" w:rsidRPr="003D1EE9" w:rsidRDefault="0097423F" w:rsidP="003D1EE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3D1EE9">
              <w:rPr>
                <w:rFonts w:ascii="標楷體" w:eastAsia="標楷體" w:hAnsi="Times New Roman" w:hint="eastAsia"/>
                <w:sz w:val="20"/>
                <w:szCs w:val="20"/>
              </w:rPr>
              <w:t>消防局主管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:rsidR="0097423F" w:rsidRPr="003D1EE9" w:rsidRDefault="0097423F" w:rsidP="003D1EE9">
            <w:pPr>
              <w:ind w:leftChars="12" w:left="29" w:rightChars="10" w:right="24"/>
              <w:jc w:val="distribute"/>
              <w:rPr>
                <w:rFonts w:ascii="標楷體" w:eastAsia="標楷體" w:hAnsi="Times New Roman"/>
                <w:sz w:val="20"/>
                <w:szCs w:val="20"/>
              </w:rPr>
            </w:pPr>
            <w:r w:rsidRPr="003D1EE9">
              <w:rPr>
                <w:rFonts w:ascii="標楷體" w:eastAsia="標楷體" w:hAnsi="Times New Roman" w:hint="eastAsia"/>
                <w:sz w:val="20"/>
                <w:szCs w:val="20"/>
              </w:rPr>
              <w:t>衛生局主管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vAlign w:val="center"/>
          </w:tcPr>
          <w:p w:rsidR="0097423F" w:rsidRPr="003D1EE9" w:rsidRDefault="0097423F" w:rsidP="003D1EE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3D1EE9">
              <w:rPr>
                <w:rFonts w:ascii="標楷體" w:eastAsia="標楷體" w:hAnsi="Times New Roman" w:hint="eastAsia"/>
                <w:sz w:val="20"/>
                <w:szCs w:val="20"/>
              </w:rPr>
              <w:t>環境保護局主管</w:t>
            </w:r>
          </w:p>
        </w:tc>
        <w:tc>
          <w:tcPr>
            <w:tcW w:w="23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7423F" w:rsidRPr="003D1EE9" w:rsidRDefault="0097423F" w:rsidP="003D1EE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proofErr w:type="gramStart"/>
            <w:r w:rsidRPr="003D1EE9">
              <w:rPr>
                <w:rFonts w:ascii="標楷體" w:eastAsia="標楷體" w:hAnsi="Times New Roman" w:hint="eastAsia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:rsidR="0097423F" w:rsidRPr="003D1EE9" w:rsidRDefault="0097423F" w:rsidP="003D1EE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3D1EE9">
              <w:rPr>
                <w:rFonts w:ascii="標楷體" w:eastAsia="標楷體" w:hAnsi="Times New Roman" w:hint="eastAsia"/>
                <w:sz w:val="20"/>
                <w:szCs w:val="20"/>
              </w:rPr>
              <w:t>小計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vAlign w:val="center"/>
          </w:tcPr>
          <w:p w:rsidR="0097423F" w:rsidRPr="003D1EE9" w:rsidRDefault="0097423F" w:rsidP="003D1EE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3D1EE9">
              <w:rPr>
                <w:rFonts w:ascii="標楷體" w:eastAsia="標楷體" w:hAnsi="Times New Roman" w:hint="eastAsia"/>
                <w:sz w:val="20"/>
                <w:szCs w:val="20"/>
              </w:rPr>
              <w:t>保留數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:rsidR="0097423F" w:rsidRPr="003D1EE9" w:rsidRDefault="0097423F" w:rsidP="003D1EE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3D1EE9">
              <w:rPr>
                <w:rFonts w:ascii="標楷體" w:eastAsia="標楷體" w:hAnsi="Times New Roman" w:hint="eastAsia"/>
                <w:sz w:val="20"/>
                <w:szCs w:val="20"/>
              </w:rPr>
              <w:t>合計</w:t>
            </w:r>
          </w:p>
        </w:tc>
      </w:tr>
      <w:tr w:rsidR="00972C46" w:rsidRPr="00090FA7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90FA7" w:rsidRDefault="00972C46" w:rsidP="00972C4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90FA7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352" w:type="dxa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1,719,276,347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712,512,017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880,850,367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1,077,206,661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744,450,610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24,116,480,941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1,724,407,381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25,840,888,322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90FA7" w:rsidRDefault="00972C46" w:rsidP="00972C4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90FA7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352" w:type="dxa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1,475,797,209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502,643,653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866,959,708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1,003,911,814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733,683,923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21,110,752,211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480,339,927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21,591,092,138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751B1" w:rsidRDefault="00972C46" w:rsidP="00972C46">
            <w:pPr>
              <w:spacing w:beforeLines="60" w:before="216" w:afterLines="60" w:after="216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1.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2"/>
              </w:rPr>
              <w:t>人事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2"/>
              </w:rPr>
              <w:t>費</w:t>
            </w:r>
          </w:p>
        </w:tc>
        <w:tc>
          <w:tcPr>
            <w:tcW w:w="2352" w:type="dxa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1,282,879,381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404,245,200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144,001,453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425,481,852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559,689,293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4,108,853,101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509,437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4,109,362,538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751B1" w:rsidRDefault="00972C46" w:rsidP="00972C4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1"/>
              </w:rPr>
              <w:t>業務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1"/>
              </w:rPr>
              <w:t>費</w:t>
            </w:r>
          </w:p>
        </w:tc>
        <w:tc>
          <w:tcPr>
            <w:tcW w:w="2352" w:type="dxa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186,599,148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91,688,153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126,846,860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473,711,680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3,806,745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2,633,679,449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404,843,298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3,038,522,747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751B1" w:rsidRDefault="00972C46" w:rsidP="00972C4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szCs w:val="20"/>
                <w:fitText w:val="1700" w:id="-969230590"/>
              </w:rPr>
              <w:t>獎補助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0"/>
              </w:rPr>
              <w:t>費</w:t>
            </w:r>
          </w:p>
        </w:tc>
        <w:tc>
          <w:tcPr>
            <w:tcW w:w="2352" w:type="dxa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6,318,680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6,710,300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596,111,395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104,718,282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170,187,885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14,239,541,741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74,987,192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14,314,528,933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751B1" w:rsidRDefault="00972C46" w:rsidP="00972C4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89"/>
              </w:rPr>
              <w:t>債務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89"/>
              </w:rPr>
              <w:t>費</w:t>
            </w:r>
          </w:p>
        </w:tc>
        <w:tc>
          <w:tcPr>
            <w:tcW w:w="2352" w:type="dxa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128,677,920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128,677,920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90FA7" w:rsidRDefault="00972C46" w:rsidP="00972C4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090FA7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352" w:type="dxa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243,479,138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209,868,364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13,890,659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73,294,847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10,766,687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3,005,728,730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1,244,067,454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72C46">
              <w:rPr>
                <w:rFonts w:ascii="新細明體" w:hAnsi="新細明體"/>
                <w:b/>
                <w:sz w:val="20"/>
                <w:szCs w:val="20"/>
              </w:rPr>
              <w:t>4,249,796,184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751B1" w:rsidRDefault="00972C46" w:rsidP="00972C46">
            <w:pPr>
              <w:spacing w:beforeLines="60" w:before="216" w:afterLines="60" w:after="216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1.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2"/>
              </w:rPr>
              <w:t>人事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2"/>
              </w:rPr>
              <w:t>費</w:t>
            </w:r>
          </w:p>
        </w:tc>
        <w:tc>
          <w:tcPr>
            <w:tcW w:w="2352" w:type="dxa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751B1" w:rsidRDefault="00972C46" w:rsidP="00972C4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1"/>
              </w:rPr>
              <w:t>業務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1"/>
              </w:rPr>
              <w:t>費</w:t>
            </w:r>
          </w:p>
        </w:tc>
        <w:tc>
          <w:tcPr>
            <w:tcW w:w="2352" w:type="dxa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751B1" w:rsidRDefault="00972C46" w:rsidP="00972C4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87"/>
                <w:kern w:val="0"/>
                <w:sz w:val="20"/>
                <w:szCs w:val="20"/>
                <w:fitText w:val="1700" w:id="-969230590"/>
              </w:rPr>
              <w:t>設備及投</w:t>
            </w:r>
            <w:r w:rsidRPr="00972C46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700" w:id="-969230590"/>
              </w:rPr>
              <w:t>資</w:t>
            </w:r>
          </w:p>
        </w:tc>
        <w:tc>
          <w:tcPr>
            <w:tcW w:w="2352" w:type="dxa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243,479,138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209,238,364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7,370,687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63,984,806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1,607,200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1,262,928,503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1,218,423,833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2,481,352,336</w:t>
            </w:r>
          </w:p>
        </w:tc>
      </w:tr>
      <w:tr w:rsidR="00972C46" w:rsidRPr="000751B1" w:rsidTr="00972C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972C46" w:rsidRPr="000751B1" w:rsidRDefault="00972C46" w:rsidP="00972C4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szCs w:val="20"/>
                <w:fitText w:val="1700" w:id="-969230590"/>
              </w:rPr>
              <w:t>獎補助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0"/>
              </w:rPr>
              <w:t>費</w:t>
            </w:r>
          </w:p>
        </w:tc>
        <w:tc>
          <w:tcPr>
            <w:tcW w:w="2352" w:type="dxa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630,000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6,519,972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9,310,041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9,159,487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1,742,800,227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25,643,621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72C46" w:rsidRPr="00972C46" w:rsidRDefault="00972C46" w:rsidP="00972C4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72C46">
              <w:rPr>
                <w:rFonts w:ascii="新細明體" w:hAnsi="新細明體"/>
                <w:sz w:val="20"/>
                <w:szCs w:val="20"/>
              </w:rPr>
              <w:t>1,768,443,848</w:t>
            </w:r>
          </w:p>
        </w:tc>
      </w:tr>
    </w:tbl>
    <w:p w:rsidR="00E23BE3" w:rsidRDefault="00E23BE3" w:rsidP="00E23BE3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:rsidR="00B12FAD" w:rsidRPr="00E23BE3" w:rsidRDefault="00B12FAD" w:rsidP="00E23BE3"/>
    <w:sectPr w:rsidR="00B12FAD" w:rsidRPr="00E23BE3" w:rsidSect="00D3229F">
      <w:headerReference w:type="default" r:id="rId7"/>
      <w:footerReference w:type="default" r:id="rId8"/>
      <w:headerReference w:type="first" r:id="rId9"/>
      <w:footerReference w:type="first" r:id="rId10"/>
      <w:pgSz w:w="23814" w:h="16840" w:orient="landscape" w:code="8"/>
      <w:pgMar w:top="1134" w:right="1134" w:bottom="851" w:left="1134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9C8" w:rsidRDefault="001D49C8" w:rsidP="009E17D4">
      <w:r>
        <w:separator/>
      </w:r>
    </w:p>
  </w:endnote>
  <w:endnote w:type="continuationSeparator" w:id="0">
    <w:p w:rsidR="001D49C8" w:rsidRDefault="001D49C8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634000393"/>
      <w:docPartObj>
        <w:docPartGallery w:val="Page Numbers (Bottom of Page)"/>
        <w:docPartUnique/>
      </w:docPartObj>
    </w:sdtPr>
    <w:sdtEndPr/>
    <w:sdtContent>
      <w:p w:rsidR="00B7589F" w:rsidRPr="00B7589F" w:rsidRDefault="00B7589F">
        <w:pPr>
          <w:pStyle w:val="a6"/>
          <w:jc w:val="center"/>
          <w:rPr>
            <w:rFonts w:ascii="標楷體" w:eastAsia="標楷體" w:hAnsi="標楷體"/>
          </w:rPr>
        </w:pPr>
        <w:r w:rsidRPr="00B7589F">
          <w:rPr>
            <w:rFonts w:ascii="標楷體" w:eastAsia="標楷體" w:hAnsi="標楷體" w:hint="eastAsia"/>
          </w:rPr>
          <w:t>第8</w:t>
        </w:r>
        <w:r w:rsidRPr="00B7589F">
          <w:rPr>
            <w:rFonts w:ascii="標楷體" w:eastAsia="標楷體" w:hAnsi="標楷體"/>
          </w:rPr>
          <w:t>-</w:t>
        </w:r>
        <w:r w:rsidRPr="00B7589F">
          <w:rPr>
            <w:rFonts w:ascii="標楷體" w:eastAsia="標楷體" w:hAnsi="標楷體"/>
          </w:rPr>
          <w:fldChar w:fldCharType="begin"/>
        </w:r>
        <w:r w:rsidRPr="00B7589F">
          <w:rPr>
            <w:rFonts w:ascii="標楷體" w:eastAsia="標楷體" w:hAnsi="標楷體"/>
          </w:rPr>
          <w:instrText>PAGE   \* MERGEFORMAT</w:instrText>
        </w:r>
        <w:r w:rsidRPr="00B7589F">
          <w:rPr>
            <w:rFonts w:ascii="標楷體" w:eastAsia="標楷體" w:hAnsi="標楷體"/>
          </w:rPr>
          <w:fldChar w:fldCharType="separate"/>
        </w:r>
        <w:r w:rsidR="000154A1" w:rsidRPr="000154A1">
          <w:rPr>
            <w:rFonts w:ascii="標楷體" w:eastAsia="標楷體" w:hAnsi="標楷體"/>
            <w:noProof/>
            <w:lang w:val="zh-TW"/>
          </w:rPr>
          <w:t>2</w:t>
        </w:r>
        <w:r w:rsidRPr="00B7589F">
          <w:rPr>
            <w:rFonts w:ascii="標楷體" w:eastAsia="標楷體" w:hAnsi="標楷體"/>
          </w:rPr>
          <w:fldChar w:fldCharType="end"/>
        </w:r>
        <w:r w:rsidRPr="00B7589F">
          <w:rPr>
            <w:rFonts w:ascii="標楷體" w:eastAsia="標楷體" w:hAnsi="標楷體" w:hint="eastAsia"/>
          </w:rPr>
          <w:t>頁</w:t>
        </w:r>
      </w:p>
    </w:sdtContent>
  </w:sdt>
  <w:p w:rsidR="00B7589F" w:rsidRDefault="00B7589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499165011"/>
      <w:docPartObj>
        <w:docPartGallery w:val="Page Numbers (Bottom of Page)"/>
        <w:docPartUnique/>
      </w:docPartObj>
    </w:sdtPr>
    <w:sdtEndPr/>
    <w:sdtContent>
      <w:p w:rsidR="00266BC1" w:rsidRPr="00266BC1" w:rsidRDefault="00266BC1">
        <w:pPr>
          <w:pStyle w:val="a6"/>
          <w:jc w:val="center"/>
          <w:rPr>
            <w:rFonts w:ascii="標楷體" w:eastAsia="標楷體" w:hAnsi="標楷體"/>
          </w:rPr>
        </w:pPr>
        <w:r w:rsidRPr="00266BC1">
          <w:rPr>
            <w:rFonts w:ascii="標楷體" w:eastAsia="標楷體" w:hAnsi="標楷體" w:hint="eastAsia"/>
          </w:rPr>
          <w:t>第8</w:t>
        </w:r>
        <w:r w:rsidRPr="00266BC1">
          <w:rPr>
            <w:rFonts w:ascii="標楷體" w:eastAsia="標楷體" w:hAnsi="標楷體"/>
          </w:rPr>
          <w:t>-</w:t>
        </w:r>
        <w:r w:rsidRPr="00266BC1">
          <w:rPr>
            <w:rFonts w:ascii="標楷體" w:eastAsia="標楷體" w:hAnsi="標楷體"/>
          </w:rPr>
          <w:fldChar w:fldCharType="begin"/>
        </w:r>
        <w:r w:rsidRPr="00266BC1">
          <w:rPr>
            <w:rFonts w:ascii="標楷體" w:eastAsia="標楷體" w:hAnsi="標楷體"/>
          </w:rPr>
          <w:instrText>PAGE   \* MERGEFORMAT</w:instrText>
        </w:r>
        <w:r w:rsidRPr="00266BC1">
          <w:rPr>
            <w:rFonts w:ascii="標楷體" w:eastAsia="標楷體" w:hAnsi="標楷體"/>
          </w:rPr>
          <w:fldChar w:fldCharType="separate"/>
        </w:r>
        <w:r w:rsidR="000154A1" w:rsidRPr="000154A1">
          <w:rPr>
            <w:rFonts w:ascii="標楷體" w:eastAsia="標楷體" w:hAnsi="標楷體"/>
            <w:noProof/>
            <w:lang w:val="zh-TW"/>
          </w:rPr>
          <w:t>1</w:t>
        </w:r>
        <w:r w:rsidRPr="00266BC1">
          <w:rPr>
            <w:rFonts w:ascii="標楷體" w:eastAsia="標楷體" w:hAnsi="標楷體"/>
          </w:rPr>
          <w:fldChar w:fldCharType="end"/>
        </w:r>
        <w:r w:rsidRPr="00266BC1">
          <w:rPr>
            <w:rFonts w:ascii="標楷體" w:eastAsia="標楷體" w:hAnsi="標楷體" w:hint="eastAsia"/>
          </w:rPr>
          <w:t>頁</w:t>
        </w:r>
      </w:p>
    </w:sdtContent>
  </w:sdt>
  <w:p w:rsidR="00266BC1" w:rsidRDefault="00266BC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9C8" w:rsidRDefault="001D49C8" w:rsidP="009E17D4">
      <w:r>
        <w:separator/>
      </w:r>
    </w:p>
  </w:footnote>
  <w:footnote w:type="continuationSeparator" w:id="0">
    <w:p w:rsidR="001D49C8" w:rsidRDefault="001D49C8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9C8" w:rsidRPr="00E122CC" w:rsidRDefault="009515C5" w:rsidP="00A032FC">
    <w:pPr>
      <w:pStyle w:val="a3"/>
      <w:spacing w:line="320" w:lineRule="exact"/>
      <w:ind w:rightChars="235" w:right="564" w:firstLine="480"/>
      <w:jc w:val="center"/>
      <w:rPr>
        <w:rFonts w:hAnsi="標楷體"/>
        <w:b/>
        <w:sz w:val="32"/>
        <w:szCs w:val="32"/>
      </w:rPr>
    </w:pPr>
    <w:r>
      <w:rPr>
        <w:rFonts w:hAnsi="標楷體" w:hint="eastAsia"/>
        <w:b/>
        <w:spacing w:val="60"/>
        <w:sz w:val="32"/>
        <w:szCs w:val="32"/>
        <w:u w:val="single"/>
      </w:rPr>
      <w:t>捌、</w:t>
    </w:r>
    <w:r w:rsidR="001D49C8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="00972C46">
      <w:rPr>
        <w:rFonts w:hAnsi="標楷體"/>
        <w:b/>
        <w:spacing w:val="60"/>
        <w:w w:val="100"/>
        <w:sz w:val="32"/>
        <w:szCs w:val="32"/>
        <w:u w:val="single"/>
      </w:rPr>
      <w:t>11</w:t>
    </w:r>
    <w:r w:rsidR="00972C46">
      <w:rPr>
        <w:rFonts w:hAnsi="標楷體" w:hint="eastAsia"/>
        <w:b/>
        <w:spacing w:val="60"/>
        <w:w w:val="100"/>
        <w:sz w:val="32"/>
        <w:szCs w:val="32"/>
        <w:u w:val="single"/>
      </w:rPr>
      <w:t>3</w:t>
    </w:r>
    <w:proofErr w:type="gramEnd"/>
    <w:r w:rsidR="001D49C8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r w:rsidR="001D49C8" w:rsidRPr="00FC379E">
      <w:rPr>
        <w:rFonts w:hAnsi="標楷體"/>
        <w:b/>
        <w:spacing w:val="60"/>
        <w:w w:val="100"/>
        <w:sz w:val="32"/>
        <w:szCs w:val="32"/>
        <w:u w:val="single"/>
      </w:rPr>
      <w:t>新竹市</w:t>
    </w:r>
    <w:r w:rsidR="001D49C8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="001D49C8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="001D49C8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r w:rsidR="001D49C8" w:rsidRPr="000603F7">
      <w:rPr>
        <w:rFonts w:hAnsi="標楷體" w:hint="eastAsia"/>
        <w:sz w:val="24"/>
        <w:szCs w:val="24"/>
      </w:rPr>
      <w:t>(續</w:t>
    </w:r>
    <w:r w:rsidR="001D49C8" w:rsidRPr="000603F7">
      <w:rPr>
        <w:rFonts w:hAnsi="標楷體"/>
        <w:sz w:val="24"/>
        <w:szCs w:val="24"/>
      </w:rPr>
      <w:t>)</w:t>
    </w:r>
  </w:p>
  <w:p w:rsidR="001D49C8" w:rsidRPr="00A032FC" w:rsidRDefault="001D49C8" w:rsidP="00A032FC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9C8" w:rsidRPr="007C6F04" w:rsidRDefault="009515C5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捌、</w:t>
    </w:r>
    <w:r w:rsidR="001D49C8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1D49C8"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 w:rsidR="001D49C8">
      <w:rPr>
        <w:rFonts w:ascii="標楷體" w:eastAsia="標楷體" w:hAnsi="標楷體" w:hint="eastAsia"/>
        <w:b/>
        <w:spacing w:val="60"/>
        <w:sz w:val="32"/>
        <w:szCs w:val="32"/>
        <w:u w:val="single"/>
      </w:rPr>
      <w:t>3</w:t>
    </w:r>
    <w:proofErr w:type="gramEnd"/>
    <w:r w:rsidR="001D49C8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="001D49C8" w:rsidRPr="00FC379E">
      <w:rPr>
        <w:rFonts w:ascii="標楷體" w:eastAsia="標楷體" w:hAnsi="標楷體"/>
        <w:b/>
        <w:spacing w:val="60"/>
        <w:sz w:val="32"/>
        <w:szCs w:val="32"/>
        <w:u w:val="single"/>
      </w:rPr>
      <w:t>新竹市</w:t>
    </w:r>
    <w:r w:rsidR="001D49C8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="001D49C8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1D49C8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BE3"/>
    <w:rsid w:val="000154A1"/>
    <w:rsid w:val="00030A60"/>
    <w:rsid w:val="000603F7"/>
    <w:rsid w:val="00070DB8"/>
    <w:rsid w:val="000751B1"/>
    <w:rsid w:val="000829BA"/>
    <w:rsid w:val="001B5022"/>
    <w:rsid w:val="001D49C8"/>
    <w:rsid w:val="001D72A9"/>
    <w:rsid w:val="00266BC1"/>
    <w:rsid w:val="002865ED"/>
    <w:rsid w:val="00335A84"/>
    <w:rsid w:val="003A09D3"/>
    <w:rsid w:val="003D1EE9"/>
    <w:rsid w:val="004120E8"/>
    <w:rsid w:val="004412ED"/>
    <w:rsid w:val="004733C9"/>
    <w:rsid w:val="0048490A"/>
    <w:rsid w:val="00511C05"/>
    <w:rsid w:val="00525DF8"/>
    <w:rsid w:val="00540446"/>
    <w:rsid w:val="0060537D"/>
    <w:rsid w:val="007B08FF"/>
    <w:rsid w:val="007C65B0"/>
    <w:rsid w:val="007C6F04"/>
    <w:rsid w:val="00844078"/>
    <w:rsid w:val="008B5364"/>
    <w:rsid w:val="008D5355"/>
    <w:rsid w:val="008F26EA"/>
    <w:rsid w:val="009515C5"/>
    <w:rsid w:val="00972C46"/>
    <w:rsid w:val="0097423F"/>
    <w:rsid w:val="009A0C4B"/>
    <w:rsid w:val="009A2FFB"/>
    <w:rsid w:val="009D105B"/>
    <w:rsid w:val="009E17D4"/>
    <w:rsid w:val="00A032FC"/>
    <w:rsid w:val="00A3200F"/>
    <w:rsid w:val="00A50EFB"/>
    <w:rsid w:val="00A865D5"/>
    <w:rsid w:val="00AA186A"/>
    <w:rsid w:val="00B12FAD"/>
    <w:rsid w:val="00B26CE0"/>
    <w:rsid w:val="00B60AF3"/>
    <w:rsid w:val="00B7589F"/>
    <w:rsid w:val="00BC18E5"/>
    <w:rsid w:val="00BD1508"/>
    <w:rsid w:val="00C34B64"/>
    <w:rsid w:val="00D3229F"/>
    <w:rsid w:val="00D37715"/>
    <w:rsid w:val="00D479AB"/>
    <w:rsid w:val="00DC0119"/>
    <w:rsid w:val="00DD2192"/>
    <w:rsid w:val="00DD78AC"/>
    <w:rsid w:val="00DF5FFF"/>
    <w:rsid w:val="00E122CC"/>
    <w:rsid w:val="00E23BE3"/>
    <w:rsid w:val="00F62A10"/>
    <w:rsid w:val="00FB07A9"/>
    <w:rsid w:val="00FC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chartTrackingRefBased/>
  <w15:docId w15:val="{FDA6F04C-0966-4D5A-8D17-CAFA013E0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48490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8490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9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VliK1CEpFzK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FEF58-7742-4B79-9D2F-9D658986D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zVliK1CEpFzK各主管機關歲出用途別科目決算審定數綜計表.dot</Template>
  <TotalTime>33</TotalTime>
  <Pages>2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張茲寧</dc:creator>
  <cp:keywords/>
  <cp:lastModifiedBy>蔡宗和</cp:lastModifiedBy>
  <cp:revision>16</cp:revision>
  <cp:lastPrinted>2025-07-04T09:39:00Z</cp:lastPrinted>
  <dcterms:created xsi:type="dcterms:W3CDTF">2024-06-11T03:18:00Z</dcterms:created>
  <dcterms:modified xsi:type="dcterms:W3CDTF">2025-07-10T10:39:00Z</dcterms:modified>
</cp:coreProperties>
</file>