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1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"/>
        <w:gridCol w:w="1740"/>
        <w:gridCol w:w="920"/>
        <w:gridCol w:w="316"/>
        <w:gridCol w:w="1389"/>
        <w:gridCol w:w="1389"/>
        <w:gridCol w:w="1389"/>
        <w:gridCol w:w="1389"/>
        <w:gridCol w:w="1389"/>
        <w:gridCol w:w="1389"/>
        <w:gridCol w:w="1389"/>
        <w:gridCol w:w="1389"/>
        <w:gridCol w:w="1389"/>
        <w:gridCol w:w="1389"/>
        <w:gridCol w:w="1389"/>
        <w:gridCol w:w="1389"/>
        <w:gridCol w:w="1973"/>
      </w:tblGrid>
      <w:tr w:rsidR="00305698" w:rsidTr="00852F13">
        <w:tc>
          <w:tcPr>
            <w:tcW w:w="4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05698" w:rsidRPr="001D79E3" w:rsidRDefault="00305698" w:rsidP="00A60A3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60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305698" w:rsidRPr="001D79E3" w:rsidRDefault="00305698" w:rsidP="00A60A3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957" w:type="dxa"/>
            <w:gridSpan w:val="14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05698" w:rsidRPr="005C62A3" w:rsidRDefault="00305698" w:rsidP="00852F13">
            <w:pPr>
              <w:ind w:right="2000"/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05698" w:rsidTr="00852F13">
        <w:tc>
          <w:tcPr>
            <w:tcW w:w="49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305698" w:rsidRPr="001D79E3" w:rsidRDefault="00305698" w:rsidP="00A60A30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60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305698" w:rsidRPr="001D79E3" w:rsidRDefault="00305698" w:rsidP="00A60A30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957" w:type="dxa"/>
            <w:gridSpan w:val="14"/>
            <w:vMerge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05698" w:rsidRPr="00CC0D84" w:rsidRDefault="00305698" w:rsidP="00A60A30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100A1A" w:rsidTr="00852F13">
        <w:trPr>
          <w:gridAfter w:val="1"/>
          <w:wAfter w:w="1973" w:type="dxa"/>
          <w:trHeight w:val="544"/>
          <w:tblHeader/>
        </w:trPr>
        <w:tc>
          <w:tcPr>
            <w:tcW w:w="2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0A1A" w:rsidRDefault="00D6209F" w:rsidP="00100A1A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CCEFE1" id="Line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" strokeweight=".5pt"/>
                  </w:pict>
                </mc:Fallback>
              </mc:AlternateContent>
            </w:r>
            <w:r w:rsidR="00100A1A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100A1A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100A1A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100A1A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100A1A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100A1A" w:rsidRDefault="00100A1A" w:rsidP="00100A1A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0A1A" w:rsidRDefault="00100A1A" w:rsidP="00100A1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市議會主管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0A1A" w:rsidRDefault="00100A1A" w:rsidP="00100A1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市政府主管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0A1A" w:rsidRDefault="00100A1A" w:rsidP="00100A1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0A1A" w:rsidRDefault="00100A1A" w:rsidP="00100A1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地政處主管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0A1A" w:rsidRDefault="00100A1A" w:rsidP="00100A1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稅務局主管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0A1A" w:rsidRDefault="00100A1A" w:rsidP="00100A1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教育處主管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0A1A" w:rsidRDefault="00100A1A" w:rsidP="00100A1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0A1A" w:rsidRDefault="00100A1A" w:rsidP="00100A1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產業發展處主管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0A1A" w:rsidRDefault="00100A1A" w:rsidP="00100A1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Default="00100A1A" w:rsidP="00100A1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消防局主管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Default="00100A1A" w:rsidP="00100A1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Default="00100A1A" w:rsidP="00100A1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Default="00100A1A" w:rsidP="00100A1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100A1A" w:rsidRPr="00E914FC" w:rsidTr="00852F13">
        <w:tblPrEx>
          <w:tblBorders>
            <w:insideH w:val="none" w:sz="0" w:space="0" w:color="auto"/>
          </w:tblBorders>
        </w:tblPrEx>
        <w:trPr>
          <w:gridAfter w:val="1"/>
          <w:wAfter w:w="1973" w:type="dxa"/>
          <w:trHeight w:val="544"/>
        </w:trPr>
        <w:tc>
          <w:tcPr>
            <w:tcW w:w="2236" w:type="dxa"/>
            <w:gridSpan w:val="2"/>
            <w:shd w:val="clear" w:color="auto" w:fill="auto"/>
            <w:vAlign w:val="center"/>
          </w:tcPr>
          <w:p w:rsidR="00100A1A" w:rsidRPr="00E914FC" w:rsidRDefault="00100A1A" w:rsidP="00100A1A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914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188,110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18,015,578,006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241,621,772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301,766,401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8,391,894,363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9,949,382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137,210,817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39,075,169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347,881,501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42,425,809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772,683,273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901,507,360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6BFE">
              <w:rPr>
                <w:rFonts w:ascii="新細明體" w:hAnsi="新細明體"/>
                <w:b/>
                <w:noProof/>
                <w:sz w:val="20"/>
              </w:rPr>
              <w:t>29,201,781,963</w:t>
            </w:r>
          </w:p>
        </w:tc>
      </w:tr>
      <w:tr w:rsidR="00100A1A" w:rsidTr="00852F13">
        <w:tblPrEx>
          <w:tblBorders>
            <w:insideH w:val="none" w:sz="0" w:space="0" w:color="auto"/>
          </w:tblBorders>
        </w:tblPrEx>
        <w:trPr>
          <w:gridAfter w:val="1"/>
          <w:wAfter w:w="1973" w:type="dxa"/>
          <w:trHeight w:val="544"/>
        </w:trPr>
        <w:tc>
          <w:tcPr>
            <w:tcW w:w="2236" w:type="dxa"/>
            <w:gridSpan w:val="2"/>
            <w:shd w:val="clear" w:color="auto" w:fill="auto"/>
            <w:vAlign w:val="center"/>
          </w:tcPr>
          <w:p w:rsidR="00100A1A" w:rsidRDefault="00100A1A" w:rsidP="00100A1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AC77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556BF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06488832"/>
              </w:rPr>
              <w:t>稅課收</w:t>
            </w:r>
            <w:r w:rsidRPr="00556BF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06488832"/>
              </w:rPr>
              <w:t>入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9,057,364,760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8,366,144,876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17,423,509,636</w:t>
            </w:r>
          </w:p>
        </w:tc>
      </w:tr>
      <w:tr w:rsidR="00100A1A" w:rsidTr="00852F13">
        <w:tblPrEx>
          <w:tblBorders>
            <w:insideH w:val="none" w:sz="0" w:space="0" w:color="auto"/>
          </w:tblBorders>
        </w:tblPrEx>
        <w:trPr>
          <w:gridAfter w:val="1"/>
          <w:wAfter w:w="1973" w:type="dxa"/>
          <w:trHeight w:val="544"/>
        </w:trPr>
        <w:tc>
          <w:tcPr>
            <w:tcW w:w="2236" w:type="dxa"/>
            <w:gridSpan w:val="2"/>
            <w:shd w:val="clear" w:color="auto" w:fill="auto"/>
            <w:vAlign w:val="center"/>
          </w:tcPr>
          <w:p w:rsidR="00100A1A" w:rsidRDefault="00100A1A" w:rsidP="00100A1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AC77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556BFE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73"/>
              </w:rPr>
              <w:t>工程受益費收</w:t>
            </w:r>
            <w:r w:rsidRPr="00556BFE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73"/>
              </w:rPr>
              <w:t>入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102,817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102,817</w:t>
            </w:r>
          </w:p>
        </w:tc>
      </w:tr>
      <w:tr w:rsidR="00100A1A" w:rsidTr="00852F13">
        <w:tblPrEx>
          <w:tblBorders>
            <w:insideH w:val="none" w:sz="0" w:space="0" w:color="auto"/>
          </w:tblBorders>
        </w:tblPrEx>
        <w:trPr>
          <w:gridAfter w:val="1"/>
          <w:wAfter w:w="1973" w:type="dxa"/>
          <w:trHeight w:val="544"/>
        </w:trPr>
        <w:tc>
          <w:tcPr>
            <w:tcW w:w="2236" w:type="dxa"/>
            <w:gridSpan w:val="2"/>
            <w:shd w:val="clear" w:color="auto" w:fill="auto"/>
            <w:vAlign w:val="center"/>
          </w:tcPr>
          <w:p w:rsidR="00100A1A" w:rsidRDefault="00100A1A" w:rsidP="00100A1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AC77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556BFE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72"/>
              </w:rPr>
              <w:t>罰款及賠償收</w:t>
            </w:r>
            <w:r w:rsidRPr="00556BFE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72"/>
              </w:rPr>
              <w:t>入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21,863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41,691,595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397,173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4,389,369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25,158,504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393,188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1,873,934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332,408,489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4,972,354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23,093,751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17,412,569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451,812,789</w:t>
            </w:r>
          </w:p>
        </w:tc>
      </w:tr>
      <w:tr w:rsidR="00100A1A" w:rsidTr="00852F13">
        <w:tblPrEx>
          <w:tblBorders>
            <w:insideH w:val="none" w:sz="0" w:space="0" w:color="auto"/>
          </w:tblBorders>
        </w:tblPrEx>
        <w:trPr>
          <w:gridAfter w:val="1"/>
          <w:wAfter w:w="1973" w:type="dxa"/>
          <w:trHeight w:val="544"/>
        </w:trPr>
        <w:tc>
          <w:tcPr>
            <w:tcW w:w="2236" w:type="dxa"/>
            <w:gridSpan w:val="2"/>
            <w:shd w:val="clear" w:color="auto" w:fill="auto"/>
            <w:vAlign w:val="center"/>
          </w:tcPr>
          <w:p w:rsidR="00100A1A" w:rsidRDefault="00100A1A" w:rsidP="00100A1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AC77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556BF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06488571"/>
              </w:rPr>
              <w:t>規費收</w:t>
            </w:r>
            <w:r w:rsidRPr="00556BF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06488571"/>
              </w:rPr>
              <w:t>入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87,004,685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233,392,909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284,956,962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369,855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9,949,382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4,627,553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17,115,116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2,417,868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3,933,700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1,194,402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6,411,951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651,374,383</w:t>
            </w:r>
          </w:p>
        </w:tc>
      </w:tr>
      <w:tr w:rsidR="00100A1A" w:rsidTr="00852F13">
        <w:tblPrEx>
          <w:tblBorders>
            <w:insideH w:val="none" w:sz="0" w:space="0" w:color="auto"/>
          </w:tblBorders>
        </w:tblPrEx>
        <w:trPr>
          <w:gridAfter w:val="1"/>
          <w:wAfter w:w="1973" w:type="dxa"/>
          <w:trHeight w:val="544"/>
        </w:trPr>
        <w:tc>
          <w:tcPr>
            <w:tcW w:w="2236" w:type="dxa"/>
            <w:gridSpan w:val="2"/>
            <w:shd w:val="clear" w:color="auto" w:fill="auto"/>
            <w:vAlign w:val="center"/>
          </w:tcPr>
          <w:p w:rsidR="00100A1A" w:rsidRDefault="00100A1A" w:rsidP="00100A1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AC77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556BF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06488570"/>
              </w:rPr>
              <w:t>財產收</w:t>
            </w:r>
            <w:r w:rsidRPr="00556BF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06488570"/>
              </w:rPr>
              <w:t>入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165,999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540,562,774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934,136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26,520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5,999,111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1,904,800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641,140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1,145,519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4,993,688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2,645,497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559,019,184</w:t>
            </w:r>
          </w:p>
        </w:tc>
      </w:tr>
      <w:tr w:rsidR="00100A1A" w:rsidTr="00852F13">
        <w:tblPrEx>
          <w:tblBorders>
            <w:insideH w:val="none" w:sz="0" w:space="0" w:color="auto"/>
          </w:tblBorders>
        </w:tblPrEx>
        <w:trPr>
          <w:gridAfter w:val="1"/>
          <w:wAfter w:w="1973" w:type="dxa"/>
          <w:trHeight w:val="544"/>
        </w:trPr>
        <w:tc>
          <w:tcPr>
            <w:tcW w:w="2236" w:type="dxa"/>
            <w:gridSpan w:val="2"/>
            <w:shd w:val="clear" w:color="auto" w:fill="auto"/>
            <w:vAlign w:val="center"/>
          </w:tcPr>
          <w:p w:rsidR="00100A1A" w:rsidRDefault="00100A1A" w:rsidP="00100A1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AC77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556BFE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706488569"/>
              </w:rPr>
              <w:t>營業盈餘及事業收</w:t>
            </w:r>
            <w:r w:rsidRPr="00556BFE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706488569"/>
              </w:rPr>
              <w:t>入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339,173,000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339,173,000</w:t>
            </w:r>
          </w:p>
        </w:tc>
      </w:tr>
      <w:tr w:rsidR="00100A1A" w:rsidTr="00852F13">
        <w:tblPrEx>
          <w:tblBorders>
            <w:insideH w:val="none" w:sz="0" w:space="0" w:color="auto"/>
          </w:tblBorders>
        </w:tblPrEx>
        <w:trPr>
          <w:gridAfter w:val="1"/>
          <w:wAfter w:w="1973" w:type="dxa"/>
          <w:trHeight w:val="544"/>
        </w:trPr>
        <w:tc>
          <w:tcPr>
            <w:tcW w:w="2236" w:type="dxa"/>
            <w:gridSpan w:val="2"/>
            <w:shd w:val="clear" w:color="auto" w:fill="auto"/>
            <w:vAlign w:val="center"/>
          </w:tcPr>
          <w:p w:rsidR="00100A1A" w:rsidRDefault="00100A1A" w:rsidP="00100A1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AC77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556BFE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68"/>
              </w:rPr>
              <w:t>補助及協助收</w:t>
            </w:r>
            <w:r w:rsidRPr="00556BFE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68"/>
              </w:rPr>
              <w:t>入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7,924,954,831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6,889,000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124,708,000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17,598,029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3,544,752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32,237,373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742,899,413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131,380,810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8,984,212,208</w:t>
            </w:r>
          </w:p>
        </w:tc>
      </w:tr>
      <w:tr w:rsidR="00100A1A" w:rsidTr="00852F13">
        <w:tblPrEx>
          <w:tblBorders>
            <w:insideH w:val="none" w:sz="0" w:space="0" w:color="auto"/>
          </w:tblBorders>
        </w:tblPrEx>
        <w:trPr>
          <w:gridAfter w:val="1"/>
          <w:wAfter w:w="1973" w:type="dxa"/>
          <w:trHeight w:val="544"/>
        </w:trPr>
        <w:tc>
          <w:tcPr>
            <w:tcW w:w="223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00A1A" w:rsidRDefault="00100A1A" w:rsidP="00100A1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AC77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556BFE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67"/>
              </w:rPr>
              <w:t>捐獻及贈與收</w:t>
            </w:r>
            <w:r w:rsidRPr="00556BFE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67"/>
              </w:rPr>
              <w:t>入</w:t>
            </w:r>
          </w:p>
        </w:tc>
        <w:tc>
          <w:tcPr>
            <w:tcW w:w="123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539,600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539,600</w:t>
            </w:r>
          </w:p>
        </w:tc>
      </w:tr>
      <w:tr w:rsidR="00100A1A" w:rsidTr="00852F13">
        <w:tblPrEx>
          <w:tblBorders>
            <w:insideH w:val="none" w:sz="0" w:space="0" w:color="auto"/>
          </w:tblBorders>
        </w:tblPrEx>
        <w:trPr>
          <w:gridAfter w:val="1"/>
          <w:wAfter w:w="1973" w:type="dxa"/>
          <w:trHeight w:val="544"/>
        </w:trPr>
        <w:tc>
          <w:tcPr>
            <w:tcW w:w="22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0A1A" w:rsidRDefault="00100A1A" w:rsidP="00100A1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AC77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9.</w:t>
            </w:r>
            <w:r w:rsidRPr="00556BF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06488566"/>
              </w:rPr>
              <w:t>其他收</w:t>
            </w:r>
            <w:r w:rsidRPr="00556BF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06488566"/>
              </w:rPr>
              <w:t>入</w:t>
            </w:r>
          </w:p>
        </w:tc>
        <w:tc>
          <w:tcPr>
            <w:tcW w:w="12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248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24,183,944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8,554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12,393,550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221,128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1,482,965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583,290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8,869,252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136,863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502,019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743,656,533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00A1A" w:rsidRPr="00556BFE" w:rsidRDefault="00100A1A" w:rsidP="00100A1A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56BFE">
              <w:rPr>
                <w:rFonts w:ascii="新細明體" w:hAnsi="新細明體"/>
                <w:noProof/>
                <w:sz w:val="20"/>
              </w:rPr>
              <w:t>792,038,346</w:t>
            </w:r>
          </w:p>
        </w:tc>
      </w:tr>
    </w:tbl>
    <w:p w:rsidR="00305698" w:rsidRDefault="00305698" w:rsidP="00305698"/>
    <w:p w:rsidR="00305698" w:rsidRDefault="00305698" w:rsidP="00100A1A">
      <w:bookmarkStart w:id="0" w:name="_GoBack"/>
      <w:bookmarkEnd w:id="0"/>
    </w:p>
    <w:sectPr w:rsidR="00305698" w:rsidSect="00BC5EF3">
      <w:headerReference w:type="default" r:id="rId6"/>
      <w:headerReference w:type="first" r:id="rId7"/>
      <w:footerReference w:type="first" r:id="rId8"/>
      <w:pgSz w:w="23814" w:h="16840" w:orient="landscape" w:code="8"/>
      <w:pgMar w:top="1440" w:right="1800" w:bottom="1440" w:left="1800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698" w:rsidRDefault="00305698">
      <w:r>
        <w:separator/>
      </w:r>
    </w:p>
  </w:endnote>
  <w:endnote w:type="continuationSeparator" w:id="0">
    <w:p w:rsidR="00305698" w:rsidRDefault="0030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477917"/>
      <w:docPartObj>
        <w:docPartGallery w:val="Page Numbers (Bottom of Page)"/>
        <w:docPartUnique/>
      </w:docPartObj>
    </w:sdtPr>
    <w:sdtEndPr/>
    <w:sdtContent>
      <w:p w:rsidR="000153DB" w:rsidRDefault="000153DB" w:rsidP="000153DB">
        <w:pPr>
          <w:pStyle w:val="a4"/>
          <w:jc w:val="center"/>
        </w:pPr>
        <w:r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/>
          </w:rPr>
          <w:t>6</w:t>
        </w:r>
        <w:r>
          <w:rPr>
            <w:rFonts w:ascii="標楷體" w:eastAsia="標楷體" w:hAnsi="標楷體" w:hint="eastAsia"/>
          </w:rPr>
          <w:t>頁</w:t>
        </w:r>
      </w:p>
    </w:sdtContent>
  </w:sdt>
  <w:p w:rsidR="007E1007" w:rsidRDefault="007E100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698" w:rsidRDefault="00305698">
      <w:r>
        <w:separator/>
      </w:r>
    </w:p>
  </w:footnote>
  <w:footnote w:type="continuationSeparator" w:id="0">
    <w:p w:rsidR="00305698" w:rsidRDefault="00305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645" w:rsidRDefault="00100A1A">
    <w:pPr>
      <w:pStyle w:val="a3"/>
      <w:jc w:val="center"/>
    </w:pPr>
    <w:r w:rsidRPr="00100A1A">
      <w:rPr>
        <w:rFonts w:ascii="標楷體" w:eastAsia="標楷體" w:hAnsi="標楷體" w:hint="eastAsia"/>
        <w:b/>
        <w:spacing w:val="60"/>
        <w:sz w:val="32"/>
        <w:szCs w:val="32"/>
        <w:u w:val="single"/>
      </w:rPr>
      <w:t>壹</w:t>
    </w:r>
    <w:r w:rsidR="005A610E"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100A1A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100A1A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100A1A">
      <w:rPr>
        <w:rFonts w:ascii="標楷體" w:eastAsia="標楷體" w:hAnsi="標楷體"/>
        <w:b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645" w:rsidRDefault="007E1007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陸、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r w:rsidR="00100A1A" w:rsidRPr="00100A1A">
      <w:rPr>
        <w:rFonts w:ascii="標楷體" w:eastAsia="標楷體" w:hAnsi="標楷體"/>
        <w:b/>
        <w:spacing w:val="60"/>
        <w:sz w:val="32"/>
        <w:u w:val="single"/>
      </w:rPr>
      <w:t>113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="00100A1A" w:rsidRPr="00100A1A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698"/>
    <w:rsid w:val="000153DB"/>
    <w:rsid w:val="000D4F05"/>
    <w:rsid w:val="000F3B45"/>
    <w:rsid w:val="000F5C79"/>
    <w:rsid w:val="00100A1A"/>
    <w:rsid w:val="00143F79"/>
    <w:rsid w:val="00166FAE"/>
    <w:rsid w:val="0022580D"/>
    <w:rsid w:val="002934F7"/>
    <w:rsid w:val="00305698"/>
    <w:rsid w:val="00397B4B"/>
    <w:rsid w:val="003C6046"/>
    <w:rsid w:val="0047422B"/>
    <w:rsid w:val="00556BFE"/>
    <w:rsid w:val="005A610E"/>
    <w:rsid w:val="005F216F"/>
    <w:rsid w:val="006F09C1"/>
    <w:rsid w:val="007E1007"/>
    <w:rsid w:val="00805B3D"/>
    <w:rsid w:val="00810A19"/>
    <w:rsid w:val="0085072B"/>
    <w:rsid w:val="00852F13"/>
    <w:rsid w:val="00A57D0E"/>
    <w:rsid w:val="00AD15A7"/>
    <w:rsid w:val="00B5403C"/>
    <w:rsid w:val="00B95F6B"/>
    <w:rsid w:val="00BC5EF3"/>
    <w:rsid w:val="00C004BF"/>
    <w:rsid w:val="00C31FF3"/>
    <w:rsid w:val="00CE52EB"/>
    <w:rsid w:val="00D17C30"/>
    <w:rsid w:val="00D20547"/>
    <w:rsid w:val="00D6209F"/>
    <w:rsid w:val="00D7295B"/>
    <w:rsid w:val="00DA6D4D"/>
    <w:rsid w:val="00DF00FA"/>
    <w:rsid w:val="00E257E8"/>
    <w:rsid w:val="00EA6F5D"/>
    <w:rsid w:val="00F33645"/>
    <w:rsid w:val="00FE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2587D160-AC04-4F24-AF5A-54D4E9E4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0153D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zXC1J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QzXC1J歲入來源別機關別決算審定數綜計表.dot</Template>
  <TotalTime>11</TotalTime>
  <Pages>1</Pages>
  <Words>280</Words>
  <Characters>859</Characters>
  <Application>Microsoft Office Word</Application>
  <DocSecurity>0</DocSecurity>
  <Lines>7</Lines>
  <Paragraphs>2</Paragraphs>
  <ScaleCrop>false</ScaleCrop>
  <Company>N.A.O.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鍾宇欣</dc:creator>
  <cp:keywords/>
  <cp:lastModifiedBy>蔡宗和</cp:lastModifiedBy>
  <cp:revision>9</cp:revision>
  <cp:lastPrinted>1899-12-31T16:00:00Z</cp:lastPrinted>
  <dcterms:created xsi:type="dcterms:W3CDTF">2025-05-28T07:28:00Z</dcterms:created>
  <dcterms:modified xsi:type="dcterms:W3CDTF">2025-07-11T05:42:00Z</dcterms:modified>
</cp:coreProperties>
</file>