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609" w:rsidRPr="00983510" w:rsidRDefault="00497B61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w w:val="95"/>
          <w:sz w:val="32"/>
          <w:szCs w:val="32"/>
          <w:u w:val="single"/>
        </w:rPr>
        <w:t>伍</w:t>
      </w:r>
      <w:r w:rsidR="004D6B14" w:rsidRPr="00C2503F">
        <w:rPr>
          <w:rFonts w:ascii="標楷體" w:hAnsi="標楷體" w:hint="eastAsia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1E39D8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113</w:t>
      </w:r>
      <w:proofErr w:type="gramEnd"/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1E39D8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新竹市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:rsidTr="001E39D8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315DFF" w:rsidRPr="00684A1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684A13" w:rsidRDefault="00315DFF" w:rsidP="00315DFF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84A13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684A13" w:rsidRDefault="00315DFF" w:rsidP="00315DF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684A13">
              <w:rPr>
                <w:rFonts w:ascii="新細明體" w:hAnsi="新細明體"/>
                <w:b/>
                <w:noProof/>
                <w:sz w:val="20"/>
                <w:szCs w:val="20"/>
              </w:rPr>
              <w:t>30,187,829,340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1D545D" w:rsidP="008B009C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  <w:szCs w:val="20"/>
              </w:rPr>
            </w:pPr>
            <w:r w:rsidRPr="001D545D">
              <w:rPr>
                <w:rFonts w:ascii="新細明體" w:hAnsi="新細明體"/>
                <w:b/>
                <w:snapToGrid w:val="0"/>
                <w:kern w:val="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 xml:space="preserve"> </w:t>
            </w:r>
            <w:r w:rsidRPr="001D545D">
              <w:rPr>
                <w:rFonts w:ascii="新細明體" w:hAnsi="新細明體"/>
                <w:b/>
                <w:snapToGrid w:val="0"/>
                <w:kern w:val="0"/>
                <w:sz w:val="20"/>
              </w:rPr>
              <w:t>3,171,712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684A13" w:rsidRDefault="001D545D" w:rsidP="00315DF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1D545D">
              <w:rPr>
                <w:rFonts w:ascii="新細明體" w:hAnsi="新細明體"/>
                <w:b/>
                <w:noProof/>
                <w:sz w:val="20"/>
                <w:szCs w:val="20"/>
              </w:rPr>
              <w:t>30,184,657,628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17,425,898,324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17,425,898,324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451,812,789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wordWrap w:val="0"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451,812,789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651,374,383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651,374,383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538,621,371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538,621,371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740,365,552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1D545D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1D545D">
              <w:rPr>
                <w:rFonts w:ascii="新細明體" w:hAnsi="新細明體"/>
                <w:snapToGrid w:val="0"/>
                <w:kern w:val="0"/>
                <w:sz w:val="20"/>
              </w:rPr>
              <w:t>-</w:t>
            </w: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 xml:space="preserve"> </w:t>
            </w:r>
            <w:r w:rsidRPr="001D545D">
              <w:rPr>
                <w:rFonts w:ascii="新細明體" w:hAnsi="新細明體"/>
                <w:snapToGrid w:val="0"/>
                <w:kern w:val="0"/>
                <w:sz w:val="20"/>
              </w:rPr>
              <w:t>3,171,712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1D545D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1D545D">
              <w:rPr>
                <w:rFonts w:ascii="新細明體" w:hAnsi="新細明體"/>
                <w:noProof/>
                <w:sz w:val="20"/>
                <w:szCs w:val="20"/>
              </w:rPr>
              <w:t>737,193,840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8,984,212,208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8,984,212,208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407,785,695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407,785,695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工程受益費收入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102,817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102,817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987,656,201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987,656,201</w:t>
            </w:r>
          </w:p>
        </w:tc>
      </w:tr>
      <w:tr w:rsidR="00315DFF" w:rsidRPr="00684A1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684A13" w:rsidRDefault="00315DFF" w:rsidP="00315DFF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84A13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684A13" w:rsidRDefault="00315DFF" w:rsidP="00315DF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684A13">
              <w:rPr>
                <w:rFonts w:ascii="新細明體" w:hAnsi="新細明體"/>
                <w:b/>
                <w:noProof/>
                <w:sz w:val="20"/>
                <w:szCs w:val="20"/>
              </w:rPr>
              <w:t>24,911,437,340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2F1FE3" w:rsidP="00B46B32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 xml:space="preserve">+ </w:t>
            </w:r>
            <w:r w:rsidR="00DF08B1" w:rsidRPr="00DF08B1">
              <w:rPr>
                <w:rFonts w:ascii="新細明體" w:hAnsi="新細明體"/>
                <w:b/>
                <w:snapToGrid w:val="0"/>
                <w:kern w:val="0"/>
                <w:sz w:val="20"/>
              </w:rPr>
              <w:t>209,042,116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684A13" w:rsidRDefault="00DF08B1" w:rsidP="00315DF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DF08B1">
              <w:rPr>
                <w:rFonts w:ascii="新細明體" w:hAnsi="新細明體"/>
                <w:b/>
                <w:noProof/>
                <w:sz w:val="20"/>
                <w:szCs w:val="20"/>
              </w:rPr>
              <w:t>25,120,479,456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4,139,931,289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4,139,931,289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3,316,130,372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3,316,130,372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16,031,071,688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DF08B1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DF08B1" w:rsidP="00315DFF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16,031,071,688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2,567,674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2,567,674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86,159,669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2F1FE3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 xml:space="preserve">+ </w:t>
            </w:r>
            <w:r w:rsidR="00315DFF" w:rsidRPr="00315DFF">
              <w:rPr>
                <w:rFonts w:ascii="新細明體" w:hAnsi="新細明體"/>
                <w:snapToGrid w:val="0"/>
                <w:kern w:val="0"/>
                <w:sz w:val="20"/>
              </w:rPr>
              <w:t>209,042,116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2F1FE3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2F1FE3">
              <w:rPr>
                <w:rFonts w:ascii="新細明體" w:hAnsi="新細明體"/>
                <w:noProof/>
                <w:sz w:val="20"/>
                <w:szCs w:val="20"/>
              </w:rPr>
              <w:t>295,201,785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128,677,920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128,677,920</w:t>
            </w:r>
          </w:p>
        </w:tc>
      </w:tr>
      <w:tr w:rsidR="00315DFF" w:rsidRPr="00216B3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A2CF3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1,206,898,728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DFF" w:rsidRDefault="00315DFF" w:rsidP="00315DFF">
            <w:pPr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315DFF" w:rsidRPr="00216B33" w:rsidRDefault="00315DFF" w:rsidP="00315DF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A2CF3">
              <w:rPr>
                <w:rFonts w:ascii="新細明體" w:hAnsi="新細明體"/>
                <w:noProof/>
                <w:sz w:val="20"/>
                <w:szCs w:val="20"/>
              </w:rPr>
              <w:t>1,206,898,728</w:t>
            </w:r>
          </w:p>
        </w:tc>
      </w:tr>
      <w:tr w:rsidR="00315DFF" w:rsidRPr="00684A13" w:rsidTr="00E90B42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DFF" w:rsidRPr="00684A13" w:rsidRDefault="00315DFF" w:rsidP="00315DFF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84A13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DFF" w:rsidRPr="00684A13" w:rsidRDefault="00315DFF" w:rsidP="00315DF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684A13">
              <w:rPr>
                <w:rFonts w:ascii="新細明體" w:hAnsi="新細明體"/>
                <w:b/>
                <w:noProof/>
                <w:sz w:val="20"/>
                <w:szCs w:val="20"/>
              </w:rPr>
              <w:t>5,276,392,000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FF" w:rsidRDefault="00315DFF" w:rsidP="00DF08B1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 xml:space="preserve">- </w:t>
            </w:r>
            <w:r w:rsidR="00DF08B1" w:rsidRPr="00DF08B1">
              <w:rPr>
                <w:rFonts w:ascii="新細明體" w:hAnsi="新細明體"/>
                <w:b/>
                <w:snapToGrid w:val="0"/>
                <w:kern w:val="0"/>
                <w:sz w:val="20"/>
              </w:rPr>
              <w:t>212,213,828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DFF" w:rsidRPr="00684A13" w:rsidRDefault="00DF08B1" w:rsidP="00315DF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DF08B1">
              <w:rPr>
                <w:rFonts w:ascii="新細明體" w:hAnsi="新細明體"/>
                <w:b/>
                <w:noProof/>
                <w:sz w:val="20"/>
                <w:szCs w:val="20"/>
              </w:rPr>
              <w:t>5,064,178,172</w:t>
            </w:r>
          </w:p>
        </w:tc>
      </w:tr>
    </w:tbl>
    <w:p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  <w:bookmarkStart w:id="0" w:name="_GoBack"/>
      <w:bookmarkEnd w:id="0"/>
    </w:p>
    <w:sectPr w:rsidR="00570609" w:rsidRPr="0048745A" w:rsidSect="00970755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56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506" w:rsidRDefault="00C27506" w:rsidP="00963F24">
      <w:r>
        <w:separator/>
      </w:r>
    </w:p>
  </w:endnote>
  <w:endnote w:type="continuationSeparator" w:id="0">
    <w:p w:rsidR="00C27506" w:rsidRDefault="00C27506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506" w:rsidRDefault="00E27148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5</w:t>
    </w:r>
    <w:r>
      <w:rPr>
        <w:rFonts w:ascii="標楷體" w:eastAsia="標楷體" w:hAnsi="標楷體" w:hint="eastAsia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506" w:rsidRDefault="00C27506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A366F4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506" w:rsidRDefault="00C27506" w:rsidP="00963F24">
      <w:r>
        <w:separator/>
      </w:r>
    </w:p>
  </w:footnote>
  <w:footnote w:type="continuationSeparator" w:id="0">
    <w:p w:rsidR="00C27506" w:rsidRDefault="00C27506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9D8"/>
    <w:rsid w:val="00050AF8"/>
    <w:rsid w:val="00055973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545D"/>
    <w:rsid w:val="001D73C8"/>
    <w:rsid w:val="001E39D8"/>
    <w:rsid w:val="00216B33"/>
    <w:rsid w:val="00223879"/>
    <w:rsid w:val="002520F7"/>
    <w:rsid w:val="00255524"/>
    <w:rsid w:val="002913D1"/>
    <w:rsid w:val="0029626A"/>
    <w:rsid w:val="002A0BFB"/>
    <w:rsid w:val="002A758A"/>
    <w:rsid w:val="002F1FE3"/>
    <w:rsid w:val="00304745"/>
    <w:rsid w:val="00315DFF"/>
    <w:rsid w:val="00334C4A"/>
    <w:rsid w:val="003361C8"/>
    <w:rsid w:val="0034262C"/>
    <w:rsid w:val="003B5B69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97B61"/>
    <w:rsid w:val="004C5863"/>
    <w:rsid w:val="004D59D6"/>
    <w:rsid w:val="004D6B14"/>
    <w:rsid w:val="005203DA"/>
    <w:rsid w:val="00547E19"/>
    <w:rsid w:val="00570609"/>
    <w:rsid w:val="005811CD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00C82"/>
    <w:rsid w:val="008466EB"/>
    <w:rsid w:val="00860438"/>
    <w:rsid w:val="00880483"/>
    <w:rsid w:val="0089400A"/>
    <w:rsid w:val="0089665E"/>
    <w:rsid w:val="008B009C"/>
    <w:rsid w:val="008B5AEE"/>
    <w:rsid w:val="008C1895"/>
    <w:rsid w:val="008C1D74"/>
    <w:rsid w:val="008F1533"/>
    <w:rsid w:val="009406A8"/>
    <w:rsid w:val="00952015"/>
    <w:rsid w:val="00963F24"/>
    <w:rsid w:val="00970755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366F4"/>
    <w:rsid w:val="00A461AE"/>
    <w:rsid w:val="00A53AA0"/>
    <w:rsid w:val="00A7668A"/>
    <w:rsid w:val="00AA00F3"/>
    <w:rsid w:val="00AC3DB6"/>
    <w:rsid w:val="00AE3A76"/>
    <w:rsid w:val="00AE68D0"/>
    <w:rsid w:val="00B105C9"/>
    <w:rsid w:val="00B12EB6"/>
    <w:rsid w:val="00B250D1"/>
    <w:rsid w:val="00B26119"/>
    <w:rsid w:val="00B30AEF"/>
    <w:rsid w:val="00B46B32"/>
    <w:rsid w:val="00B56BF9"/>
    <w:rsid w:val="00B7167E"/>
    <w:rsid w:val="00B974BA"/>
    <w:rsid w:val="00BA4C5A"/>
    <w:rsid w:val="00BD1808"/>
    <w:rsid w:val="00BD5986"/>
    <w:rsid w:val="00C2503F"/>
    <w:rsid w:val="00C27506"/>
    <w:rsid w:val="00C416E1"/>
    <w:rsid w:val="00C561EA"/>
    <w:rsid w:val="00C763C7"/>
    <w:rsid w:val="00C90C79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DF08B1"/>
    <w:rsid w:val="00E27148"/>
    <w:rsid w:val="00E65EA4"/>
    <w:rsid w:val="00E708B6"/>
    <w:rsid w:val="00E90B42"/>
    <w:rsid w:val="00EA1E26"/>
    <w:rsid w:val="00EB7942"/>
    <w:rsid w:val="00EC1EE1"/>
    <w:rsid w:val="00EE251E"/>
    <w:rsid w:val="00EE3F3F"/>
    <w:rsid w:val="00EE5BAA"/>
    <w:rsid w:val="00F00519"/>
    <w:rsid w:val="00F1629F"/>
    <w:rsid w:val="00F25475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102052E8-6365-4FB6-8D1C-B39F60B66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JCqtBO8d6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13FD1-FC8D-43BB-8726-61DC2084A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sJCqtBO8d6審定後收入支出彙計表A3.dot</Template>
  <TotalTime>42</TotalTime>
  <Pages>1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張茲寧</dc:creator>
  <cp:keywords/>
  <cp:lastModifiedBy>蔡宗和</cp:lastModifiedBy>
  <cp:revision>23</cp:revision>
  <cp:lastPrinted>2025-07-04T09:32:00Z</cp:lastPrinted>
  <dcterms:created xsi:type="dcterms:W3CDTF">2025-06-24T08:34:00Z</dcterms:created>
  <dcterms:modified xsi:type="dcterms:W3CDTF">2025-07-11T05:41:00Z</dcterms:modified>
</cp:coreProperties>
</file>