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A3A" w:rsidRDefault="00BC2A3A">
      <w:pPr>
        <w:jc w:val="right"/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sz w:val="20"/>
        </w:rPr>
        <w:t>單位：新臺幣</w:t>
      </w:r>
      <w:r w:rsidR="0021724E">
        <w:rPr>
          <w:rFonts w:ascii="標楷體" w:eastAsia="標楷體" w:hAnsi="標楷體" w:hint="eastAsia"/>
          <w:sz w:val="20"/>
        </w:rPr>
        <w:t>元</w:t>
      </w:r>
    </w:p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"/>
        <w:gridCol w:w="280"/>
        <w:gridCol w:w="280"/>
        <w:gridCol w:w="2400"/>
        <w:gridCol w:w="3120"/>
        <w:gridCol w:w="1470"/>
        <w:gridCol w:w="1470"/>
        <w:gridCol w:w="1470"/>
        <w:gridCol w:w="1470"/>
        <w:gridCol w:w="1470"/>
        <w:gridCol w:w="1470"/>
        <w:gridCol w:w="1470"/>
        <w:gridCol w:w="1470"/>
        <w:gridCol w:w="1320"/>
        <w:gridCol w:w="1320"/>
        <w:gridCol w:w="1080"/>
      </w:tblGrid>
      <w:tr w:rsidR="00BC2A3A" w:rsidTr="000A7D1A">
        <w:trPr>
          <w:cantSplit/>
          <w:tblHeader/>
        </w:trPr>
        <w:tc>
          <w:tcPr>
            <w:tcW w:w="3240" w:type="dxa"/>
            <w:gridSpan w:val="4"/>
            <w:vMerge w:val="restart"/>
            <w:tcBorders>
              <w:left w:val="nil"/>
            </w:tcBorders>
            <w:vAlign w:val="center"/>
          </w:tcPr>
          <w:p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3120" w:type="dxa"/>
            <w:vMerge w:val="restart"/>
            <w:vAlign w:val="center"/>
          </w:tcPr>
          <w:p w:rsidR="00BC2A3A" w:rsidRDefault="00BC2A3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修正內容</w:t>
            </w:r>
          </w:p>
        </w:tc>
        <w:tc>
          <w:tcPr>
            <w:tcW w:w="11760" w:type="dxa"/>
            <w:gridSpan w:val="8"/>
            <w:tcBorders>
              <w:right w:val="single" w:sz="12" w:space="0" w:color="auto"/>
            </w:tcBorders>
          </w:tcPr>
          <w:p w:rsidR="00BC2A3A" w:rsidRDefault="00BC2A3A">
            <w:pPr>
              <w:ind w:leftChars="232" w:left="557" w:right="56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264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應繳回</w:t>
            </w:r>
            <w:r w:rsidR="0021724E">
              <w:rPr>
                <w:rFonts w:ascii="標楷體" w:eastAsia="標楷體" w:hAnsi="標楷體" w:hint="eastAsia"/>
                <w:sz w:val="20"/>
              </w:rPr>
              <w:t>市</w:t>
            </w:r>
            <w:r>
              <w:rPr>
                <w:rFonts w:ascii="標楷體" w:eastAsia="標楷體" w:hAnsi="標楷體" w:hint="eastAsia"/>
                <w:sz w:val="20"/>
              </w:rPr>
              <w:t>庫數</w:t>
            </w:r>
          </w:p>
        </w:tc>
        <w:tc>
          <w:tcPr>
            <w:tcW w:w="1080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備註</w:t>
            </w:r>
          </w:p>
        </w:tc>
      </w:tr>
      <w:tr w:rsidR="00BC2A3A">
        <w:trPr>
          <w:cantSplit/>
          <w:tblHeader/>
        </w:trPr>
        <w:tc>
          <w:tcPr>
            <w:tcW w:w="3240" w:type="dxa"/>
            <w:gridSpan w:val="4"/>
            <w:vMerge/>
            <w:tcBorders>
              <w:left w:val="nil"/>
            </w:tcBorders>
          </w:tcPr>
          <w:p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120" w:type="dxa"/>
            <w:vMerge/>
          </w:tcPr>
          <w:p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940" w:type="dxa"/>
            <w:gridSpan w:val="2"/>
          </w:tcPr>
          <w:p w:rsidR="00BC2A3A" w:rsidRDefault="00BC2A3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2940" w:type="dxa"/>
            <w:gridSpan w:val="2"/>
          </w:tcPr>
          <w:p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2940" w:type="dxa"/>
            <w:gridSpan w:val="2"/>
          </w:tcPr>
          <w:p w:rsidR="00BC2A3A" w:rsidRDefault="00BC2A3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2940" w:type="dxa"/>
            <w:gridSpan w:val="2"/>
            <w:tcBorders>
              <w:right w:val="single" w:sz="12" w:space="0" w:color="auto"/>
            </w:tcBorders>
          </w:tcPr>
          <w:p w:rsidR="00BC2A3A" w:rsidRDefault="00BC2A3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264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80" w:type="dxa"/>
            <w:vMerge/>
            <w:tcBorders>
              <w:left w:val="single" w:sz="12" w:space="0" w:color="auto"/>
              <w:right w:val="nil"/>
            </w:tcBorders>
          </w:tcPr>
          <w:p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</w:tr>
      <w:tr w:rsidR="00BC2A3A" w:rsidTr="000A7D1A">
        <w:trPr>
          <w:cantSplit/>
          <w:trHeight w:val="255"/>
          <w:tblHeader/>
        </w:trPr>
        <w:tc>
          <w:tcPr>
            <w:tcW w:w="280" w:type="dxa"/>
            <w:tcBorders>
              <w:left w:val="nil"/>
            </w:tcBorders>
          </w:tcPr>
          <w:p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280" w:type="dxa"/>
          </w:tcPr>
          <w:p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280" w:type="dxa"/>
          </w:tcPr>
          <w:p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目</w:t>
            </w:r>
          </w:p>
        </w:tc>
        <w:tc>
          <w:tcPr>
            <w:tcW w:w="2400" w:type="dxa"/>
          </w:tcPr>
          <w:p w:rsidR="00BC2A3A" w:rsidRDefault="00BC2A3A" w:rsidP="000A7D1A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3120" w:type="dxa"/>
            <w:vMerge/>
          </w:tcPr>
          <w:p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vAlign w:val="center"/>
          </w:tcPr>
          <w:p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</w:tcPr>
          <w:p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470" w:type="dxa"/>
          </w:tcPr>
          <w:p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</w:tcPr>
          <w:p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470" w:type="dxa"/>
          </w:tcPr>
          <w:p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</w:tcPr>
          <w:p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470" w:type="dxa"/>
          </w:tcPr>
          <w:p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320" w:type="dxa"/>
            <w:tcBorders>
              <w:left w:val="single" w:sz="12" w:space="0" w:color="auto"/>
            </w:tcBorders>
          </w:tcPr>
          <w:p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剔除數</w:t>
            </w:r>
          </w:p>
        </w:tc>
        <w:tc>
          <w:tcPr>
            <w:tcW w:w="1320" w:type="dxa"/>
            <w:tcBorders>
              <w:right w:val="single" w:sz="12" w:space="0" w:color="auto"/>
            </w:tcBorders>
          </w:tcPr>
          <w:p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減列數</w:t>
            </w:r>
          </w:p>
        </w:tc>
        <w:tc>
          <w:tcPr>
            <w:tcW w:w="1080" w:type="dxa"/>
            <w:vMerge/>
            <w:tcBorders>
              <w:left w:val="single" w:sz="12" w:space="0" w:color="auto"/>
              <w:right w:val="nil"/>
            </w:tcBorders>
          </w:tcPr>
          <w:p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</w:tr>
      <w:tr w:rsidR="0021724E" w:rsidRPr="004374F7" w:rsidTr="00441424">
        <w:trPr>
          <w:cantSplit/>
          <w:trHeight w:val="395"/>
        </w:trPr>
        <w:tc>
          <w:tcPr>
            <w:tcW w:w="280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21724E" w:rsidRPr="004374F7" w:rsidRDefault="0021724E" w:rsidP="00441424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80" w:type="dxa"/>
            <w:tcBorders>
              <w:bottom w:val="nil"/>
            </w:tcBorders>
            <w:shd w:val="clear" w:color="auto" w:fill="auto"/>
            <w:vAlign w:val="center"/>
          </w:tcPr>
          <w:p w:rsidR="0021724E" w:rsidRPr="004374F7" w:rsidRDefault="0021724E" w:rsidP="00441424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80" w:type="dxa"/>
            <w:tcBorders>
              <w:bottom w:val="nil"/>
            </w:tcBorders>
            <w:shd w:val="clear" w:color="auto" w:fill="auto"/>
            <w:vAlign w:val="center"/>
          </w:tcPr>
          <w:p w:rsidR="0021724E" w:rsidRPr="004374F7" w:rsidRDefault="0021724E" w:rsidP="00441424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bottom w:val="nil"/>
            </w:tcBorders>
            <w:shd w:val="clear" w:color="auto" w:fill="auto"/>
            <w:vAlign w:val="center"/>
          </w:tcPr>
          <w:p w:rsidR="0021724E" w:rsidRPr="004374F7" w:rsidRDefault="0021724E" w:rsidP="000A7D1A">
            <w:pPr>
              <w:ind w:rightChars="14" w:right="34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4374F7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總計</w:t>
            </w:r>
          </w:p>
        </w:tc>
        <w:tc>
          <w:tcPr>
            <w:tcW w:w="3120" w:type="dxa"/>
            <w:tcBorders>
              <w:bottom w:val="nil"/>
            </w:tcBorders>
            <w:shd w:val="clear" w:color="auto" w:fill="auto"/>
            <w:vAlign w:val="center"/>
          </w:tcPr>
          <w:p w:rsidR="0021724E" w:rsidRPr="004374F7" w:rsidRDefault="0021724E" w:rsidP="00441424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:rsidR="0021724E" w:rsidRPr="004374F7" w:rsidRDefault="0021724E" w:rsidP="000A7D1A">
            <w:pPr>
              <w:ind w:rightChars="10" w:right="24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4374F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:rsidR="0021724E" w:rsidRPr="004374F7" w:rsidRDefault="0021724E" w:rsidP="000A7D1A">
            <w:pPr>
              <w:ind w:rightChars="10" w:right="24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4374F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:rsidR="0021724E" w:rsidRPr="004374F7" w:rsidRDefault="0021724E" w:rsidP="000A7D1A">
            <w:pPr>
              <w:ind w:rightChars="10" w:right="24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4374F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:rsidR="0021724E" w:rsidRPr="004374F7" w:rsidRDefault="0021724E" w:rsidP="000A7D1A">
            <w:pPr>
              <w:ind w:rightChars="10" w:right="24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4374F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:rsidR="0021724E" w:rsidRPr="004374F7" w:rsidRDefault="0021724E" w:rsidP="000A7D1A">
            <w:pPr>
              <w:ind w:rightChars="10" w:right="24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4374F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:rsidR="0021724E" w:rsidRPr="000A7D1A" w:rsidRDefault="0021724E" w:rsidP="000A7D1A">
            <w:pPr>
              <w:ind w:rightChars="10" w:right="24"/>
              <w:jc w:val="right"/>
              <w:rPr>
                <w:rFonts w:ascii="新細明體" w:hAnsi="新細明體"/>
                <w:b/>
                <w:spacing w:val="-10"/>
                <w:sz w:val="18"/>
              </w:rPr>
            </w:pPr>
            <w:r w:rsidRPr="000A7D1A">
              <w:rPr>
                <w:rFonts w:ascii="新細明體" w:hAnsi="新細明體"/>
                <w:b/>
                <w:noProof/>
                <w:spacing w:val="-10"/>
                <w:sz w:val="18"/>
              </w:rPr>
              <w:t>18,336,000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:rsidR="0021724E" w:rsidRPr="004374F7" w:rsidRDefault="0021724E" w:rsidP="000A7D1A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374F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21724E" w:rsidRPr="000A7D1A" w:rsidRDefault="0021724E" w:rsidP="000A7D1A">
            <w:pPr>
              <w:ind w:rightChars="10" w:right="24"/>
              <w:jc w:val="right"/>
              <w:rPr>
                <w:rFonts w:ascii="新細明體" w:hAnsi="新細明體"/>
                <w:b/>
                <w:spacing w:val="-10"/>
                <w:sz w:val="18"/>
              </w:rPr>
            </w:pPr>
            <w:r w:rsidRPr="000A7D1A">
              <w:rPr>
                <w:rFonts w:ascii="新細明體" w:hAnsi="新細明體"/>
                <w:b/>
                <w:noProof/>
                <w:spacing w:val="-10"/>
                <w:sz w:val="18"/>
              </w:rPr>
              <w:t>18,336,000</w:t>
            </w:r>
          </w:p>
        </w:tc>
        <w:tc>
          <w:tcPr>
            <w:tcW w:w="1320" w:type="dxa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21724E" w:rsidRPr="004374F7" w:rsidRDefault="0021724E" w:rsidP="000A7D1A">
            <w:pPr>
              <w:ind w:rightChars="10" w:right="24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4374F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21724E" w:rsidRPr="000A7D1A" w:rsidRDefault="0021724E" w:rsidP="000A7D1A">
            <w:pPr>
              <w:ind w:rightChars="10" w:right="24"/>
              <w:jc w:val="right"/>
              <w:rPr>
                <w:rFonts w:ascii="新細明體" w:hAnsi="新細明體"/>
                <w:b/>
                <w:spacing w:val="-10"/>
                <w:w w:val="95"/>
                <w:sz w:val="18"/>
                <w:szCs w:val="18"/>
              </w:rPr>
            </w:pPr>
            <w:r w:rsidRPr="000A7D1A">
              <w:rPr>
                <w:rFonts w:ascii="新細明體" w:hAnsi="新細明體"/>
                <w:b/>
                <w:noProof/>
                <w:spacing w:val="-10"/>
                <w:w w:val="95"/>
                <w:sz w:val="18"/>
                <w:szCs w:val="18"/>
              </w:rPr>
              <w:t>18,336,000</w:t>
            </w:r>
          </w:p>
        </w:tc>
        <w:tc>
          <w:tcPr>
            <w:tcW w:w="1080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1724E" w:rsidRPr="004374F7" w:rsidRDefault="0021724E" w:rsidP="00441424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21724E" w:rsidRPr="004374F7" w:rsidTr="00441424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21724E" w:rsidRPr="004374F7" w:rsidRDefault="0021724E" w:rsidP="00441424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  <w:r w:rsidRPr="004374F7">
              <w:rPr>
                <w:rFonts w:ascii="新細明體" w:hAnsi="新細明體"/>
                <w:b/>
                <w:noProof/>
                <w:spacing w:val="-10"/>
                <w:sz w:val="20"/>
              </w:rPr>
              <w:t>2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1724E" w:rsidRPr="004374F7" w:rsidRDefault="0021724E" w:rsidP="00441424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1724E" w:rsidRPr="004374F7" w:rsidRDefault="0021724E" w:rsidP="00441424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1724E" w:rsidRPr="004374F7" w:rsidRDefault="0021724E" w:rsidP="000A7D1A">
            <w:pPr>
              <w:ind w:rightChars="14" w:right="34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4374F7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市政府主管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1724E" w:rsidRPr="004374F7" w:rsidRDefault="0021724E" w:rsidP="00441424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1724E" w:rsidRPr="004374F7" w:rsidRDefault="0021724E" w:rsidP="000A7D1A">
            <w:pPr>
              <w:ind w:rightChars="10" w:right="24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4374F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1724E" w:rsidRPr="004374F7" w:rsidRDefault="0021724E" w:rsidP="000A7D1A">
            <w:pPr>
              <w:ind w:rightChars="10" w:right="24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4374F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1724E" w:rsidRPr="004374F7" w:rsidRDefault="0021724E" w:rsidP="000A7D1A">
            <w:pPr>
              <w:ind w:rightChars="10" w:right="24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4374F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1724E" w:rsidRPr="004374F7" w:rsidRDefault="0021724E" w:rsidP="000A7D1A">
            <w:pPr>
              <w:ind w:rightChars="10" w:right="24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4374F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1724E" w:rsidRPr="004374F7" w:rsidRDefault="0021724E" w:rsidP="000A7D1A">
            <w:pPr>
              <w:ind w:rightChars="10" w:right="24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4374F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1724E" w:rsidRPr="000A7D1A" w:rsidRDefault="0021724E" w:rsidP="000A7D1A">
            <w:pPr>
              <w:ind w:rightChars="10" w:right="24"/>
              <w:jc w:val="right"/>
              <w:rPr>
                <w:rFonts w:ascii="新細明體" w:hAnsi="新細明體"/>
                <w:b/>
                <w:spacing w:val="-10"/>
                <w:sz w:val="18"/>
              </w:rPr>
            </w:pPr>
            <w:r w:rsidRPr="000A7D1A">
              <w:rPr>
                <w:rFonts w:ascii="新細明體" w:hAnsi="新細明體"/>
                <w:b/>
                <w:noProof/>
                <w:spacing w:val="-10"/>
                <w:sz w:val="18"/>
              </w:rPr>
              <w:t>18,336,000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1724E" w:rsidRPr="004374F7" w:rsidRDefault="0021724E" w:rsidP="000A7D1A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374F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21724E" w:rsidRPr="000A7D1A" w:rsidRDefault="0021724E" w:rsidP="000A7D1A">
            <w:pPr>
              <w:ind w:rightChars="10" w:right="24"/>
              <w:jc w:val="right"/>
              <w:rPr>
                <w:rFonts w:ascii="新細明體" w:hAnsi="新細明體"/>
                <w:b/>
                <w:spacing w:val="-10"/>
                <w:sz w:val="18"/>
              </w:rPr>
            </w:pPr>
            <w:r w:rsidRPr="000A7D1A">
              <w:rPr>
                <w:rFonts w:ascii="新細明體" w:hAnsi="新細明體"/>
                <w:b/>
                <w:noProof/>
                <w:spacing w:val="-10"/>
                <w:sz w:val="18"/>
              </w:rPr>
              <w:t>18,336,000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21724E" w:rsidRPr="004374F7" w:rsidRDefault="0021724E" w:rsidP="000A7D1A">
            <w:pPr>
              <w:ind w:rightChars="10" w:right="24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4374F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21724E" w:rsidRPr="000A7D1A" w:rsidRDefault="0021724E" w:rsidP="000A7D1A">
            <w:pPr>
              <w:ind w:rightChars="10" w:right="24"/>
              <w:jc w:val="right"/>
              <w:rPr>
                <w:rFonts w:ascii="新細明體" w:hAnsi="新細明體"/>
                <w:b/>
                <w:spacing w:val="-10"/>
                <w:w w:val="95"/>
                <w:sz w:val="18"/>
                <w:szCs w:val="18"/>
              </w:rPr>
            </w:pPr>
            <w:r w:rsidRPr="000A7D1A">
              <w:rPr>
                <w:rFonts w:ascii="新細明體" w:hAnsi="新細明體"/>
                <w:b/>
                <w:noProof/>
                <w:spacing w:val="-10"/>
                <w:w w:val="95"/>
                <w:sz w:val="18"/>
                <w:szCs w:val="18"/>
              </w:rPr>
              <w:t>18,336,000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1724E" w:rsidRPr="004374F7" w:rsidRDefault="0021724E" w:rsidP="00441424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21724E" w:rsidTr="00441424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21724E" w:rsidRDefault="0021724E" w:rsidP="00441424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1724E" w:rsidRDefault="0021724E" w:rsidP="00441424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3166D8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1724E" w:rsidRDefault="0021724E" w:rsidP="00441424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1724E" w:rsidRDefault="0021724E" w:rsidP="000A7D1A">
            <w:pPr>
              <w:ind w:leftChars="100" w:left="240" w:rightChars="14" w:right="34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166D8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市政府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1724E" w:rsidRDefault="0021724E" w:rsidP="00441424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1724E" w:rsidRDefault="0021724E" w:rsidP="000A7D1A">
            <w:pPr>
              <w:ind w:rightChars="10" w:right="24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166D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1724E" w:rsidRDefault="0021724E" w:rsidP="000A7D1A">
            <w:pPr>
              <w:ind w:rightChars="10" w:right="24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166D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1724E" w:rsidRDefault="0021724E" w:rsidP="000A7D1A">
            <w:pPr>
              <w:ind w:rightChars="10" w:right="24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166D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1724E" w:rsidRDefault="0021724E" w:rsidP="000A7D1A">
            <w:pPr>
              <w:ind w:rightChars="10" w:right="24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166D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1724E" w:rsidRDefault="0021724E" w:rsidP="000A7D1A">
            <w:pPr>
              <w:ind w:rightChars="10" w:right="24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166D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1724E" w:rsidRPr="000A7D1A" w:rsidRDefault="0021724E" w:rsidP="000A7D1A">
            <w:pPr>
              <w:ind w:rightChars="10" w:right="24"/>
              <w:jc w:val="right"/>
              <w:rPr>
                <w:rFonts w:ascii="新細明體" w:hAnsi="新細明體"/>
                <w:spacing w:val="-10"/>
                <w:sz w:val="18"/>
              </w:rPr>
            </w:pPr>
            <w:r w:rsidRPr="000A7D1A">
              <w:rPr>
                <w:rFonts w:ascii="新細明體" w:hAnsi="新細明體"/>
                <w:noProof/>
                <w:spacing w:val="-10"/>
                <w:sz w:val="18"/>
              </w:rPr>
              <w:t>18,336,000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1724E" w:rsidRDefault="0021724E" w:rsidP="000A7D1A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3166D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21724E" w:rsidRPr="000A7D1A" w:rsidRDefault="0021724E" w:rsidP="000A7D1A">
            <w:pPr>
              <w:ind w:rightChars="10" w:right="24"/>
              <w:jc w:val="right"/>
              <w:rPr>
                <w:rFonts w:ascii="新細明體" w:hAnsi="新細明體"/>
                <w:spacing w:val="-10"/>
                <w:sz w:val="18"/>
              </w:rPr>
            </w:pPr>
            <w:r w:rsidRPr="000A7D1A">
              <w:rPr>
                <w:rFonts w:ascii="新細明體" w:hAnsi="新細明體"/>
                <w:noProof/>
                <w:spacing w:val="-10"/>
                <w:sz w:val="18"/>
              </w:rPr>
              <w:t>18,336,000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21724E" w:rsidRDefault="0021724E" w:rsidP="000A7D1A">
            <w:pPr>
              <w:ind w:rightChars="10" w:right="24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166D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21724E" w:rsidRPr="000A7D1A" w:rsidRDefault="0021724E" w:rsidP="000A7D1A">
            <w:pPr>
              <w:ind w:rightChars="10" w:right="24"/>
              <w:jc w:val="right"/>
              <w:rPr>
                <w:rFonts w:ascii="新細明體" w:hAnsi="新細明體"/>
                <w:spacing w:val="-10"/>
                <w:w w:val="95"/>
                <w:sz w:val="18"/>
                <w:szCs w:val="18"/>
              </w:rPr>
            </w:pPr>
            <w:r w:rsidRPr="000A7D1A">
              <w:rPr>
                <w:rFonts w:ascii="新細明體" w:hAnsi="新細明體"/>
                <w:noProof/>
                <w:spacing w:val="-10"/>
                <w:w w:val="95"/>
                <w:sz w:val="18"/>
                <w:szCs w:val="18"/>
              </w:rPr>
              <w:t>18,336,000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1724E" w:rsidRDefault="0021724E" w:rsidP="00441424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21724E" w:rsidTr="00441424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21724E" w:rsidRDefault="0021724E" w:rsidP="00441424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</w:tcBorders>
            <w:shd w:val="clear" w:color="auto" w:fill="auto"/>
            <w:vAlign w:val="center"/>
          </w:tcPr>
          <w:p w:rsidR="0021724E" w:rsidRDefault="0021724E" w:rsidP="00441424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</w:tcBorders>
            <w:shd w:val="clear" w:color="auto" w:fill="auto"/>
            <w:vAlign w:val="center"/>
          </w:tcPr>
          <w:p w:rsidR="0021724E" w:rsidRDefault="0021724E" w:rsidP="00441424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3166D8">
              <w:rPr>
                <w:rFonts w:ascii="新細明體" w:hAnsi="新細明體"/>
                <w:noProof/>
                <w:spacing w:val="-10"/>
                <w:sz w:val="20"/>
              </w:rPr>
              <w:t>10</w:t>
            </w:r>
          </w:p>
        </w:tc>
        <w:tc>
          <w:tcPr>
            <w:tcW w:w="2400" w:type="dxa"/>
            <w:tcBorders>
              <w:top w:val="nil"/>
            </w:tcBorders>
            <w:shd w:val="clear" w:color="auto" w:fill="auto"/>
            <w:vAlign w:val="center"/>
          </w:tcPr>
          <w:p w:rsidR="0021724E" w:rsidRDefault="0021724E" w:rsidP="000A7D1A">
            <w:pPr>
              <w:ind w:leftChars="200" w:left="480" w:rightChars="14" w:right="34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166D8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建管行政</w:t>
            </w:r>
          </w:p>
        </w:tc>
        <w:tc>
          <w:tcPr>
            <w:tcW w:w="3120" w:type="dxa"/>
            <w:tcBorders>
              <w:top w:val="nil"/>
            </w:tcBorders>
            <w:shd w:val="clear" w:color="auto" w:fill="auto"/>
            <w:vAlign w:val="center"/>
          </w:tcPr>
          <w:p w:rsidR="0021724E" w:rsidRDefault="0021724E" w:rsidP="00441424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3166D8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減列無須支用之超額保留款。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:rsidR="0021724E" w:rsidRDefault="0021724E" w:rsidP="000A7D1A">
            <w:pPr>
              <w:ind w:rightChars="10" w:right="24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166D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:rsidR="0021724E" w:rsidRDefault="0021724E" w:rsidP="000A7D1A">
            <w:pPr>
              <w:ind w:rightChars="10" w:right="24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166D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:rsidR="0021724E" w:rsidRDefault="0021724E" w:rsidP="000A7D1A">
            <w:pPr>
              <w:ind w:rightChars="10" w:right="24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166D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:rsidR="0021724E" w:rsidRDefault="0021724E" w:rsidP="000A7D1A">
            <w:pPr>
              <w:ind w:rightChars="10" w:right="24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166D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:rsidR="0021724E" w:rsidRDefault="0021724E" w:rsidP="000A7D1A">
            <w:pPr>
              <w:ind w:rightChars="10" w:right="24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166D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:rsidR="0021724E" w:rsidRPr="000A7D1A" w:rsidRDefault="0021724E" w:rsidP="000A7D1A">
            <w:pPr>
              <w:ind w:rightChars="10" w:right="24"/>
              <w:jc w:val="right"/>
              <w:rPr>
                <w:rFonts w:ascii="新細明體" w:hAnsi="新細明體"/>
                <w:spacing w:val="-10"/>
                <w:sz w:val="18"/>
              </w:rPr>
            </w:pPr>
            <w:r w:rsidRPr="000A7D1A">
              <w:rPr>
                <w:rFonts w:ascii="新細明體" w:hAnsi="新細明體"/>
                <w:noProof/>
                <w:spacing w:val="-10"/>
                <w:sz w:val="18"/>
              </w:rPr>
              <w:t>18,336,000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:rsidR="0021724E" w:rsidRDefault="0021724E" w:rsidP="000A7D1A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3166D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right w:val="single" w:sz="12" w:space="0" w:color="auto"/>
            </w:tcBorders>
            <w:shd w:val="clear" w:color="auto" w:fill="auto"/>
            <w:vAlign w:val="center"/>
          </w:tcPr>
          <w:p w:rsidR="0021724E" w:rsidRPr="000A7D1A" w:rsidRDefault="0021724E" w:rsidP="000A7D1A">
            <w:pPr>
              <w:ind w:rightChars="10" w:right="24"/>
              <w:jc w:val="right"/>
              <w:rPr>
                <w:rFonts w:ascii="新細明體" w:hAnsi="新細明體"/>
                <w:spacing w:val="-10"/>
                <w:sz w:val="18"/>
              </w:rPr>
            </w:pPr>
            <w:r w:rsidRPr="000A7D1A">
              <w:rPr>
                <w:rFonts w:ascii="新細明體" w:hAnsi="新細明體"/>
                <w:noProof/>
                <w:spacing w:val="-10"/>
                <w:sz w:val="18"/>
              </w:rPr>
              <w:t>18,336,000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21724E" w:rsidRDefault="0021724E" w:rsidP="000A7D1A">
            <w:pPr>
              <w:ind w:rightChars="10" w:right="24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166D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724E" w:rsidRPr="000A7D1A" w:rsidRDefault="0021724E" w:rsidP="000A7D1A">
            <w:pPr>
              <w:ind w:rightChars="10" w:right="24"/>
              <w:jc w:val="right"/>
              <w:rPr>
                <w:rFonts w:ascii="新細明體" w:hAnsi="新細明體"/>
                <w:spacing w:val="-10"/>
                <w:w w:val="95"/>
                <w:sz w:val="18"/>
                <w:szCs w:val="18"/>
              </w:rPr>
            </w:pPr>
            <w:r w:rsidRPr="000A7D1A">
              <w:rPr>
                <w:rFonts w:ascii="新細明體" w:hAnsi="新細明體"/>
                <w:noProof/>
                <w:spacing w:val="-10"/>
                <w:w w:val="95"/>
                <w:sz w:val="18"/>
                <w:szCs w:val="18"/>
              </w:rPr>
              <w:t>18,336,000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21724E" w:rsidRDefault="0021724E" w:rsidP="00441424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3166D8">
              <w:rPr>
                <w:rFonts w:ascii="標楷體" w:eastAsia="標楷體" w:hAnsi="標楷體"/>
                <w:noProof/>
                <w:spacing w:val="-10"/>
                <w:sz w:val="20"/>
              </w:rPr>
              <w:t xml:space="preserve"> </w:t>
            </w:r>
            <w:r w:rsidR="009B7B9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市庫未撥款</w:t>
            </w:r>
          </w:p>
        </w:tc>
      </w:tr>
    </w:tbl>
    <w:p w:rsidR="000A7D1A" w:rsidRDefault="000A7D1A" w:rsidP="006910DB">
      <w:pPr>
        <w:ind w:right="414"/>
        <w:rPr>
          <w:rFonts w:eastAsia="標楷體"/>
          <w:sz w:val="22"/>
        </w:rPr>
      </w:pPr>
    </w:p>
    <w:p w:rsidR="000A7D1A" w:rsidRPr="000A7D1A" w:rsidRDefault="000A7D1A" w:rsidP="000A7D1A">
      <w:pPr>
        <w:rPr>
          <w:rFonts w:eastAsia="標楷體"/>
          <w:sz w:val="22"/>
        </w:rPr>
      </w:pPr>
    </w:p>
    <w:p w:rsidR="000A7D1A" w:rsidRDefault="000A7D1A" w:rsidP="000A7D1A">
      <w:pPr>
        <w:rPr>
          <w:rFonts w:eastAsia="標楷體"/>
          <w:sz w:val="22"/>
        </w:rPr>
      </w:pPr>
    </w:p>
    <w:p w:rsidR="00BC2A3A" w:rsidRPr="000A7D1A" w:rsidRDefault="000A7D1A" w:rsidP="000A7D1A">
      <w:pPr>
        <w:tabs>
          <w:tab w:val="left" w:pos="3075"/>
        </w:tabs>
        <w:rPr>
          <w:rFonts w:eastAsia="標楷體"/>
          <w:sz w:val="22"/>
        </w:rPr>
      </w:pPr>
      <w:r>
        <w:rPr>
          <w:rFonts w:eastAsia="標楷體"/>
          <w:sz w:val="22"/>
        </w:rPr>
        <w:tab/>
      </w:r>
    </w:p>
    <w:sectPr w:rsidR="00BC2A3A" w:rsidRPr="000A7D1A" w:rsidSect="005E0C7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1418" w:right="851" w:bottom="1418" w:left="851" w:header="851" w:footer="56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724E" w:rsidRDefault="0021724E">
      <w:r>
        <w:separator/>
      </w:r>
    </w:p>
  </w:endnote>
  <w:endnote w:type="continuationSeparator" w:id="0">
    <w:p w:rsidR="0021724E" w:rsidRDefault="00217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0303" w:rsidRDefault="00F4030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0303" w:rsidRDefault="00F40303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標楷體" w:eastAsia="標楷體" w:hAnsi="標楷體"/>
      </w:rPr>
      <w:id w:val="1469329449"/>
      <w:docPartObj>
        <w:docPartGallery w:val="Page Numbers (Bottom of Page)"/>
        <w:docPartUnique/>
      </w:docPartObj>
    </w:sdtPr>
    <w:sdtEndPr>
      <w:rPr>
        <w:rFonts w:hAnsi="Times New Roman"/>
      </w:rPr>
    </w:sdtEndPr>
    <w:sdtContent>
      <w:p w:rsidR="00A3435F" w:rsidRPr="00A3435F" w:rsidRDefault="00A3435F" w:rsidP="00A3435F">
        <w:pPr>
          <w:pStyle w:val="a4"/>
          <w:jc w:val="center"/>
          <w:rPr>
            <w:rFonts w:ascii="標楷體" w:eastAsia="標楷體" w:hAnsi="標楷體"/>
          </w:rPr>
        </w:pPr>
        <w:r w:rsidRPr="00C0200A">
          <w:rPr>
            <w:rFonts w:ascii="標楷體" w:eastAsia="標楷體" w:hint="eastAsia"/>
          </w:rPr>
          <w:t>第</w:t>
        </w:r>
        <w:r w:rsidR="00F40303">
          <w:rPr>
            <w:rFonts w:ascii="標楷體" w:eastAsia="標楷體" w:hint="eastAsia"/>
          </w:rPr>
          <w:t>1</w:t>
        </w:r>
        <w:bookmarkStart w:id="0" w:name="_GoBack"/>
        <w:bookmarkEnd w:id="0"/>
        <w:r w:rsidR="00C0200A">
          <w:rPr>
            <w:rFonts w:ascii="標楷體" w:eastAsia="標楷體"/>
          </w:rPr>
          <w:t>-</w:t>
        </w:r>
        <w:r w:rsidRPr="00C0200A">
          <w:rPr>
            <w:rFonts w:ascii="標楷體" w:eastAsia="標楷體"/>
          </w:rPr>
          <w:fldChar w:fldCharType="begin"/>
        </w:r>
        <w:r w:rsidRPr="00C0200A">
          <w:rPr>
            <w:rFonts w:ascii="標楷體" w:eastAsia="標楷體"/>
          </w:rPr>
          <w:instrText>PAGE   \* MERGEFORMAT</w:instrText>
        </w:r>
        <w:r w:rsidRPr="00C0200A">
          <w:rPr>
            <w:rFonts w:ascii="標楷體" w:eastAsia="標楷體"/>
          </w:rPr>
          <w:fldChar w:fldCharType="separate"/>
        </w:r>
        <w:r w:rsidR="00F40303">
          <w:rPr>
            <w:rFonts w:ascii="標楷體" w:eastAsia="標楷體"/>
            <w:noProof/>
          </w:rPr>
          <w:t>1</w:t>
        </w:r>
        <w:r w:rsidRPr="00C0200A">
          <w:rPr>
            <w:rFonts w:ascii="標楷體" w:eastAsia="標楷體"/>
          </w:rPr>
          <w:fldChar w:fldCharType="end"/>
        </w:r>
        <w:sdt>
          <w:sdtPr>
            <w:rPr>
              <w:rFonts w:ascii="標楷體" w:eastAsia="標楷體"/>
            </w:rPr>
            <w:id w:val="887915929"/>
            <w:docPartObj>
              <w:docPartGallery w:val="Page Numbers (Bottom of Page)"/>
              <w:docPartUnique/>
            </w:docPartObj>
          </w:sdtPr>
          <w:sdtEndPr/>
          <w:sdtContent>
            <w:r w:rsidRPr="00C0200A">
              <w:rPr>
                <w:rFonts w:ascii="標楷體" w:eastAsia="標楷體" w:hint="eastAsia"/>
              </w:rPr>
              <w:t>頁</w:t>
            </w:r>
          </w:sdtContent>
        </w:sdt>
      </w:p>
    </w:sdtContent>
  </w:sdt>
  <w:p w:rsidR="00A3435F" w:rsidRDefault="00A3435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724E" w:rsidRDefault="0021724E">
      <w:r>
        <w:separator/>
      </w:r>
    </w:p>
  </w:footnote>
  <w:footnote w:type="continuationSeparator" w:id="0">
    <w:p w:rsidR="0021724E" w:rsidRDefault="002172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0303" w:rsidRDefault="00F4030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2A3A" w:rsidRDefault="00DA4C58">
    <w:pPr>
      <w:pStyle w:val="a3"/>
      <w:jc w:val="center"/>
    </w:pPr>
    <w:r w:rsidRPr="00DA4C58">
      <w:rPr>
        <w:rFonts w:ascii="標楷體" w:eastAsia="標楷體" w:hAnsi="標楷體" w:hint="eastAsia"/>
        <w:b/>
        <w:color w:val="000000"/>
        <w:sz w:val="32"/>
        <w:szCs w:val="36"/>
        <w:u w:val="single"/>
      </w:rPr>
      <w:t>拾壹</w:t>
    </w:r>
    <w:r w:rsidR="000D26B0">
      <w:rPr>
        <w:rFonts w:hint="eastAsia"/>
        <w:b/>
        <w:color w:val="000000"/>
        <w:sz w:val="32"/>
        <w:szCs w:val="36"/>
        <w:u w:val="single"/>
      </w:rPr>
      <w:t>、</w:t>
    </w:r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DA4C58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DA4C58">
      <w:rPr>
        <w:rFonts w:ascii="標楷體" w:eastAsia="標楷體" w:hAnsi="標楷體" w:hint="eastAsia"/>
        <w:b/>
        <w:spacing w:val="60"/>
        <w:sz w:val="32"/>
        <w:szCs w:val="32"/>
        <w:u w:val="single"/>
      </w:rPr>
      <w:t>新竹市</w:t>
    </w:r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總決算歲</w:t>
    </w:r>
    <w:r w:rsidR="00BC2A3A" w:rsidRPr="001E5C26">
      <w:rPr>
        <w:rFonts w:eastAsia="標楷體" w:hint="eastAsia"/>
        <w:b/>
        <w:spacing w:val="60"/>
        <w:sz w:val="32"/>
        <w:szCs w:val="32"/>
        <w:u w:val="single"/>
      </w:rPr>
      <w:t>出</w:t>
    </w:r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決算</w:t>
    </w:r>
    <w:proofErr w:type="gramStart"/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修正數明細</w:t>
    </w:r>
    <w:proofErr w:type="gramEnd"/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DA4C58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024" w:rsidRDefault="003C0024" w:rsidP="003C0024">
    <w:pPr>
      <w:pStyle w:val="a3"/>
      <w:jc w:val="center"/>
      <w:rPr>
        <w:rFonts w:ascii="標楷體" w:eastAsia="標楷體"/>
        <w:b/>
        <w:spacing w:val="60"/>
        <w:sz w:val="32"/>
        <w:u w:val="single"/>
      </w:rPr>
    </w:pPr>
    <w:r>
      <w:rPr>
        <w:rFonts w:ascii="標楷體" w:eastAsia="標楷體" w:hint="eastAsia"/>
        <w:b/>
        <w:spacing w:val="60"/>
        <w:sz w:val="32"/>
        <w:u w:val="single"/>
      </w:rPr>
      <w:t>壹、總決算修正數</w:t>
    </w:r>
  </w:p>
  <w:p w:rsidR="00BC2A3A" w:rsidRDefault="003C0024" w:rsidP="003C0024">
    <w:pPr>
      <w:pStyle w:val="a3"/>
      <w:jc w:val="center"/>
      <w:rPr>
        <w:b/>
        <w:sz w:val="32"/>
      </w:rPr>
    </w:pPr>
    <w:r>
      <w:rPr>
        <w:rFonts w:ascii="標楷體" w:eastAsia="標楷體" w:hint="eastAsia"/>
        <w:b/>
        <w:spacing w:val="60"/>
        <w:sz w:val="32"/>
        <w:u w:val="single"/>
      </w:rPr>
      <w:t>一、</w:t>
    </w:r>
    <w:r w:rsidR="00BC2A3A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0A7D1A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="00BC2A3A">
      <w:rPr>
        <w:rFonts w:ascii="標楷體" w:eastAsia="標楷體" w:hint="eastAsia"/>
        <w:b/>
        <w:spacing w:val="60"/>
        <w:sz w:val="32"/>
        <w:u w:val="single"/>
      </w:rPr>
      <w:t>年度</w:t>
    </w:r>
    <w:r w:rsidR="00DA4C58" w:rsidRPr="00DA4C58">
      <w:rPr>
        <w:rFonts w:ascii="標楷體" w:eastAsia="標楷體" w:hAnsi="標楷體" w:hint="eastAsia"/>
        <w:b/>
        <w:spacing w:val="60"/>
        <w:sz w:val="32"/>
        <w:u w:val="single"/>
      </w:rPr>
      <w:t>新竹市</w:t>
    </w:r>
    <w:r w:rsidR="00BC2A3A">
      <w:rPr>
        <w:rFonts w:ascii="標楷體" w:eastAsia="標楷體" w:hint="eastAsia"/>
        <w:b/>
        <w:spacing w:val="60"/>
        <w:sz w:val="32"/>
        <w:u w:val="single"/>
      </w:rPr>
      <w:t>總決算歲</w:t>
    </w:r>
    <w:r w:rsidR="00BC2A3A">
      <w:rPr>
        <w:rFonts w:eastAsia="標楷體" w:hint="eastAsia"/>
        <w:b/>
        <w:spacing w:val="60"/>
        <w:sz w:val="32"/>
        <w:u w:val="single"/>
      </w:rPr>
      <w:t>出</w:t>
    </w:r>
    <w:r w:rsidR="00BC2A3A">
      <w:rPr>
        <w:rFonts w:ascii="標楷體" w:eastAsia="標楷體" w:hint="eastAsia"/>
        <w:b/>
        <w:spacing w:val="60"/>
        <w:sz w:val="32"/>
        <w:u w:val="single"/>
      </w:rPr>
      <w:t>決算</w:t>
    </w:r>
    <w:proofErr w:type="gramStart"/>
    <w:r w:rsidR="00BC2A3A">
      <w:rPr>
        <w:rFonts w:ascii="標楷體" w:eastAsia="標楷體" w:hint="eastAsia"/>
        <w:b/>
        <w:spacing w:val="60"/>
        <w:sz w:val="32"/>
        <w:u w:val="single"/>
      </w:rPr>
      <w:t>修正數明細</w:t>
    </w:r>
    <w:proofErr w:type="gramEnd"/>
    <w:r w:rsidR="00BC2A3A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24E"/>
    <w:rsid w:val="000A7D1A"/>
    <w:rsid w:val="000D26B0"/>
    <w:rsid w:val="0013159C"/>
    <w:rsid w:val="001E5C26"/>
    <w:rsid w:val="002140B6"/>
    <w:rsid w:val="0021724E"/>
    <w:rsid w:val="003C0024"/>
    <w:rsid w:val="00406E4A"/>
    <w:rsid w:val="005E0C7A"/>
    <w:rsid w:val="006910DB"/>
    <w:rsid w:val="009B7B90"/>
    <w:rsid w:val="00A3435F"/>
    <w:rsid w:val="00AE487A"/>
    <w:rsid w:val="00BC2A3A"/>
    <w:rsid w:val="00BF7F79"/>
    <w:rsid w:val="00C0200A"/>
    <w:rsid w:val="00DA4C58"/>
    <w:rsid w:val="00F40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4A6B6486"/>
  <w15:chartTrackingRefBased/>
  <w15:docId w15:val="{23489ECA-18F4-4E1C-A517-BD5827A8E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Balloon Text"/>
    <w:basedOn w:val="a"/>
    <w:link w:val="a7"/>
    <w:uiPriority w:val="99"/>
    <w:semiHidden/>
    <w:unhideWhenUsed/>
    <w:rsid w:val="003C0024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3C0024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5">
    <w:name w:val="頁尾 字元"/>
    <w:basedOn w:val="a0"/>
    <w:link w:val="a4"/>
    <w:uiPriority w:val="99"/>
    <w:rsid w:val="00A3435F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Kvyf0CH&#27506;&#20986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Kvyf0CH歲出決算修正數明細表.dot</Template>
  <TotalTime>17</TotalTime>
  <Pages>1</Pages>
  <Words>129</Words>
  <Characters>216</Characters>
  <Application>Microsoft Office Word</Application>
  <DocSecurity>0</DocSecurity>
  <Lines>1</Lines>
  <Paragraphs>1</Paragraphs>
  <ScaleCrop>false</ScaleCrop>
  <Company>N.A.O.</Company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鍾宇欣</dc:creator>
  <cp:keywords/>
  <cp:lastModifiedBy>蔡宗和</cp:lastModifiedBy>
  <cp:revision>9</cp:revision>
  <cp:lastPrinted>2025-06-02T06:48:00Z</cp:lastPrinted>
  <dcterms:created xsi:type="dcterms:W3CDTF">2025-06-02T03:19:00Z</dcterms:created>
  <dcterms:modified xsi:type="dcterms:W3CDTF">2025-07-11T03:57:00Z</dcterms:modified>
</cp:coreProperties>
</file>