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F09BA" w14:textId="77777777" w:rsidR="000C0C87" w:rsidRPr="00F01BA1" w:rsidRDefault="00685543" w:rsidP="0064337A">
      <w:pPr>
        <w:pStyle w:val="303"/>
        <w:rPr>
          <w:b w:val="0"/>
          <w:szCs w:val="28"/>
        </w:rPr>
      </w:pPr>
      <w:r>
        <w:rPr>
          <w:rFonts w:hint="eastAsia"/>
        </w:rPr>
        <w:t>二</w:t>
      </w:r>
      <w:r w:rsidR="009134C8" w:rsidRPr="00F01BA1">
        <w:rPr>
          <w:rFonts w:hint="eastAsia"/>
        </w:rPr>
        <w:t>、勞工退休基金（舊制）</w:t>
      </w:r>
    </w:p>
    <w:p w14:paraId="07150A8D" w14:textId="0DB9766D" w:rsidR="009134C8" w:rsidRPr="00F01BA1" w:rsidRDefault="00152C78" w:rsidP="00A74F4F">
      <w:pPr>
        <w:pStyle w:val="3012"/>
        <w:spacing w:line="600" w:lineRule="exact"/>
        <w:ind w:firstLine="480"/>
      </w:pPr>
      <w:r w:rsidRPr="00152C78">
        <w:rPr>
          <w:rFonts w:hint="eastAsia"/>
        </w:rPr>
        <w:t>勞工退休基金（舊制）係依據勞動基準法規定設置，由雇主按月</w:t>
      </w:r>
      <w:proofErr w:type="gramStart"/>
      <w:r w:rsidRPr="00152C78">
        <w:rPr>
          <w:rFonts w:hint="eastAsia"/>
        </w:rPr>
        <w:t>提撥</w:t>
      </w:r>
      <w:proofErr w:type="gramEnd"/>
      <w:r w:rsidRPr="00152C78">
        <w:rPr>
          <w:rFonts w:hint="eastAsia"/>
        </w:rPr>
        <w:t>勞工退休準備金專戶存儲。截至</w:t>
      </w:r>
      <w:r w:rsidR="00F828AA">
        <w:rPr>
          <w:rFonts w:hint="eastAsia"/>
        </w:rPr>
        <w:t>113</w:t>
      </w:r>
      <w:r w:rsidRPr="00152C78">
        <w:t>年12月31日止，事業單位提存勞工退休準備金專戶數計</w:t>
      </w:r>
      <w:r w:rsidR="004B280B">
        <w:rPr>
          <w:rFonts w:hint="eastAsia"/>
        </w:rPr>
        <w:t>7</w:t>
      </w:r>
      <w:r w:rsidRPr="00152C78">
        <w:t>萬</w:t>
      </w:r>
      <w:r w:rsidR="00B61570">
        <w:rPr>
          <w:rFonts w:hint="eastAsia"/>
        </w:rPr>
        <w:t>4</w:t>
      </w:r>
      <w:r w:rsidRPr="00152C78">
        <w:t>千餘戶（扣除已結清戶數），其中</w:t>
      </w:r>
      <w:r w:rsidRPr="00735844">
        <w:t>有</w:t>
      </w:r>
      <w:proofErr w:type="gramStart"/>
      <w:r w:rsidRPr="00735844">
        <w:t>餘額之戶數</w:t>
      </w:r>
      <w:proofErr w:type="gramEnd"/>
      <w:r w:rsidRPr="00735844">
        <w:t>計</w:t>
      </w:r>
      <w:r w:rsidR="004B280B" w:rsidRPr="00735844">
        <w:rPr>
          <w:rFonts w:hint="eastAsia"/>
        </w:rPr>
        <w:t>7</w:t>
      </w:r>
      <w:r w:rsidRPr="00735844">
        <w:t>萬</w:t>
      </w:r>
      <w:r w:rsidR="00B61570">
        <w:rPr>
          <w:rFonts w:hint="eastAsia"/>
        </w:rPr>
        <w:t>2</w:t>
      </w:r>
      <w:r w:rsidRPr="00735844">
        <w:t>千餘戶。</w:t>
      </w:r>
      <w:r w:rsidRPr="00152C78">
        <w:t>基金來源包括：事業單位</w:t>
      </w:r>
      <w:proofErr w:type="gramStart"/>
      <w:r w:rsidRPr="00152C78">
        <w:t>提撥</w:t>
      </w:r>
      <w:proofErr w:type="gramEnd"/>
      <w:r w:rsidRPr="00152C78">
        <w:t>之勞工退休準備金、基金孳息收入及運用收益、其他經政府核定撥交之款項；基金用途為支付勞工退休金及作為事業單位歇業時之資遣費。茲將該基金</w:t>
      </w:r>
      <w:proofErr w:type="gramStart"/>
      <w:r w:rsidR="004B280B">
        <w:rPr>
          <w:rFonts w:hint="eastAsia"/>
        </w:rPr>
        <w:t>11</w:t>
      </w:r>
      <w:r w:rsidR="00D336E1">
        <w:rPr>
          <w:rFonts w:hint="eastAsia"/>
        </w:rPr>
        <w:t>3</w:t>
      </w:r>
      <w:proofErr w:type="gramEnd"/>
      <w:r w:rsidRPr="00152C78">
        <w:t>年度決算之審核結果說明如次：</w:t>
      </w:r>
    </w:p>
    <w:p w14:paraId="4D427EDD" w14:textId="24C768E1" w:rsidR="009134C8" w:rsidRPr="00F01BA1" w:rsidRDefault="00801A32" w:rsidP="00A74F4F">
      <w:pPr>
        <w:pStyle w:val="304"/>
        <w:widowControl w:val="0"/>
        <w:overflowPunct w:val="0"/>
        <w:spacing w:beforeLines="15" w:before="54" w:line="600" w:lineRule="exact"/>
        <w:ind w:firstLine="420"/>
      </w:pPr>
      <w:r>
        <w:rPr>
          <w:rFonts w:hint="eastAsia"/>
        </w:rPr>
        <w:t>（</w:t>
      </w:r>
      <w:r w:rsidR="00117183">
        <w:t>一</w:t>
      </w:r>
      <w:r>
        <w:rPr>
          <w:rFonts w:hint="eastAsia"/>
        </w:rPr>
        <w:t>）</w:t>
      </w:r>
      <w:r w:rsidR="00117183">
        <w:rPr>
          <w:rFonts w:hint="eastAsia"/>
        </w:rPr>
        <w:t xml:space="preserve">　</w:t>
      </w:r>
      <w:r w:rsidR="009134C8" w:rsidRPr="00F01BA1">
        <w:rPr>
          <w:rFonts w:hint="eastAsia"/>
        </w:rPr>
        <w:t>作業收支之審核</w:t>
      </w:r>
    </w:p>
    <w:p w14:paraId="0B09D49B" w14:textId="50ED6236" w:rsidR="009134C8" w:rsidRPr="00F01BA1" w:rsidRDefault="00152C78" w:rsidP="00785B77">
      <w:pPr>
        <w:pStyle w:val="3012"/>
        <w:spacing w:line="640" w:lineRule="exact"/>
        <w:ind w:firstLine="480"/>
      </w:pPr>
      <w:proofErr w:type="gramStart"/>
      <w:r w:rsidRPr="00152C78">
        <w:t>1</w:t>
      </w:r>
      <w:r w:rsidR="004D4822">
        <w:rPr>
          <w:rFonts w:hint="eastAsia"/>
        </w:rPr>
        <w:t>1</w:t>
      </w:r>
      <w:r w:rsidR="00C41CDF">
        <w:rPr>
          <w:rFonts w:hint="eastAsia"/>
        </w:rPr>
        <w:t>3</w:t>
      </w:r>
      <w:proofErr w:type="gramEnd"/>
      <w:r w:rsidRPr="00152C78">
        <w:t>年度營運結果，計列收入</w:t>
      </w:r>
      <w:r w:rsidR="004D4822" w:rsidRPr="003D74E5">
        <w:rPr>
          <w:rFonts w:hint="eastAsia"/>
        </w:rPr>
        <w:t>1</w:t>
      </w:r>
      <w:r w:rsidR="004D4822" w:rsidRPr="003D74E5">
        <w:t>,</w:t>
      </w:r>
      <w:r w:rsidR="003D74E5">
        <w:rPr>
          <w:rFonts w:hint="eastAsia"/>
        </w:rPr>
        <w:t>792</w:t>
      </w:r>
      <w:r w:rsidRPr="003D74E5">
        <w:t>億</w:t>
      </w:r>
      <w:r w:rsidR="003D74E5">
        <w:rPr>
          <w:rFonts w:hint="eastAsia"/>
        </w:rPr>
        <w:t>8</w:t>
      </w:r>
      <w:r w:rsidR="004B280B" w:rsidRPr="003D74E5">
        <w:t>,</w:t>
      </w:r>
      <w:r w:rsidR="003D74E5">
        <w:rPr>
          <w:rFonts w:hint="eastAsia"/>
        </w:rPr>
        <w:t>879</w:t>
      </w:r>
      <w:r w:rsidRPr="003D74E5">
        <w:t>萬餘元，支出</w:t>
      </w:r>
      <w:r w:rsidR="003D74E5">
        <w:rPr>
          <w:rFonts w:hint="eastAsia"/>
        </w:rPr>
        <w:t>8</w:t>
      </w:r>
      <w:r w:rsidR="004D4822" w:rsidRPr="003D74E5">
        <w:t>8</w:t>
      </w:r>
      <w:r w:rsidRPr="003D74E5">
        <w:t>億</w:t>
      </w:r>
      <w:r w:rsidR="004D4822" w:rsidRPr="003D74E5">
        <w:t>1</w:t>
      </w:r>
      <w:r w:rsidR="004B280B" w:rsidRPr="003D74E5">
        <w:t>,</w:t>
      </w:r>
      <w:r w:rsidR="003D74E5">
        <w:rPr>
          <w:rFonts w:hint="eastAsia"/>
        </w:rPr>
        <w:t>241</w:t>
      </w:r>
      <w:r w:rsidRPr="003D74E5">
        <w:t>萬餘元，收支相抵，本期</w:t>
      </w:r>
      <w:r w:rsidR="004D4822" w:rsidRPr="003D74E5">
        <w:rPr>
          <w:rFonts w:hint="eastAsia"/>
        </w:rPr>
        <w:t>賸餘1</w:t>
      </w:r>
      <w:r w:rsidR="004D4822" w:rsidRPr="003D74E5">
        <w:t>,</w:t>
      </w:r>
      <w:r w:rsidR="003D74E5">
        <w:rPr>
          <w:rFonts w:hint="eastAsia"/>
        </w:rPr>
        <w:t>704</w:t>
      </w:r>
      <w:r w:rsidRPr="003D74E5">
        <w:t>億</w:t>
      </w:r>
      <w:r w:rsidR="003D74E5">
        <w:rPr>
          <w:rFonts w:hint="eastAsia"/>
        </w:rPr>
        <w:t>7</w:t>
      </w:r>
      <w:r w:rsidR="004B280B" w:rsidRPr="003D74E5">
        <w:t>,</w:t>
      </w:r>
      <w:r w:rsidR="004D4822" w:rsidRPr="003D74E5">
        <w:rPr>
          <w:rFonts w:hint="eastAsia"/>
        </w:rPr>
        <w:t>6</w:t>
      </w:r>
      <w:r w:rsidR="003D74E5">
        <w:rPr>
          <w:rFonts w:hint="eastAsia"/>
        </w:rPr>
        <w:t>37</w:t>
      </w:r>
      <w:r w:rsidRPr="003D74E5">
        <w:t>萬餘元，</w:t>
      </w:r>
      <w:r w:rsidR="005642DF" w:rsidRPr="003D74E5">
        <w:rPr>
          <w:rFonts w:hint="eastAsia"/>
        </w:rPr>
        <w:t>較</w:t>
      </w:r>
      <w:r w:rsidRPr="003D74E5">
        <w:t>預算賸餘</w:t>
      </w:r>
      <w:r w:rsidR="005642DF" w:rsidRPr="003D74E5">
        <w:rPr>
          <w:rFonts w:hint="eastAsia"/>
        </w:rPr>
        <w:t>增加</w:t>
      </w:r>
      <w:r w:rsidR="003D74E5">
        <w:rPr>
          <w:rFonts w:hint="eastAsia"/>
        </w:rPr>
        <w:t>1</w:t>
      </w:r>
      <w:r w:rsidR="003D74E5">
        <w:t>,</w:t>
      </w:r>
      <w:r w:rsidR="003D74E5">
        <w:rPr>
          <w:rFonts w:hint="eastAsia"/>
        </w:rPr>
        <w:t>359</w:t>
      </w:r>
      <w:r w:rsidR="00855379" w:rsidRPr="003D74E5">
        <w:rPr>
          <w:rFonts w:hint="eastAsia"/>
        </w:rPr>
        <w:t>億</w:t>
      </w:r>
      <w:r w:rsidR="003D74E5">
        <w:rPr>
          <w:rFonts w:hint="eastAsia"/>
        </w:rPr>
        <w:t>2</w:t>
      </w:r>
      <w:r w:rsidR="00855379" w:rsidRPr="003D74E5">
        <w:t>,</w:t>
      </w:r>
      <w:r w:rsidR="003D74E5">
        <w:rPr>
          <w:rFonts w:hint="eastAsia"/>
        </w:rPr>
        <w:t>668</w:t>
      </w:r>
      <w:r w:rsidR="00855379" w:rsidRPr="003D74E5">
        <w:rPr>
          <w:rFonts w:hint="eastAsia"/>
        </w:rPr>
        <w:t>萬餘元，</w:t>
      </w:r>
      <w:r w:rsidR="009F69DA" w:rsidRPr="003D74E5">
        <w:rPr>
          <w:rFonts w:hint="eastAsia"/>
        </w:rPr>
        <w:t>約3</w:t>
      </w:r>
      <w:r w:rsidR="003D74E5">
        <w:rPr>
          <w:rFonts w:hint="eastAsia"/>
        </w:rPr>
        <w:t>93</w:t>
      </w:r>
      <w:r w:rsidR="009F69DA" w:rsidRPr="003D74E5">
        <w:rPr>
          <w:rFonts w:hint="eastAsia"/>
        </w:rPr>
        <w:t>.</w:t>
      </w:r>
      <w:r w:rsidR="003D74E5">
        <w:rPr>
          <w:rFonts w:hint="eastAsia"/>
        </w:rPr>
        <w:t>42</w:t>
      </w:r>
      <w:r w:rsidR="009F69DA" w:rsidRPr="003D74E5">
        <w:rPr>
          <w:rFonts w:hint="eastAsia"/>
        </w:rPr>
        <w:t>％</w:t>
      </w:r>
      <w:r w:rsidR="009F69DA">
        <w:rPr>
          <w:rFonts w:hint="eastAsia"/>
        </w:rPr>
        <w:t>，</w:t>
      </w:r>
      <w:r w:rsidR="004D2DEC" w:rsidRPr="00C932B6">
        <w:t>主要係</w:t>
      </w:r>
      <w:r w:rsidR="004D2DEC">
        <w:rPr>
          <w:rFonts w:hint="eastAsia"/>
        </w:rPr>
        <w:t>投資國內外金融資產評價利益較預計增加</w:t>
      </w:r>
      <w:r w:rsidR="004D2DEC" w:rsidRPr="00C932B6">
        <w:rPr>
          <w:rFonts w:hint="eastAsia"/>
        </w:rPr>
        <w:t>所致</w:t>
      </w:r>
      <w:r w:rsidR="004D2DEC" w:rsidRPr="00C932B6">
        <w:t>。</w:t>
      </w:r>
    </w:p>
    <w:p w14:paraId="132DFC81" w14:textId="46D69B27" w:rsidR="009134C8" w:rsidRPr="00F01BA1" w:rsidRDefault="00801A32" w:rsidP="00A74F4F">
      <w:pPr>
        <w:pStyle w:val="304"/>
        <w:widowControl w:val="0"/>
        <w:overflowPunct w:val="0"/>
        <w:spacing w:beforeLines="15" w:before="54" w:line="600" w:lineRule="exact"/>
        <w:ind w:firstLine="420"/>
      </w:pPr>
      <w:r>
        <w:rPr>
          <w:rFonts w:hint="eastAsia"/>
        </w:rPr>
        <w:t>（</w:t>
      </w:r>
      <w:r w:rsidR="00117183">
        <w:t>二</w:t>
      </w:r>
      <w:r>
        <w:rPr>
          <w:rFonts w:hint="eastAsia"/>
        </w:rPr>
        <w:t>）</w:t>
      </w:r>
      <w:r w:rsidR="00117183">
        <w:rPr>
          <w:rFonts w:hint="eastAsia"/>
        </w:rPr>
        <w:t xml:space="preserve">　</w:t>
      </w:r>
      <w:r w:rsidR="009134C8" w:rsidRPr="00CF0829">
        <w:rPr>
          <w:rFonts w:hint="eastAsia"/>
        </w:rPr>
        <w:t>資產</w:t>
      </w:r>
      <w:r w:rsidR="009134C8" w:rsidRPr="00F01BA1">
        <w:rPr>
          <w:rFonts w:hint="eastAsia"/>
        </w:rPr>
        <w:t>負債及基金餘</w:t>
      </w:r>
      <w:proofErr w:type="gramStart"/>
      <w:r w:rsidR="009134C8" w:rsidRPr="00F01BA1">
        <w:rPr>
          <w:rFonts w:hint="eastAsia"/>
        </w:rPr>
        <w:t>絀</w:t>
      </w:r>
      <w:proofErr w:type="gramEnd"/>
      <w:r w:rsidR="009134C8" w:rsidRPr="00F01BA1">
        <w:rPr>
          <w:rFonts w:hint="eastAsia"/>
        </w:rPr>
        <w:t>之查核</w:t>
      </w:r>
    </w:p>
    <w:p w14:paraId="663C8B32" w14:textId="3FB27776" w:rsidR="009134C8" w:rsidRPr="00F01BA1" w:rsidRDefault="00152C78" w:rsidP="00FB5429">
      <w:pPr>
        <w:pStyle w:val="3012"/>
        <w:spacing w:line="648" w:lineRule="exact"/>
        <w:ind w:firstLine="480"/>
      </w:pPr>
      <w:r w:rsidRPr="00152C78">
        <w:t>11</w:t>
      </w:r>
      <w:r w:rsidR="009932C6">
        <w:rPr>
          <w:rFonts w:hint="eastAsia"/>
        </w:rPr>
        <w:t>3</w:t>
      </w:r>
      <w:r w:rsidRPr="00152C78">
        <w:t>年12月31日資產總額1兆</w:t>
      </w:r>
      <w:r w:rsidR="009932C6">
        <w:rPr>
          <w:rFonts w:hint="eastAsia"/>
        </w:rPr>
        <w:t>2</w:t>
      </w:r>
      <w:r w:rsidR="00216D2B">
        <w:t>,</w:t>
      </w:r>
      <w:r w:rsidR="00216D2B">
        <w:rPr>
          <w:rFonts w:hint="eastAsia"/>
        </w:rPr>
        <w:t>7</w:t>
      </w:r>
      <w:r w:rsidR="009932C6">
        <w:rPr>
          <w:rFonts w:hint="eastAsia"/>
        </w:rPr>
        <w:t>0</w:t>
      </w:r>
      <w:r w:rsidR="00216D2B">
        <w:rPr>
          <w:rFonts w:hint="eastAsia"/>
        </w:rPr>
        <w:t>9</w:t>
      </w:r>
      <w:r w:rsidRPr="00152C78">
        <w:t>億</w:t>
      </w:r>
      <w:r w:rsidR="009932C6">
        <w:rPr>
          <w:rFonts w:hint="eastAsia"/>
        </w:rPr>
        <w:t>9</w:t>
      </w:r>
      <w:r w:rsidR="00216D2B">
        <w:t>,1</w:t>
      </w:r>
      <w:r w:rsidR="009932C6">
        <w:rPr>
          <w:rFonts w:hint="eastAsia"/>
        </w:rPr>
        <w:t>36</w:t>
      </w:r>
      <w:r w:rsidRPr="00152C78">
        <w:t>萬餘元；負債總額</w:t>
      </w:r>
      <w:r w:rsidR="00216D2B">
        <w:t>49</w:t>
      </w:r>
      <w:r w:rsidR="009932C6">
        <w:rPr>
          <w:rFonts w:hint="eastAsia"/>
        </w:rPr>
        <w:t>5</w:t>
      </w:r>
      <w:r w:rsidRPr="00152C78">
        <w:t>億</w:t>
      </w:r>
      <w:r w:rsidR="009932C6">
        <w:rPr>
          <w:rFonts w:hint="eastAsia"/>
        </w:rPr>
        <w:t>9</w:t>
      </w:r>
      <w:r w:rsidRPr="00152C78">
        <w:t>,</w:t>
      </w:r>
      <w:r w:rsidR="009932C6">
        <w:rPr>
          <w:rFonts w:hint="eastAsia"/>
        </w:rPr>
        <w:t>680</w:t>
      </w:r>
      <w:r w:rsidRPr="00152C78">
        <w:t>萬餘元，占資產總額</w:t>
      </w:r>
      <w:r w:rsidR="00085670" w:rsidRPr="00085670">
        <w:t>3</w:t>
      </w:r>
      <w:r w:rsidRPr="00085670">
        <w:t>.</w:t>
      </w:r>
      <w:r w:rsidR="00085670">
        <w:t>90</w:t>
      </w:r>
      <w:r w:rsidRPr="00152C78">
        <w:t>％；淨值1兆</w:t>
      </w:r>
      <w:r w:rsidR="009932C6">
        <w:rPr>
          <w:rFonts w:hint="eastAsia"/>
        </w:rPr>
        <w:t>2</w:t>
      </w:r>
      <w:r w:rsidR="009932C6">
        <w:t>,</w:t>
      </w:r>
      <w:r w:rsidR="009932C6">
        <w:rPr>
          <w:rFonts w:hint="eastAsia"/>
        </w:rPr>
        <w:t>213</w:t>
      </w:r>
      <w:r w:rsidRPr="00152C78">
        <w:t>億</w:t>
      </w:r>
      <w:r w:rsidR="009932C6">
        <w:t>9</w:t>
      </w:r>
      <w:r w:rsidR="00216D2B">
        <w:rPr>
          <w:rFonts w:hint="eastAsia"/>
        </w:rPr>
        <w:t>,</w:t>
      </w:r>
      <w:r w:rsidR="009932C6">
        <w:t>455</w:t>
      </w:r>
      <w:r w:rsidRPr="00152C78">
        <w:t>萬餘元，占資產總額</w:t>
      </w:r>
      <w:r w:rsidRPr="00085670">
        <w:t>9</w:t>
      </w:r>
      <w:r w:rsidR="00085670" w:rsidRPr="00085670">
        <w:t>6</w:t>
      </w:r>
      <w:r w:rsidRPr="00085670">
        <w:t>.</w:t>
      </w:r>
      <w:r w:rsidR="00085670" w:rsidRPr="00085670">
        <w:t>10</w:t>
      </w:r>
      <w:r w:rsidRPr="00152C78">
        <w:t>％，包括基金8,</w:t>
      </w:r>
      <w:r w:rsidR="009932C6">
        <w:t>876</w:t>
      </w:r>
      <w:r w:rsidRPr="00152C78">
        <w:t>億</w:t>
      </w:r>
      <w:r w:rsidR="009932C6">
        <w:rPr>
          <w:rFonts w:hint="eastAsia"/>
        </w:rPr>
        <w:t>3</w:t>
      </w:r>
      <w:r w:rsidR="00216D2B">
        <w:rPr>
          <w:rFonts w:hint="eastAsia"/>
        </w:rPr>
        <w:t>,</w:t>
      </w:r>
      <w:r w:rsidR="009932C6">
        <w:t>499</w:t>
      </w:r>
      <w:r w:rsidRPr="00152C78">
        <w:t>萬餘元，累積賸餘</w:t>
      </w:r>
      <w:r w:rsidR="009932C6">
        <w:t>3</w:t>
      </w:r>
      <w:r w:rsidRPr="00152C78">
        <w:t>,</w:t>
      </w:r>
      <w:r w:rsidR="009932C6">
        <w:t>33</w:t>
      </w:r>
      <w:r w:rsidR="00216D2B">
        <w:t>7</w:t>
      </w:r>
      <w:r w:rsidRPr="00152C78">
        <w:t>億</w:t>
      </w:r>
      <w:r w:rsidR="009932C6">
        <w:rPr>
          <w:rFonts w:hint="eastAsia"/>
        </w:rPr>
        <w:t>5</w:t>
      </w:r>
      <w:r w:rsidRPr="00152C78">
        <w:t>,</w:t>
      </w:r>
      <w:r w:rsidR="009932C6">
        <w:t>955</w:t>
      </w:r>
      <w:r w:rsidRPr="00152C78">
        <w:t>萬餘元。</w:t>
      </w:r>
    </w:p>
    <w:p w14:paraId="3BB4EF0E" w14:textId="0DBDBA69" w:rsidR="009134C8" w:rsidRPr="00851836" w:rsidRDefault="00801A32" w:rsidP="00A74F4F">
      <w:pPr>
        <w:pStyle w:val="304"/>
        <w:widowControl w:val="0"/>
        <w:overflowPunct w:val="0"/>
        <w:spacing w:beforeLines="15" w:before="54" w:line="600" w:lineRule="exact"/>
        <w:ind w:firstLine="420"/>
      </w:pPr>
      <w:r>
        <w:rPr>
          <w:rFonts w:hint="eastAsia"/>
        </w:rPr>
        <w:t>（</w:t>
      </w:r>
      <w:r w:rsidR="00117183" w:rsidRPr="00851836">
        <w:t>三</w:t>
      </w:r>
      <w:r>
        <w:rPr>
          <w:rFonts w:hint="eastAsia"/>
        </w:rPr>
        <w:t>）</w:t>
      </w:r>
      <w:r w:rsidR="00117183" w:rsidRPr="00851836">
        <w:rPr>
          <w:rFonts w:hint="eastAsia"/>
        </w:rPr>
        <w:t xml:space="preserve">　</w:t>
      </w:r>
      <w:r w:rsidR="009134C8" w:rsidRPr="00851836">
        <w:rPr>
          <w:rFonts w:hint="eastAsia"/>
        </w:rPr>
        <w:t>基金運用情形之查核</w:t>
      </w:r>
    </w:p>
    <w:p w14:paraId="2743C986" w14:textId="77777777" w:rsidR="009134C8" w:rsidRPr="00851836" w:rsidRDefault="009134C8" w:rsidP="00A74F4F">
      <w:pPr>
        <w:pStyle w:val="3021"/>
        <w:spacing w:beforeLines="15" w:before="54" w:line="600" w:lineRule="exact"/>
        <w:ind w:firstLine="1261"/>
        <w:rPr>
          <w:szCs w:val="28"/>
        </w:rPr>
      </w:pPr>
      <w:r w:rsidRPr="00851836">
        <w:rPr>
          <w:rFonts w:hint="eastAsia"/>
          <w:szCs w:val="28"/>
        </w:rPr>
        <w:t xml:space="preserve">1.　</w:t>
      </w:r>
      <w:r w:rsidRPr="00416865">
        <w:rPr>
          <w:rFonts w:hint="eastAsia"/>
          <w:szCs w:val="28"/>
        </w:rPr>
        <w:t>基金運用計畫</w:t>
      </w:r>
    </w:p>
    <w:p w14:paraId="6E96E08F" w14:textId="6C3C32DF" w:rsidR="008B550D" w:rsidRPr="00F73287" w:rsidRDefault="00152C78" w:rsidP="00BC7BF8">
      <w:pPr>
        <w:pStyle w:val="3012"/>
        <w:spacing w:line="634" w:lineRule="exact"/>
        <w:ind w:firstLine="480"/>
      </w:pPr>
      <w:proofErr w:type="gramStart"/>
      <w:r w:rsidRPr="00F73287">
        <w:t>11</w:t>
      </w:r>
      <w:r w:rsidR="00320927" w:rsidRPr="00F73287">
        <w:t>3</w:t>
      </w:r>
      <w:proofErr w:type="gramEnd"/>
      <w:r w:rsidRPr="00F73287">
        <w:t>年度基金計畫運用金額</w:t>
      </w:r>
      <w:r w:rsidR="00851836" w:rsidRPr="00F73287">
        <w:rPr>
          <w:rFonts w:hint="eastAsia"/>
        </w:rPr>
        <w:t>8</w:t>
      </w:r>
      <w:r w:rsidRPr="00F73287">
        <w:t>,</w:t>
      </w:r>
      <w:r w:rsidR="00ED5383" w:rsidRPr="00F73287">
        <w:rPr>
          <w:rFonts w:hint="eastAsia"/>
        </w:rPr>
        <w:t>019</w:t>
      </w:r>
      <w:r w:rsidRPr="00F73287">
        <w:t>億元（平均），國內與國外運用項目配置比率分別為4</w:t>
      </w:r>
      <w:r w:rsidR="0069283D" w:rsidRPr="00F73287">
        <w:rPr>
          <w:rFonts w:hint="eastAsia"/>
        </w:rPr>
        <w:t>5</w:t>
      </w:r>
      <w:r w:rsidRPr="00F73287">
        <w:t>％（3,</w:t>
      </w:r>
      <w:r w:rsidR="00ED5383" w:rsidRPr="00F73287">
        <w:rPr>
          <w:rFonts w:hint="eastAsia"/>
        </w:rPr>
        <w:t>608</w:t>
      </w:r>
      <w:r w:rsidRPr="00F73287">
        <w:t>億餘元）及5</w:t>
      </w:r>
      <w:r w:rsidR="0069283D" w:rsidRPr="00F73287">
        <w:rPr>
          <w:rFonts w:hint="eastAsia"/>
        </w:rPr>
        <w:t>5</w:t>
      </w:r>
      <w:r w:rsidRPr="00F73287">
        <w:t>％（4,</w:t>
      </w:r>
      <w:r w:rsidR="00ED5383" w:rsidRPr="00F73287">
        <w:rPr>
          <w:rFonts w:hint="eastAsia"/>
        </w:rPr>
        <w:t>410</w:t>
      </w:r>
      <w:r w:rsidRPr="00F73287">
        <w:t>億餘元），</w:t>
      </w:r>
      <w:proofErr w:type="gramStart"/>
      <w:r w:rsidRPr="00F73287">
        <w:t>倘依自</w:t>
      </w:r>
      <w:proofErr w:type="gramEnd"/>
      <w:r w:rsidRPr="00F73287">
        <w:t>營與委託經營區分，則自營與委託經營計畫配置比率分別為</w:t>
      </w:r>
      <w:r w:rsidR="0069283D" w:rsidRPr="00F73287">
        <w:t>4</w:t>
      </w:r>
      <w:r w:rsidR="00851836" w:rsidRPr="00F73287">
        <w:rPr>
          <w:rFonts w:hint="eastAsia"/>
        </w:rPr>
        <w:t>9</w:t>
      </w:r>
      <w:r w:rsidRPr="00F73287">
        <w:t>％（</w:t>
      </w:r>
      <w:r w:rsidR="00ED5383" w:rsidRPr="00F73287">
        <w:rPr>
          <w:rFonts w:hint="eastAsia"/>
        </w:rPr>
        <w:t>3</w:t>
      </w:r>
      <w:r w:rsidRPr="00F73287">
        <w:t>,</w:t>
      </w:r>
      <w:r w:rsidR="00851836" w:rsidRPr="00F73287">
        <w:rPr>
          <w:rFonts w:hint="eastAsia"/>
        </w:rPr>
        <w:t>9</w:t>
      </w:r>
      <w:r w:rsidR="00ED5383" w:rsidRPr="00F73287">
        <w:rPr>
          <w:rFonts w:hint="eastAsia"/>
        </w:rPr>
        <w:t>29</w:t>
      </w:r>
      <w:r w:rsidRPr="00F73287">
        <w:t>億餘元）及5</w:t>
      </w:r>
      <w:r w:rsidR="00851836" w:rsidRPr="00F73287">
        <w:rPr>
          <w:rFonts w:hint="eastAsia"/>
        </w:rPr>
        <w:t>1</w:t>
      </w:r>
      <w:r w:rsidRPr="00F73287">
        <w:t>％（4,</w:t>
      </w:r>
      <w:r w:rsidR="00ED5383" w:rsidRPr="00F73287">
        <w:rPr>
          <w:rFonts w:hint="eastAsia"/>
        </w:rPr>
        <w:t>089</w:t>
      </w:r>
      <w:r w:rsidRPr="00F73287">
        <w:t>億餘元）。執行結果，</w:t>
      </w:r>
      <w:proofErr w:type="gramStart"/>
      <w:r w:rsidRPr="00F73287">
        <w:t>11</w:t>
      </w:r>
      <w:r w:rsidR="000554A1" w:rsidRPr="00F73287">
        <w:rPr>
          <w:rFonts w:hint="eastAsia"/>
        </w:rPr>
        <w:t>3</w:t>
      </w:r>
      <w:proofErr w:type="gramEnd"/>
      <w:r w:rsidRPr="00F73287">
        <w:t>年度基金實際運用金額</w:t>
      </w:r>
      <w:r w:rsidR="00851836" w:rsidRPr="00F73287">
        <w:rPr>
          <w:rFonts w:hint="eastAsia"/>
        </w:rPr>
        <w:t>1兆</w:t>
      </w:r>
      <w:r w:rsidR="00ED5383" w:rsidRPr="00F73287">
        <w:rPr>
          <w:rFonts w:hint="eastAsia"/>
        </w:rPr>
        <w:t>455</w:t>
      </w:r>
      <w:r w:rsidRPr="00F73287">
        <w:t>億餘元（平均），國內與國外運用項目實際配置比率分別為4</w:t>
      </w:r>
      <w:r w:rsidR="00851836" w:rsidRPr="00F73287">
        <w:rPr>
          <w:rFonts w:hint="eastAsia"/>
        </w:rPr>
        <w:t>9</w:t>
      </w:r>
      <w:r w:rsidR="0069283D" w:rsidRPr="00F73287">
        <w:t>.</w:t>
      </w:r>
      <w:r w:rsidR="00ED5383" w:rsidRPr="00F73287">
        <w:rPr>
          <w:rFonts w:hint="eastAsia"/>
        </w:rPr>
        <w:t>59</w:t>
      </w:r>
      <w:r w:rsidRPr="00F73287">
        <w:t>％（</w:t>
      </w:r>
      <w:r w:rsidR="00ED5383" w:rsidRPr="00F73287">
        <w:rPr>
          <w:rFonts w:hint="eastAsia"/>
        </w:rPr>
        <w:t>5</w:t>
      </w:r>
      <w:r w:rsidRPr="00F73287">
        <w:t>,</w:t>
      </w:r>
      <w:r w:rsidR="00ED5383" w:rsidRPr="00F73287">
        <w:rPr>
          <w:rFonts w:hint="eastAsia"/>
        </w:rPr>
        <w:t>185</w:t>
      </w:r>
      <w:r w:rsidRPr="00F73287">
        <w:t>億餘元）及5</w:t>
      </w:r>
      <w:r w:rsidR="00851836" w:rsidRPr="00F73287">
        <w:rPr>
          <w:rFonts w:hint="eastAsia"/>
        </w:rPr>
        <w:t>0</w:t>
      </w:r>
      <w:r w:rsidR="0069283D" w:rsidRPr="00F73287">
        <w:t>.</w:t>
      </w:r>
      <w:r w:rsidR="00ED5383" w:rsidRPr="00F73287">
        <w:rPr>
          <w:rFonts w:hint="eastAsia"/>
        </w:rPr>
        <w:t>41</w:t>
      </w:r>
      <w:r w:rsidRPr="00F73287">
        <w:t>％（</w:t>
      </w:r>
      <w:r w:rsidR="0069283D" w:rsidRPr="00F73287">
        <w:rPr>
          <w:rFonts w:hint="eastAsia"/>
        </w:rPr>
        <w:t>5</w:t>
      </w:r>
      <w:r w:rsidRPr="00F73287">
        <w:t>,</w:t>
      </w:r>
      <w:r w:rsidR="00ED5383" w:rsidRPr="00F73287">
        <w:rPr>
          <w:rFonts w:hint="eastAsia"/>
        </w:rPr>
        <w:t>270</w:t>
      </w:r>
      <w:r w:rsidRPr="00F73287">
        <w:t>億餘元）；自營與委託經營實際配置比率分別為</w:t>
      </w:r>
      <w:r w:rsidR="00ED5383" w:rsidRPr="00F73287">
        <w:rPr>
          <w:rFonts w:hint="eastAsia"/>
        </w:rPr>
        <w:t>48</w:t>
      </w:r>
      <w:r w:rsidR="0069283D" w:rsidRPr="00F73287">
        <w:t>.</w:t>
      </w:r>
      <w:r w:rsidR="00ED5383" w:rsidRPr="00F73287">
        <w:rPr>
          <w:rFonts w:hint="eastAsia"/>
        </w:rPr>
        <w:t>40</w:t>
      </w:r>
      <w:r w:rsidRPr="00F73287">
        <w:t>％（</w:t>
      </w:r>
      <w:r w:rsidR="00851836" w:rsidRPr="00F73287">
        <w:rPr>
          <w:rFonts w:hint="eastAsia"/>
        </w:rPr>
        <w:t>5</w:t>
      </w:r>
      <w:r w:rsidRPr="00F73287">
        <w:t>,</w:t>
      </w:r>
      <w:r w:rsidR="00851836" w:rsidRPr="00F73287">
        <w:rPr>
          <w:rFonts w:hint="eastAsia"/>
        </w:rPr>
        <w:t>0</w:t>
      </w:r>
      <w:r w:rsidR="00ED5383" w:rsidRPr="00F73287">
        <w:rPr>
          <w:rFonts w:hint="eastAsia"/>
        </w:rPr>
        <w:t>6</w:t>
      </w:r>
      <w:r w:rsidR="00851836" w:rsidRPr="00F73287">
        <w:rPr>
          <w:rFonts w:hint="eastAsia"/>
        </w:rPr>
        <w:t>0</w:t>
      </w:r>
      <w:r w:rsidRPr="00F73287">
        <w:t>億餘元）及</w:t>
      </w:r>
      <w:r w:rsidR="00ED5383" w:rsidRPr="00F73287">
        <w:rPr>
          <w:rFonts w:hint="eastAsia"/>
        </w:rPr>
        <w:t>51</w:t>
      </w:r>
      <w:r w:rsidR="0069283D" w:rsidRPr="00F73287">
        <w:t>.</w:t>
      </w:r>
      <w:r w:rsidR="00ED5383" w:rsidRPr="00F73287">
        <w:rPr>
          <w:rFonts w:hint="eastAsia"/>
        </w:rPr>
        <w:t>60</w:t>
      </w:r>
      <w:r w:rsidRPr="00F73287">
        <w:t>％（</w:t>
      </w:r>
      <w:r w:rsidR="00ED5383" w:rsidRPr="00F73287">
        <w:rPr>
          <w:rFonts w:hint="eastAsia"/>
        </w:rPr>
        <w:t>5</w:t>
      </w:r>
      <w:r w:rsidRPr="00F73287">
        <w:t>,</w:t>
      </w:r>
      <w:r w:rsidR="00ED5383" w:rsidRPr="00F73287">
        <w:rPr>
          <w:rFonts w:hint="eastAsia"/>
        </w:rPr>
        <w:t>3</w:t>
      </w:r>
      <w:r w:rsidR="00851836" w:rsidRPr="00F73287">
        <w:rPr>
          <w:rFonts w:hint="eastAsia"/>
        </w:rPr>
        <w:t>9</w:t>
      </w:r>
      <w:r w:rsidR="00ED5383" w:rsidRPr="00F73287">
        <w:rPr>
          <w:rFonts w:hint="eastAsia"/>
        </w:rPr>
        <w:t>5</w:t>
      </w:r>
      <w:r w:rsidRPr="00F73287">
        <w:t>億餘</w:t>
      </w:r>
      <w:r w:rsidRPr="00F73287">
        <w:rPr>
          <w:rFonts w:hint="eastAsia"/>
        </w:rPr>
        <w:t>元），各運用項目之實際配置比率，尚符合計畫所定允許變動區間（表</w:t>
      </w:r>
      <w:r w:rsidRPr="00F73287">
        <w:t>1）。</w:t>
      </w:r>
    </w:p>
    <w:p w14:paraId="2D31C7B6" w14:textId="6EF4D3B5" w:rsidR="0005303A" w:rsidRPr="00851836" w:rsidRDefault="0005303A" w:rsidP="00367463">
      <w:pPr>
        <w:spacing w:beforeLines="20" w:before="72" w:line="324" w:lineRule="exact"/>
        <w:ind w:firstLineChars="0" w:firstLine="0"/>
        <w:jc w:val="center"/>
        <w:rPr>
          <w:rFonts w:cs="Times New Roman"/>
          <w:b/>
        </w:rPr>
      </w:pPr>
      <w:r w:rsidRPr="00851836">
        <w:rPr>
          <w:rFonts w:cs="Times New Roman" w:hint="eastAsia"/>
          <w:b/>
          <w:bCs/>
        </w:rPr>
        <w:lastRenderedPageBreak/>
        <w:t xml:space="preserve">表1　</w:t>
      </w:r>
      <w:proofErr w:type="gramStart"/>
      <w:r w:rsidRPr="00851836">
        <w:rPr>
          <w:rFonts w:cs="Times New Roman" w:hint="eastAsia"/>
          <w:b/>
          <w:bCs/>
        </w:rPr>
        <w:t>1</w:t>
      </w:r>
      <w:r w:rsidR="004B280B" w:rsidRPr="00851836">
        <w:rPr>
          <w:rFonts w:cs="Times New Roman"/>
          <w:b/>
          <w:bCs/>
        </w:rPr>
        <w:t>1</w:t>
      </w:r>
      <w:r w:rsidR="007B7391">
        <w:rPr>
          <w:rFonts w:cs="Times New Roman" w:hint="eastAsia"/>
          <w:b/>
          <w:bCs/>
        </w:rPr>
        <w:t>3</w:t>
      </w:r>
      <w:proofErr w:type="gramEnd"/>
      <w:r w:rsidRPr="00851836">
        <w:rPr>
          <w:rFonts w:cs="Times New Roman" w:hint="eastAsia"/>
          <w:b/>
          <w:bCs/>
        </w:rPr>
        <w:t>年度</w:t>
      </w:r>
      <w:r w:rsidRPr="00851836">
        <w:rPr>
          <w:rFonts w:cs="Times New Roman"/>
          <w:b/>
        </w:rPr>
        <w:t>勞工退休基金（</w:t>
      </w:r>
      <w:r w:rsidRPr="00851836">
        <w:rPr>
          <w:rFonts w:cs="Times New Roman" w:hint="eastAsia"/>
          <w:b/>
        </w:rPr>
        <w:t>舊</w:t>
      </w:r>
      <w:r w:rsidRPr="00851836">
        <w:rPr>
          <w:rFonts w:cs="Times New Roman"/>
          <w:b/>
        </w:rPr>
        <w:t>制）</w:t>
      </w:r>
      <w:r w:rsidRPr="00851836">
        <w:rPr>
          <w:rFonts w:cs="Times New Roman" w:hint="eastAsia"/>
          <w:b/>
        </w:rPr>
        <w:t>運用計畫執行情形</w:t>
      </w:r>
    </w:p>
    <w:p w14:paraId="69C74B09" w14:textId="77777777" w:rsidR="0005303A" w:rsidRPr="00851836" w:rsidRDefault="0005303A" w:rsidP="008733F8">
      <w:pPr>
        <w:pStyle w:val="3012"/>
        <w:spacing w:line="320" w:lineRule="exact"/>
        <w:ind w:rightChars="5" w:right="12" w:firstLine="400"/>
        <w:jc w:val="right"/>
        <w:rPr>
          <w:spacing w:val="-4"/>
          <w:sz w:val="20"/>
        </w:rPr>
      </w:pPr>
      <w:r w:rsidRPr="00851836">
        <w:rPr>
          <w:rFonts w:hint="eastAsia"/>
          <w:sz w:val="20"/>
        </w:rPr>
        <w:t>單位：％、新臺幣億元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4"/>
        <w:gridCol w:w="1057"/>
        <w:gridCol w:w="1057"/>
        <w:gridCol w:w="1057"/>
        <w:gridCol w:w="1285"/>
        <w:gridCol w:w="1065"/>
        <w:gridCol w:w="1065"/>
        <w:gridCol w:w="1296"/>
      </w:tblGrid>
      <w:tr w:rsidR="00050457" w:rsidRPr="00851836" w14:paraId="2AE08FAE" w14:textId="77777777" w:rsidTr="00ED3E07">
        <w:trPr>
          <w:cantSplit/>
          <w:trHeight w:val="227"/>
          <w:jc w:val="center"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81C5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運用項目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32D1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預期</w:t>
            </w:r>
            <w:r w:rsidRPr="00716E63">
              <w:rPr>
                <w:rFonts w:cs="Times New Roman"/>
                <w:sz w:val="20"/>
              </w:rPr>
              <w:t>配置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34401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允許變動區間比率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D088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實際配置</w:t>
            </w:r>
          </w:p>
        </w:tc>
      </w:tr>
      <w:tr w:rsidR="00050457" w:rsidRPr="00851836" w14:paraId="074DDF5F" w14:textId="77777777" w:rsidTr="00ED3E07">
        <w:trPr>
          <w:cantSplit/>
          <w:trHeight w:val="170"/>
          <w:jc w:val="center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C861" w14:textId="77777777" w:rsidR="00050457" w:rsidRPr="00716E63" w:rsidRDefault="00050457" w:rsidP="004D4713">
            <w:pPr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7D8C3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自營</w:t>
            </w:r>
          </w:p>
          <w:p w14:paraId="080396C9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C420A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委託</w:t>
            </w:r>
          </w:p>
          <w:p w14:paraId="2D3E22C5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8AEB1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平均餘額</w:t>
            </w: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8EF3" w14:textId="77777777" w:rsidR="00050457" w:rsidRPr="00716E63" w:rsidRDefault="00050457" w:rsidP="004D4713">
            <w:pPr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2C12B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自營</w:t>
            </w:r>
          </w:p>
          <w:p w14:paraId="53094DA3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436D8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委託</w:t>
            </w:r>
          </w:p>
          <w:p w14:paraId="01E8B1AC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比率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F4C59C" w14:textId="77777777" w:rsidR="00050457" w:rsidRPr="00716E63" w:rsidRDefault="00050457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平均餘額</w:t>
            </w:r>
          </w:p>
        </w:tc>
      </w:tr>
      <w:tr w:rsidR="00152C78" w:rsidRPr="00851836" w14:paraId="51BFB9A2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06FE" w14:textId="77777777" w:rsidR="00152C78" w:rsidRPr="00716E63" w:rsidRDefault="00152C78" w:rsidP="004D4713">
            <w:pPr>
              <w:tabs>
                <w:tab w:val="left" w:pos="900"/>
              </w:tabs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bCs/>
                <w:sz w:val="20"/>
              </w:rPr>
            </w:pPr>
            <w:r w:rsidRPr="00716E63">
              <w:rPr>
                <w:rFonts w:cs="Times New Roman" w:hint="eastAsia"/>
                <w:b/>
                <w:bCs/>
                <w:sz w:val="20"/>
              </w:rPr>
              <w:t>合</w:t>
            </w:r>
            <w:r w:rsidR="00E056A6" w:rsidRPr="00716E63">
              <w:rPr>
                <w:rFonts w:cs="Times New Roman" w:hint="eastAsia"/>
                <w:b/>
                <w:bCs/>
                <w:sz w:val="20"/>
              </w:rPr>
              <w:t xml:space="preserve">      </w:t>
            </w:r>
            <w:r w:rsidRPr="00716E63">
              <w:rPr>
                <w:rFonts w:cs="Times New Roman" w:hint="eastAsia"/>
                <w:b/>
                <w:bCs/>
                <w:sz w:val="20"/>
              </w:rPr>
              <w:t>計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C230E" w14:textId="77777777" w:rsidR="00152C78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49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198F53" w14:textId="77777777" w:rsidR="00152C78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51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C48AE" w14:textId="085A71AA" w:rsidR="00152C78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8</w:t>
            </w:r>
            <w:r w:rsidR="00152C78" w:rsidRPr="00716E63">
              <w:rPr>
                <w:rFonts w:cs="Times New Roman" w:hint="eastAsia"/>
                <w:b/>
                <w:sz w:val="20"/>
                <w:szCs w:val="20"/>
              </w:rPr>
              <w:t>,</w:t>
            </w:r>
            <w:r w:rsidR="00612CCA">
              <w:rPr>
                <w:rFonts w:cs="Times New Roman" w:hint="eastAsia"/>
                <w:b/>
                <w:sz w:val="20"/>
                <w:szCs w:val="20"/>
              </w:rPr>
              <w:t>019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D19C5" w14:textId="77777777" w:rsidR="00152C78" w:rsidRPr="00716E63" w:rsidRDefault="00152C78" w:rsidP="004D4713">
            <w:pPr>
              <w:widowControl w:val="0"/>
              <w:tabs>
                <w:tab w:val="left" w:pos="900"/>
              </w:tabs>
              <w:overflowPunct/>
              <w:spacing w:line="32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－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27D3F" w14:textId="4FD3B093" w:rsidR="00152C78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48</w:t>
            </w:r>
            <w:r w:rsidR="00152C78" w:rsidRPr="00716E63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 w:hint="eastAsia"/>
                <w:b/>
                <w:sz w:val="20"/>
                <w:szCs w:val="20"/>
              </w:rPr>
              <w:t>40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BBC30" w14:textId="17BB7219" w:rsidR="00152C78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 w:hint="eastAsia"/>
                <w:b/>
                <w:sz w:val="20"/>
                <w:szCs w:val="20"/>
              </w:rPr>
              <w:t>51</w:t>
            </w:r>
            <w:r w:rsidR="00152C78" w:rsidRPr="00716E63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 w:hint="eastAsia"/>
                <w:b/>
                <w:sz w:val="20"/>
                <w:szCs w:val="20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F89A2" w14:textId="5FCB510D" w:rsidR="00152C78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716E63">
              <w:rPr>
                <w:rFonts w:hint="eastAsia"/>
                <w:b/>
                <w:sz w:val="20"/>
                <w:szCs w:val="20"/>
              </w:rPr>
              <w:t>10</w:t>
            </w:r>
            <w:r w:rsidR="00152C78" w:rsidRPr="00716E63">
              <w:rPr>
                <w:rFonts w:hint="eastAsia"/>
                <w:b/>
                <w:sz w:val="20"/>
                <w:szCs w:val="20"/>
              </w:rPr>
              <w:t>,</w:t>
            </w:r>
            <w:r w:rsidR="00612CCA">
              <w:rPr>
                <w:rFonts w:hint="eastAsia"/>
                <w:b/>
                <w:sz w:val="20"/>
                <w:szCs w:val="20"/>
              </w:rPr>
              <w:t>455</w:t>
            </w:r>
          </w:p>
        </w:tc>
      </w:tr>
      <w:tr w:rsidR="00CF0829" w:rsidRPr="00851836" w14:paraId="3C804BF4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5505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1.銀行存款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77124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C4120" w14:textId="77777777" w:rsidR="00CF0829" w:rsidRPr="00716E63" w:rsidRDefault="00CF0829" w:rsidP="004D4713">
            <w:pPr>
              <w:spacing w:line="320" w:lineRule="exact"/>
              <w:ind w:firstLine="400"/>
              <w:jc w:val="right"/>
              <w:textAlignment w:val="center"/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B5AAB" w14:textId="423FFF72" w:rsidR="00CF0829" w:rsidRPr="00716E63" w:rsidRDefault="00851836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8</w:t>
            </w:r>
            <w:r w:rsidR="00612CCA">
              <w:rPr>
                <w:rFonts w:hint="eastAsia"/>
                <w:sz w:val="20"/>
                <w:szCs w:val="20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21722" w14:textId="77777777" w:rsidR="00CF0829" w:rsidRPr="00716E63" w:rsidRDefault="007816D5" w:rsidP="004D4713">
            <w:pPr>
              <w:tabs>
                <w:tab w:val="left" w:pos="900"/>
              </w:tabs>
              <w:spacing w:line="32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 8</w:t>
            </w:r>
            <w:r w:rsidR="00CF0829" w:rsidRPr="00716E63">
              <w:rPr>
                <w:sz w:val="20"/>
                <w:szCs w:val="20"/>
              </w:rPr>
              <w:t>-23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E31FE" w14:textId="75468787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  <w:r w:rsidR="00CF0829" w:rsidRPr="00716E63">
              <w:rPr>
                <w:sz w:val="20"/>
                <w:szCs w:val="20"/>
              </w:rPr>
              <w:t>.</w:t>
            </w:r>
            <w:r w:rsidR="007F23ED" w:rsidRPr="00716E63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0B16B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32F09" w14:textId="7D9A976A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</w:t>
            </w:r>
            <w:r w:rsidR="007F23ED" w:rsidRPr="00716E63">
              <w:rPr>
                <w:rFonts w:hint="eastAsia"/>
                <w:sz w:val="20"/>
                <w:szCs w:val="20"/>
              </w:rPr>
              <w:t>5</w:t>
            </w:r>
            <w:r w:rsidR="00612CCA">
              <w:rPr>
                <w:rFonts w:hint="eastAsia"/>
                <w:sz w:val="20"/>
                <w:szCs w:val="20"/>
              </w:rPr>
              <w:t>41</w:t>
            </w:r>
          </w:p>
        </w:tc>
      </w:tr>
      <w:tr w:rsidR="00CF0829" w:rsidRPr="00851836" w14:paraId="345A033E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A7C2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2.國內債務證券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68854" w14:textId="7C1647DF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8E9F6" w14:textId="77777777" w:rsidR="00CF0829" w:rsidRPr="00716E63" w:rsidRDefault="00CF0829" w:rsidP="004D4713">
            <w:pPr>
              <w:spacing w:line="320" w:lineRule="exact"/>
              <w:ind w:firstLine="400"/>
              <w:jc w:val="right"/>
              <w:textAlignment w:val="center"/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C46E7E" w14:textId="731FDA92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F8F5E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 </w:t>
            </w:r>
            <w:r w:rsidR="007816D5" w:rsidRPr="00716E63">
              <w:rPr>
                <w:rFonts w:hint="eastAsia"/>
                <w:sz w:val="20"/>
                <w:szCs w:val="20"/>
              </w:rPr>
              <w:t>6</w:t>
            </w:r>
            <w:r w:rsidRPr="00716E63">
              <w:rPr>
                <w:sz w:val="20"/>
                <w:szCs w:val="20"/>
              </w:rPr>
              <w:t>-</w:t>
            </w:r>
            <w:r w:rsidRPr="00716E63"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C00CF" w14:textId="40098155" w:rsidR="00CF0829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="00612CCA">
              <w:rPr>
                <w:rFonts w:hint="eastAsia"/>
                <w:sz w:val="20"/>
                <w:szCs w:val="20"/>
              </w:rPr>
              <w:t>2</w:t>
            </w:r>
            <w:r w:rsidRPr="00716E63">
              <w:rPr>
                <w:rFonts w:hint="eastAsia"/>
                <w:sz w:val="20"/>
                <w:szCs w:val="20"/>
              </w:rPr>
              <w:t>.</w:t>
            </w:r>
            <w:r w:rsidR="00612CCA">
              <w:rPr>
                <w:rFonts w:hint="eastAsia"/>
                <w:sz w:val="20"/>
                <w:szCs w:val="20"/>
              </w:rPr>
              <w:t>78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7E21C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cs="Times New Roman" w:hint="eastAsia"/>
                <w:sz w:val="20"/>
                <w:szCs w:val="20"/>
              </w:rPr>
              <w:t>－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A2F00" w14:textId="006A21CE" w:rsidR="00CF0829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Pr="00716E63">
              <w:rPr>
                <w:sz w:val="20"/>
                <w:szCs w:val="20"/>
              </w:rPr>
              <w:t>,</w:t>
            </w:r>
            <w:r w:rsidR="00612CCA">
              <w:rPr>
                <w:rFonts w:hint="eastAsia"/>
                <w:sz w:val="20"/>
                <w:szCs w:val="20"/>
              </w:rPr>
              <w:t>336</w:t>
            </w:r>
          </w:p>
        </w:tc>
      </w:tr>
      <w:tr w:rsidR="00CF0829" w:rsidRPr="00851836" w14:paraId="5C0B0FFC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F41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3.國內權益證券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F6A9BC" w14:textId="3968FA62" w:rsidR="00CF0829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="00612CCA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A545C" w14:textId="77777777" w:rsidR="00CF0829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316B3" w14:textId="2CA25DC4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 w:rsidR="00CF0829" w:rsidRPr="00716E63"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004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AC397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</w:t>
            </w:r>
            <w:r w:rsidRPr="00716E63">
              <w:rPr>
                <w:rFonts w:hint="eastAsia"/>
                <w:sz w:val="20"/>
                <w:szCs w:val="20"/>
              </w:rPr>
              <w:t>7</w:t>
            </w:r>
            <w:r w:rsidRPr="00716E63">
              <w:rPr>
                <w:sz w:val="20"/>
                <w:szCs w:val="20"/>
              </w:rPr>
              <w:t>-3</w:t>
            </w:r>
            <w:r w:rsidRPr="00716E6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E6DB9" w14:textId="48B7AF12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="00612CCA">
              <w:rPr>
                <w:rFonts w:hint="eastAsia"/>
                <w:sz w:val="20"/>
                <w:szCs w:val="20"/>
              </w:rPr>
              <w:t>1</w:t>
            </w:r>
            <w:r w:rsidR="007816D5" w:rsidRPr="00716E63">
              <w:rPr>
                <w:sz w:val="20"/>
                <w:szCs w:val="20"/>
              </w:rPr>
              <w:t>.</w:t>
            </w:r>
            <w:r w:rsidR="007F23ED" w:rsidRPr="00716E63">
              <w:rPr>
                <w:rFonts w:hint="eastAsia"/>
                <w:sz w:val="20"/>
                <w:szCs w:val="20"/>
              </w:rPr>
              <w:t>25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3FAF7" w14:textId="21FFF650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 w:rsidR="007F23ED" w:rsidRPr="00716E63"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82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FCEBE" w14:textId="00D0C283" w:rsidR="00CF0829" w:rsidRPr="00716E63" w:rsidRDefault="007816D5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2</w:t>
            </w:r>
            <w:r w:rsidR="00CF0829" w:rsidRPr="00716E63">
              <w:rPr>
                <w:rFonts w:hint="eastAsia"/>
                <w:sz w:val="20"/>
                <w:szCs w:val="20"/>
              </w:rPr>
              <w:t>,</w:t>
            </w:r>
            <w:r w:rsidR="00612CCA">
              <w:rPr>
                <w:rFonts w:hint="eastAsia"/>
                <w:sz w:val="20"/>
                <w:szCs w:val="20"/>
              </w:rPr>
              <w:t>307</w:t>
            </w:r>
          </w:p>
        </w:tc>
      </w:tr>
      <w:tr w:rsidR="00CF0829" w:rsidRPr="00851836" w14:paraId="61A4B2E5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22E5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4.國外債務證券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477B2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0AC9A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A479D" w14:textId="3F64E55F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</w:t>
            </w:r>
            <w:r w:rsidRPr="00716E63">
              <w:rPr>
                <w:rFonts w:hint="eastAsia"/>
                <w:sz w:val="20"/>
                <w:szCs w:val="20"/>
              </w:rPr>
              <w:t>,</w:t>
            </w:r>
            <w:r w:rsidR="00851836" w:rsidRPr="00716E63">
              <w:rPr>
                <w:rFonts w:hint="eastAsia"/>
                <w:sz w:val="20"/>
                <w:szCs w:val="20"/>
              </w:rPr>
              <w:t>5</w:t>
            </w:r>
            <w:r w:rsidR="00612CCA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4A50AA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</w:t>
            </w:r>
            <w:r w:rsidR="007F23ED" w:rsidRPr="00716E63">
              <w:rPr>
                <w:rFonts w:hint="eastAsia"/>
                <w:sz w:val="20"/>
                <w:szCs w:val="20"/>
              </w:rPr>
              <w:t>0</w:t>
            </w:r>
            <w:r w:rsidRPr="00716E63">
              <w:rPr>
                <w:sz w:val="20"/>
                <w:szCs w:val="20"/>
              </w:rPr>
              <w:t>-24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562B2" w14:textId="3A1EB509" w:rsidR="00CF0829" w:rsidRPr="00716E63" w:rsidRDefault="007F23ED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</w:t>
            </w:r>
            <w:r w:rsidR="00CF0829" w:rsidRPr="00716E63">
              <w:rPr>
                <w:sz w:val="20"/>
                <w:szCs w:val="20"/>
              </w:rPr>
              <w:t>.</w:t>
            </w:r>
            <w:r w:rsidR="00612CCA">
              <w:rPr>
                <w:rFonts w:hint="eastAsia"/>
                <w:sz w:val="20"/>
                <w:szCs w:val="20"/>
              </w:rPr>
              <w:t>27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837CE" w14:textId="68BBA281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</w:t>
            </w:r>
            <w:r w:rsidR="007816D5" w:rsidRPr="00716E63">
              <w:rPr>
                <w:rFonts w:hint="eastAsia"/>
                <w:sz w:val="20"/>
                <w:szCs w:val="20"/>
              </w:rPr>
              <w:t>0</w:t>
            </w:r>
            <w:r w:rsidRPr="00716E63">
              <w:rPr>
                <w:sz w:val="20"/>
                <w:szCs w:val="20"/>
              </w:rPr>
              <w:t>.</w:t>
            </w:r>
            <w:r w:rsidR="00612CCA"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71BE76" w14:textId="7EA0BB91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</w:t>
            </w:r>
            <w:r w:rsidR="007816D5" w:rsidRPr="00716E63">
              <w:rPr>
                <w:rFonts w:hint="eastAsia"/>
                <w:sz w:val="20"/>
                <w:szCs w:val="20"/>
              </w:rPr>
              <w:t>6</w:t>
            </w:r>
            <w:r w:rsidR="00612CCA">
              <w:rPr>
                <w:rFonts w:hint="eastAsia"/>
                <w:sz w:val="20"/>
                <w:szCs w:val="20"/>
              </w:rPr>
              <w:t>46</w:t>
            </w:r>
          </w:p>
        </w:tc>
      </w:tr>
      <w:tr w:rsidR="00CF0829" w:rsidRPr="00851836" w14:paraId="5F271046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E91D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/>
                <w:sz w:val="20"/>
              </w:rPr>
              <w:t>5.國外權益證券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EC2EC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9892D9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69B19" w14:textId="0CF94E5F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</w:t>
            </w:r>
            <w:r w:rsidRPr="00716E63">
              <w:rPr>
                <w:rFonts w:hint="eastAsia"/>
                <w:sz w:val="20"/>
                <w:szCs w:val="20"/>
              </w:rPr>
              <w:t>,</w:t>
            </w:r>
            <w:r w:rsidR="00851836" w:rsidRPr="00716E63">
              <w:rPr>
                <w:rFonts w:hint="eastAsia"/>
                <w:sz w:val="20"/>
                <w:szCs w:val="20"/>
              </w:rPr>
              <w:t>9</w:t>
            </w:r>
            <w:r w:rsidR="00612CCA"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8E91F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17-28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D41857" w14:textId="5D139F18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 w:rsidR="00CF0829" w:rsidRPr="00716E63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48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67F6D" w14:textId="5C79100F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</w:t>
            </w:r>
            <w:r w:rsidR="00CF0829" w:rsidRPr="00716E63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432674" w14:textId="4981BB4B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2,</w:t>
            </w:r>
            <w:r w:rsidR="00612CCA">
              <w:rPr>
                <w:rFonts w:hint="eastAsia"/>
                <w:sz w:val="20"/>
                <w:szCs w:val="20"/>
              </w:rPr>
              <w:t>500</w:t>
            </w:r>
          </w:p>
        </w:tc>
      </w:tr>
      <w:tr w:rsidR="00CF0829" w:rsidRPr="008176CB" w14:paraId="61A46486" w14:textId="77777777" w:rsidTr="00ED3E07">
        <w:trPr>
          <w:cantSplit/>
          <w:trHeight w:val="57"/>
          <w:jc w:val="center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28FD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Chars="0" w:firstLine="0"/>
              <w:textAlignment w:val="center"/>
              <w:rPr>
                <w:rFonts w:cs="Times New Roman"/>
                <w:sz w:val="20"/>
              </w:rPr>
            </w:pPr>
            <w:r w:rsidRPr="00716E63">
              <w:rPr>
                <w:rFonts w:cs="Times New Roman" w:hint="eastAsia"/>
                <w:sz w:val="20"/>
              </w:rPr>
              <w:t>6.</w:t>
            </w:r>
            <w:r w:rsidRPr="00716E63">
              <w:rPr>
                <w:rFonts w:cs="Times New Roman"/>
                <w:sz w:val="20"/>
              </w:rPr>
              <w:t>國外</w:t>
            </w:r>
            <w:r w:rsidRPr="00716E63">
              <w:rPr>
                <w:rFonts w:cs="Times New Roman" w:hint="eastAsia"/>
                <w:sz w:val="20"/>
              </w:rPr>
              <w:t>另類投資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970C3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7D69C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0FC7B" w14:textId="265436E5" w:rsidR="00CF0829" w:rsidRPr="00716E63" w:rsidRDefault="00851836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</w:t>
            </w:r>
            <w:r w:rsidR="00612CCA">
              <w:rPr>
                <w:rFonts w:hint="eastAsia"/>
                <w:sz w:val="20"/>
                <w:szCs w:val="20"/>
              </w:rPr>
              <w:t>62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2E468" w14:textId="77777777" w:rsidR="00CF0829" w:rsidRPr="00716E63" w:rsidRDefault="00CF0829" w:rsidP="004D4713">
            <w:pPr>
              <w:tabs>
                <w:tab w:val="left" w:pos="900"/>
              </w:tabs>
              <w:spacing w:line="320" w:lineRule="exact"/>
              <w:ind w:rightChars="10" w:right="24" w:firstLineChars="0" w:firstLine="0"/>
              <w:jc w:val="center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 5</w:t>
            </w:r>
            <w:r w:rsidRPr="00716E63">
              <w:rPr>
                <w:sz w:val="20"/>
                <w:szCs w:val="20"/>
              </w:rPr>
              <w:t>-1</w:t>
            </w:r>
            <w:r w:rsidRPr="00716E6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14F02" w14:textId="3DD3486E" w:rsidR="00CF0829" w:rsidRPr="00716E63" w:rsidRDefault="00612CCA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</w:t>
            </w:r>
            <w:r w:rsidR="007816D5" w:rsidRPr="00716E63">
              <w:rPr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88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0E8C8" w14:textId="3689A214" w:rsidR="00CF0829" w:rsidRPr="00716E63" w:rsidRDefault="007816D5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</w:t>
            </w:r>
            <w:r w:rsidR="00CF0829" w:rsidRPr="00716E63">
              <w:rPr>
                <w:sz w:val="20"/>
                <w:szCs w:val="20"/>
              </w:rPr>
              <w:t>.</w:t>
            </w:r>
            <w:r w:rsidR="00612CCA">
              <w:rPr>
                <w:rFonts w:hint="eastAsia"/>
                <w:sz w:val="20"/>
                <w:szCs w:val="20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EE718" w14:textId="2C8F0043" w:rsidR="00CF0829" w:rsidRPr="00716E63" w:rsidRDefault="006906B5" w:rsidP="004D4713">
            <w:pPr>
              <w:tabs>
                <w:tab w:val="left" w:pos="900"/>
              </w:tabs>
              <w:spacing w:line="320" w:lineRule="exact"/>
              <w:ind w:firstLine="40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</w:t>
            </w:r>
            <w:r w:rsidR="00612CCA">
              <w:rPr>
                <w:rFonts w:hint="eastAsia"/>
                <w:sz w:val="20"/>
                <w:szCs w:val="20"/>
              </w:rPr>
              <w:t>123</w:t>
            </w:r>
          </w:p>
        </w:tc>
      </w:tr>
      <w:tr w:rsidR="004D4713" w:rsidRPr="008176CB" w14:paraId="013A0CFD" w14:textId="77777777" w:rsidTr="00ED3E07">
        <w:trPr>
          <w:cantSplit/>
          <w:trHeight w:val="57"/>
          <w:jc w:val="center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B15C97" w14:textId="77777777" w:rsidR="004D4713" w:rsidRPr="004D4713" w:rsidRDefault="004D4713" w:rsidP="00924C65">
            <w:pPr>
              <w:tabs>
                <w:tab w:val="left" w:pos="900"/>
              </w:tabs>
              <w:spacing w:line="300" w:lineRule="exact"/>
              <w:ind w:leftChars="-13" w:left="532" w:rightChars="-86" w:right="-206" w:hangingChars="313" w:hanging="563"/>
              <w:textAlignment w:val="center"/>
              <w:rPr>
                <w:sz w:val="18"/>
              </w:rPr>
            </w:pPr>
            <w:proofErr w:type="gramStart"/>
            <w:r w:rsidRPr="004D4713">
              <w:rPr>
                <w:rFonts w:hint="eastAsia"/>
                <w:sz w:val="18"/>
              </w:rPr>
              <w:t>註</w:t>
            </w:r>
            <w:proofErr w:type="gramEnd"/>
            <w:r w:rsidRPr="004D4713">
              <w:rPr>
                <w:rFonts w:hint="eastAsia"/>
                <w:sz w:val="18"/>
              </w:rPr>
              <w:t>：1</w:t>
            </w:r>
            <w:r>
              <w:rPr>
                <w:rFonts w:hint="eastAsia"/>
                <w:sz w:val="18"/>
              </w:rPr>
              <w:t>.預期配置之平均餘額</w:t>
            </w:r>
            <w:r w:rsidR="00DD0E35">
              <w:rPr>
                <w:rFonts w:hint="eastAsia"/>
                <w:sz w:val="18"/>
              </w:rPr>
              <w:t>係預計期初</w:t>
            </w:r>
            <w:r>
              <w:rPr>
                <w:rFonts w:hint="eastAsia"/>
                <w:sz w:val="18"/>
              </w:rPr>
              <w:t>餘額及期末餘額之平均數減預計在途存款餘額；實際配置之平均餘額係每日餘額之平均數</w:t>
            </w:r>
            <w:r w:rsidR="00ED3E07">
              <w:rPr>
                <w:rFonts w:hint="eastAsia"/>
                <w:sz w:val="18"/>
              </w:rPr>
              <w:t>。</w:t>
            </w:r>
          </w:p>
        </w:tc>
      </w:tr>
      <w:tr w:rsidR="004D4713" w:rsidRPr="008176CB" w14:paraId="42FD3681" w14:textId="77777777" w:rsidTr="00ED3E07">
        <w:trPr>
          <w:cantSplit/>
          <w:trHeight w:val="57"/>
          <w:jc w:val="center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0EA67" w14:textId="77777777" w:rsidR="004D4713" w:rsidRPr="004D4713" w:rsidRDefault="004D4713" w:rsidP="00924C65">
            <w:pPr>
              <w:tabs>
                <w:tab w:val="left" w:pos="900"/>
              </w:tabs>
              <w:spacing w:line="300" w:lineRule="exact"/>
              <w:ind w:firstLineChars="187" w:firstLine="337"/>
              <w:textAlignment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2.</w:t>
            </w:r>
            <w:r w:rsidRPr="004D4713">
              <w:rPr>
                <w:rFonts w:hint="eastAsia"/>
                <w:sz w:val="18"/>
              </w:rPr>
              <w:t>資料來源：整理自勞動部勞動基金運用局提供資料。</w:t>
            </w:r>
          </w:p>
        </w:tc>
      </w:tr>
    </w:tbl>
    <w:p w14:paraId="0720C3FA" w14:textId="77777777" w:rsidR="00687938" w:rsidRPr="00AE1BE6" w:rsidRDefault="009134C8" w:rsidP="00924C65">
      <w:pPr>
        <w:pStyle w:val="3021"/>
        <w:widowControl w:val="0"/>
        <w:spacing w:beforeLines="15" w:before="54" w:line="560" w:lineRule="exact"/>
        <w:ind w:firstLine="1261"/>
        <w:rPr>
          <w:szCs w:val="28"/>
        </w:rPr>
      </w:pPr>
      <w:r w:rsidRPr="00AE1BE6">
        <w:rPr>
          <w:rFonts w:hint="eastAsia"/>
          <w:szCs w:val="28"/>
        </w:rPr>
        <w:t xml:space="preserve">2.　</w:t>
      </w:r>
      <w:r w:rsidRPr="00EA2EFF">
        <w:rPr>
          <w:rFonts w:hint="eastAsia"/>
          <w:szCs w:val="28"/>
        </w:rPr>
        <w:t>基金運用收益</w:t>
      </w:r>
    </w:p>
    <w:p w14:paraId="0F0B062B" w14:textId="0A5674B8" w:rsidR="008576F8" w:rsidRPr="00F53422" w:rsidRDefault="00152C78" w:rsidP="003064C1">
      <w:pPr>
        <w:pStyle w:val="3021"/>
        <w:widowControl w:val="0"/>
        <w:spacing w:line="580" w:lineRule="exact"/>
        <w:ind w:firstLineChars="200" w:firstLine="460"/>
        <w:rPr>
          <w:b w:val="0"/>
          <w:spacing w:val="-5"/>
          <w:sz w:val="24"/>
        </w:rPr>
      </w:pPr>
      <w:proofErr w:type="gramStart"/>
      <w:r w:rsidRPr="00F53422">
        <w:rPr>
          <w:b w:val="0"/>
          <w:spacing w:val="-5"/>
          <w:sz w:val="24"/>
        </w:rPr>
        <w:t>11</w:t>
      </w:r>
      <w:r w:rsidR="000554A1">
        <w:rPr>
          <w:rFonts w:hint="eastAsia"/>
          <w:b w:val="0"/>
          <w:spacing w:val="-5"/>
          <w:sz w:val="24"/>
        </w:rPr>
        <w:t>3</w:t>
      </w:r>
      <w:proofErr w:type="gramEnd"/>
      <w:r w:rsidRPr="00F53422">
        <w:rPr>
          <w:b w:val="0"/>
          <w:spacing w:val="-5"/>
          <w:sz w:val="24"/>
        </w:rPr>
        <w:t>年度基金運用</w:t>
      </w:r>
      <w:r w:rsidR="003B0EC9">
        <w:rPr>
          <w:rFonts w:hint="eastAsia"/>
          <w:b w:val="0"/>
          <w:spacing w:val="-5"/>
          <w:sz w:val="24"/>
        </w:rPr>
        <w:t>收</w:t>
      </w:r>
      <w:r w:rsidR="0043674B">
        <w:rPr>
          <w:rFonts w:hint="eastAsia"/>
          <w:b w:val="0"/>
          <w:spacing w:val="-5"/>
          <w:sz w:val="24"/>
        </w:rPr>
        <w:t>益</w:t>
      </w:r>
      <w:r w:rsidR="002E54BE">
        <w:rPr>
          <w:rFonts w:hint="eastAsia"/>
          <w:b w:val="0"/>
          <w:spacing w:val="-5"/>
          <w:sz w:val="24"/>
        </w:rPr>
        <w:t>為</w:t>
      </w:r>
      <w:r w:rsidR="0043674B">
        <w:rPr>
          <w:rFonts w:hint="eastAsia"/>
          <w:b w:val="0"/>
          <w:spacing w:val="-5"/>
          <w:sz w:val="24"/>
        </w:rPr>
        <w:t>1</w:t>
      </w:r>
      <w:r w:rsidR="0043674B">
        <w:rPr>
          <w:b w:val="0"/>
          <w:spacing w:val="-5"/>
          <w:sz w:val="24"/>
        </w:rPr>
        <w:t>,</w:t>
      </w:r>
      <w:r w:rsidR="00BE053F">
        <w:rPr>
          <w:rFonts w:hint="eastAsia"/>
          <w:b w:val="0"/>
          <w:spacing w:val="-5"/>
          <w:sz w:val="24"/>
        </w:rPr>
        <w:t>704</w:t>
      </w:r>
      <w:r w:rsidRPr="00F53422">
        <w:rPr>
          <w:b w:val="0"/>
          <w:spacing w:val="-5"/>
          <w:sz w:val="24"/>
        </w:rPr>
        <w:t>億</w:t>
      </w:r>
      <w:r w:rsidR="00BE053F">
        <w:rPr>
          <w:rFonts w:hint="eastAsia"/>
          <w:b w:val="0"/>
          <w:spacing w:val="-5"/>
          <w:sz w:val="24"/>
        </w:rPr>
        <w:t>7</w:t>
      </w:r>
      <w:r w:rsidR="00DA2E63" w:rsidRPr="00F53422">
        <w:rPr>
          <w:b w:val="0"/>
          <w:spacing w:val="-5"/>
          <w:sz w:val="24"/>
        </w:rPr>
        <w:t>,</w:t>
      </w:r>
      <w:r w:rsidR="0043674B">
        <w:rPr>
          <w:b w:val="0"/>
          <w:spacing w:val="-5"/>
          <w:sz w:val="24"/>
        </w:rPr>
        <w:t>6</w:t>
      </w:r>
      <w:r w:rsidR="00BE053F">
        <w:rPr>
          <w:rFonts w:hint="eastAsia"/>
          <w:b w:val="0"/>
          <w:spacing w:val="-5"/>
          <w:sz w:val="24"/>
        </w:rPr>
        <w:t>37</w:t>
      </w:r>
      <w:r w:rsidRPr="00F53422">
        <w:rPr>
          <w:b w:val="0"/>
          <w:spacing w:val="-5"/>
          <w:sz w:val="24"/>
        </w:rPr>
        <w:t>萬餘元，收益率</w:t>
      </w:r>
      <w:r w:rsidR="0043674B">
        <w:rPr>
          <w:b w:val="0"/>
          <w:spacing w:val="-5"/>
          <w:sz w:val="24"/>
        </w:rPr>
        <w:t>1</w:t>
      </w:r>
      <w:r w:rsidR="00BE053F">
        <w:rPr>
          <w:rFonts w:hint="eastAsia"/>
          <w:b w:val="0"/>
          <w:spacing w:val="-5"/>
          <w:sz w:val="24"/>
        </w:rPr>
        <w:t>9</w:t>
      </w:r>
      <w:r w:rsidR="00DA2E63" w:rsidRPr="00F53422">
        <w:rPr>
          <w:b w:val="0"/>
          <w:spacing w:val="-5"/>
          <w:sz w:val="24"/>
        </w:rPr>
        <w:t>.</w:t>
      </w:r>
      <w:r w:rsidR="00BE053F">
        <w:rPr>
          <w:rFonts w:hint="eastAsia"/>
          <w:b w:val="0"/>
          <w:spacing w:val="-5"/>
          <w:sz w:val="24"/>
        </w:rPr>
        <w:t>36</w:t>
      </w:r>
      <w:r w:rsidRPr="00F53422">
        <w:rPr>
          <w:b w:val="0"/>
          <w:spacing w:val="-5"/>
          <w:sz w:val="24"/>
        </w:rPr>
        <w:t>％，其中已實現利益</w:t>
      </w:r>
      <w:r w:rsidR="00BE053F">
        <w:rPr>
          <w:rFonts w:hint="eastAsia"/>
          <w:b w:val="0"/>
          <w:spacing w:val="-5"/>
          <w:sz w:val="24"/>
        </w:rPr>
        <w:t>781</w:t>
      </w:r>
      <w:r w:rsidRPr="00F53422">
        <w:rPr>
          <w:b w:val="0"/>
          <w:spacing w:val="-5"/>
          <w:sz w:val="24"/>
        </w:rPr>
        <w:t>億</w:t>
      </w:r>
      <w:r w:rsidR="00BE053F">
        <w:rPr>
          <w:rFonts w:hint="eastAsia"/>
          <w:b w:val="0"/>
          <w:spacing w:val="-5"/>
          <w:sz w:val="24"/>
        </w:rPr>
        <w:t>2</w:t>
      </w:r>
      <w:r w:rsidR="0043674B">
        <w:rPr>
          <w:b w:val="0"/>
          <w:spacing w:val="-5"/>
          <w:sz w:val="24"/>
        </w:rPr>
        <w:t>,</w:t>
      </w:r>
      <w:r w:rsidR="00BE053F">
        <w:rPr>
          <w:rFonts w:hint="eastAsia"/>
          <w:b w:val="0"/>
          <w:spacing w:val="-5"/>
          <w:sz w:val="24"/>
        </w:rPr>
        <w:t>633</w:t>
      </w:r>
      <w:r w:rsidRPr="00F53422">
        <w:rPr>
          <w:b w:val="0"/>
          <w:spacing w:val="-5"/>
          <w:sz w:val="24"/>
        </w:rPr>
        <w:t>萬餘元，</w:t>
      </w:r>
      <w:r w:rsidR="00DA2E63" w:rsidRPr="00F53422">
        <w:rPr>
          <w:b w:val="0"/>
          <w:spacing w:val="-5"/>
          <w:sz w:val="24"/>
        </w:rPr>
        <w:t>未實現</w:t>
      </w:r>
      <w:r w:rsidR="0043674B">
        <w:rPr>
          <w:rFonts w:hint="eastAsia"/>
          <w:b w:val="0"/>
          <w:spacing w:val="-5"/>
          <w:sz w:val="24"/>
        </w:rPr>
        <w:t>利益9</w:t>
      </w:r>
      <w:r w:rsidR="00BE053F">
        <w:rPr>
          <w:rFonts w:hint="eastAsia"/>
          <w:b w:val="0"/>
          <w:spacing w:val="-5"/>
          <w:sz w:val="24"/>
        </w:rPr>
        <w:t>2</w:t>
      </w:r>
      <w:r w:rsidR="005E2567">
        <w:rPr>
          <w:rFonts w:hint="eastAsia"/>
          <w:b w:val="0"/>
          <w:spacing w:val="-5"/>
          <w:sz w:val="24"/>
        </w:rPr>
        <w:t>3</w:t>
      </w:r>
      <w:r w:rsidRPr="00F53422">
        <w:rPr>
          <w:b w:val="0"/>
          <w:spacing w:val="-5"/>
          <w:sz w:val="24"/>
        </w:rPr>
        <w:t>億</w:t>
      </w:r>
      <w:r w:rsidR="005E2567">
        <w:rPr>
          <w:rFonts w:hint="eastAsia"/>
          <w:b w:val="0"/>
          <w:spacing w:val="-5"/>
          <w:sz w:val="24"/>
        </w:rPr>
        <w:t>5</w:t>
      </w:r>
      <w:r w:rsidR="00DA2E63" w:rsidRPr="00F53422">
        <w:rPr>
          <w:b w:val="0"/>
          <w:spacing w:val="-5"/>
          <w:sz w:val="24"/>
        </w:rPr>
        <w:t>,</w:t>
      </w:r>
      <w:r w:rsidR="005E2567">
        <w:rPr>
          <w:rFonts w:hint="eastAsia"/>
          <w:b w:val="0"/>
          <w:spacing w:val="-5"/>
          <w:sz w:val="24"/>
        </w:rPr>
        <w:t>004</w:t>
      </w:r>
      <w:r w:rsidRPr="00F53422">
        <w:rPr>
          <w:b w:val="0"/>
          <w:spacing w:val="-5"/>
          <w:sz w:val="24"/>
        </w:rPr>
        <w:t>萬餘元。</w:t>
      </w:r>
      <w:r w:rsidRPr="005E2567">
        <w:rPr>
          <w:b w:val="0"/>
          <w:sz w:val="24"/>
        </w:rPr>
        <w:t>截至11</w:t>
      </w:r>
      <w:r w:rsidR="00BE053F" w:rsidRPr="005E2567">
        <w:rPr>
          <w:rFonts w:hint="eastAsia"/>
          <w:b w:val="0"/>
          <w:sz w:val="24"/>
        </w:rPr>
        <w:t>3</w:t>
      </w:r>
      <w:r w:rsidRPr="005E2567">
        <w:rPr>
          <w:b w:val="0"/>
          <w:sz w:val="24"/>
        </w:rPr>
        <w:t>年底止，基金累計運用淨利益為</w:t>
      </w:r>
      <w:r w:rsidR="00BE053F" w:rsidRPr="005E2567">
        <w:rPr>
          <w:rFonts w:hint="eastAsia"/>
          <w:b w:val="0"/>
          <w:sz w:val="24"/>
        </w:rPr>
        <w:t>8</w:t>
      </w:r>
      <w:r w:rsidR="00DA2E63" w:rsidRPr="005E2567">
        <w:rPr>
          <w:b w:val="0"/>
          <w:sz w:val="24"/>
        </w:rPr>
        <w:t>,</w:t>
      </w:r>
      <w:r w:rsidR="00BE053F" w:rsidRPr="005E2567">
        <w:rPr>
          <w:rFonts w:hint="eastAsia"/>
          <w:b w:val="0"/>
          <w:sz w:val="24"/>
        </w:rPr>
        <w:t>493</w:t>
      </w:r>
      <w:r w:rsidRPr="005E2567">
        <w:rPr>
          <w:b w:val="0"/>
          <w:sz w:val="24"/>
        </w:rPr>
        <w:t>億</w:t>
      </w:r>
      <w:r w:rsidR="00BE053F" w:rsidRPr="005E2567">
        <w:rPr>
          <w:rFonts w:hint="eastAsia"/>
          <w:b w:val="0"/>
          <w:sz w:val="24"/>
        </w:rPr>
        <w:t>1</w:t>
      </w:r>
      <w:r w:rsidR="00DA2E63" w:rsidRPr="005E2567">
        <w:rPr>
          <w:b w:val="0"/>
          <w:sz w:val="24"/>
        </w:rPr>
        <w:t>,</w:t>
      </w:r>
      <w:r w:rsidR="00BE053F" w:rsidRPr="005E2567">
        <w:rPr>
          <w:rFonts w:hint="eastAsia"/>
          <w:b w:val="0"/>
          <w:sz w:val="24"/>
        </w:rPr>
        <w:t>140</w:t>
      </w:r>
      <w:r w:rsidRPr="005E2567">
        <w:rPr>
          <w:b w:val="0"/>
          <w:sz w:val="24"/>
        </w:rPr>
        <w:t>萬餘元，高於依法定保證最低收益率計算之保證最低收益數</w:t>
      </w:r>
      <w:r w:rsidR="0043674B" w:rsidRPr="005E2567">
        <w:rPr>
          <w:rFonts w:hint="eastAsia"/>
          <w:b w:val="0"/>
          <w:sz w:val="24"/>
        </w:rPr>
        <w:t>5</w:t>
      </w:r>
      <w:r w:rsidRPr="005E2567">
        <w:rPr>
          <w:b w:val="0"/>
          <w:sz w:val="24"/>
        </w:rPr>
        <w:t>,</w:t>
      </w:r>
      <w:r w:rsidR="00BE053F" w:rsidRPr="005E2567">
        <w:rPr>
          <w:rFonts w:hint="eastAsia"/>
          <w:b w:val="0"/>
          <w:sz w:val="24"/>
        </w:rPr>
        <w:t>807</w:t>
      </w:r>
      <w:r w:rsidRPr="005E2567">
        <w:rPr>
          <w:b w:val="0"/>
          <w:sz w:val="24"/>
        </w:rPr>
        <w:t>億</w:t>
      </w:r>
      <w:r w:rsidR="00BE053F" w:rsidRPr="005E2567">
        <w:rPr>
          <w:rFonts w:hint="eastAsia"/>
          <w:b w:val="0"/>
          <w:sz w:val="24"/>
        </w:rPr>
        <w:t>3</w:t>
      </w:r>
      <w:r w:rsidR="00DA2E63" w:rsidRPr="005E2567">
        <w:rPr>
          <w:b w:val="0"/>
          <w:sz w:val="24"/>
        </w:rPr>
        <w:t>,</w:t>
      </w:r>
      <w:r w:rsidR="00BE053F" w:rsidRPr="005E2567">
        <w:rPr>
          <w:rFonts w:hint="eastAsia"/>
          <w:b w:val="0"/>
          <w:sz w:val="24"/>
        </w:rPr>
        <w:t>851</w:t>
      </w:r>
      <w:r w:rsidRPr="005E2567">
        <w:rPr>
          <w:b w:val="0"/>
          <w:sz w:val="24"/>
        </w:rPr>
        <w:t>萬餘元（表2）。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1489"/>
        <w:gridCol w:w="1490"/>
        <w:gridCol w:w="1489"/>
        <w:gridCol w:w="1490"/>
        <w:gridCol w:w="1489"/>
        <w:gridCol w:w="1760"/>
      </w:tblGrid>
      <w:tr w:rsidR="00406A23" w:rsidRPr="00F53422" w14:paraId="326BFF44" w14:textId="77777777" w:rsidTr="009F1479">
        <w:trPr>
          <w:trHeight w:val="34"/>
          <w:jc w:val="center"/>
        </w:trPr>
        <w:tc>
          <w:tcPr>
            <w:tcW w:w="1020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4F869E0" w14:textId="77777777" w:rsidR="00E454E3" w:rsidRPr="00716E63" w:rsidRDefault="00E454E3" w:rsidP="00924C65">
            <w:pPr>
              <w:tabs>
                <w:tab w:val="left" w:pos="426"/>
              </w:tabs>
              <w:spacing w:beforeLines="20" w:before="72" w:line="620" w:lineRule="exact"/>
              <w:ind w:firstLineChars="0" w:firstLine="0"/>
              <w:jc w:val="center"/>
              <w:rPr>
                <w:rFonts w:cs="Times New Roman"/>
                <w:b/>
                <w:bCs/>
              </w:rPr>
            </w:pPr>
            <w:r w:rsidRPr="00716E63">
              <w:rPr>
                <w:rFonts w:cs="Times New Roman" w:hint="eastAsia"/>
                <w:b/>
                <w:bCs/>
              </w:rPr>
              <w:t>表2　歷年勞工退休基金（舊制）運用收益情形</w:t>
            </w:r>
          </w:p>
          <w:p w14:paraId="39029071" w14:textId="77777777" w:rsidR="00E454E3" w:rsidRPr="00716E63" w:rsidRDefault="00E454E3" w:rsidP="004D4713">
            <w:pPr>
              <w:pStyle w:val="3-T010110P"/>
              <w:tabs>
                <w:tab w:val="clear" w:pos="4080"/>
                <w:tab w:val="clear" w:pos="4560"/>
              </w:tabs>
              <w:spacing w:beforeLines="0" w:before="0" w:line="220" w:lineRule="exact"/>
              <w:ind w:right="-21"/>
            </w:pPr>
            <w:r w:rsidRPr="00716E63">
              <w:rPr>
                <w:rFonts w:hint="eastAsia"/>
              </w:rPr>
              <w:t>單位：新臺幣千元、％</w:t>
            </w:r>
          </w:p>
        </w:tc>
      </w:tr>
      <w:tr w:rsidR="007F5946" w:rsidRPr="00F53422" w14:paraId="5F39C71A" w14:textId="77777777" w:rsidTr="009F1479">
        <w:trPr>
          <w:trHeight w:val="340"/>
          <w:jc w:val="center"/>
        </w:trPr>
        <w:tc>
          <w:tcPr>
            <w:tcW w:w="993" w:type="dxa"/>
            <w:vAlign w:val="center"/>
          </w:tcPr>
          <w:p w14:paraId="742CA0BA" w14:textId="77777777" w:rsidR="003A16F7" w:rsidRPr="00716E63" w:rsidRDefault="00AB440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pacing w:val="150"/>
                <w:kern w:val="0"/>
                <w:sz w:val="20"/>
                <w:fitText w:val="700" w:id="-1235953920"/>
              </w:rPr>
              <w:t>年</w:t>
            </w:r>
            <w:r w:rsidRPr="00716E63">
              <w:rPr>
                <w:rFonts w:cs="Times New Roman" w:hint="eastAsia"/>
                <w:bCs/>
                <w:kern w:val="0"/>
                <w:sz w:val="20"/>
                <w:fitText w:val="700" w:id="-1235953920"/>
              </w:rPr>
              <w:t>度</w:t>
            </w:r>
          </w:p>
        </w:tc>
        <w:tc>
          <w:tcPr>
            <w:tcW w:w="1489" w:type="dxa"/>
            <w:vAlign w:val="center"/>
          </w:tcPr>
          <w:p w14:paraId="6F1EF548" w14:textId="77777777" w:rsidR="007F5946" w:rsidRPr="00716E63" w:rsidRDefault="007F5946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已實現損益</w:t>
            </w:r>
          </w:p>
        </w:tc>
        <w:tc>
          <w:tcPr>
            <w:tcW w:w="1490" w:type="dxa"/>
            <w:vAlign w:val="center"/>
          </w:tcPr>
          <w:p w14:paraId="11B4B2C9" w14:textId="77777777" w:rsidR="007F5946" w:rsidRPr="00716E63" w:rsidRDefault="007F5946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未實現損益</w:t>
            </w:r>
          </w:p>
        </w:tc>
        <w:tc>
          <w:tcPr>
            <w:tcW w:w="1489" w:type="dxa"/>
            <w:vAlign w:val="center"/>
          </w:tcPr>
          <w:p w14:paraId="5C3B8496" w14:textId="77777777" w:rsidR="007F5946" w:rsidRPr="00716E63" w:rsidRDefault="007F5946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實際收益數</w:t>
            </w:r>
          </w:p>
        </w:tc>
        <w:tc>
          <w:tcPr>
            <w:tcW w:w="1490" w:type="dxa"/>
            <w:vAlign w:val="center"/>
          </w:tcPr>
          <w:p w14:paraId="725A57D7" w14:textId="77777777" w:rsidR="007F5946" w:rsidRPr="00716E63" w:rsidRDefault="007F5946" w:rsidP="004D4713">
            <w:pPr>
              <w:tabs>
                <w:tab w:val="left" w:pos="426"/>
              </w:tabs>
              <w:spacing w:line="22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實際收益率</w:t>
            </w:r>
          </w:p>
        </w:tc>
        <w:tc>
          <w:tcPr>
            <w:tcW w:w="1489" w:type="dxa"/>
            <w:vAlign w:val="center"/>
          </w:tcPr>
          <w:p w14:paraId="0EE8BBC9" w14:textId="77777777" w:rsidR="007F5946" w:rsidRPr="00716E63" w:rsidRDefault="007F5946" w:rsidP="004D4713">
            <w:pPr>
              <w:tabs>
                <w:tab w:val="left" w:pos="426"/>
              </w:tabs>
              <w:spacing w:line="22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716E63">
              <w:rPr>
                <w:rFonts w:cs="Times New Roman" w:hint="eastAsia"/>
                <w:bCs/>
                <w:sz w:val="20"/>
              </w:rPr>
              <w:t>保證收益數</w:t>
            </w:r>
          </w:p>
        </w:tc>
        <w:tc>
          <w:tcPr>
            <w:tcW w:w="1760" w:type="dxa"/>
            <w:vAlign w:val="center"/>
          </w:tcPr>
          <w:p w14:paraId="1178B80F" w14:textId="77777777" w:rsidR="007F5946" w:rsidRPr="009F1479" w:rsidRDefault="007F5946" w:rsidP="009F1479">
            <w:pPr>
              <w:tabs>
                <w:tab w:val="left" w:pos="426"/>
              </w:tabs>
              <w:spacing w:line="22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</w:rPr>
            </w:pPr>
            <w:r w:rsidRPr="009F1479">
              <w:rPr>
                <w:rFonts w:cs="Times New Roman" w:hint="eastAsia"/>
                <w:bCs/>
                <w:sz w:val="20"/>
              </w:rPr>
              <w:t>保證最低收益率</w:t>
            </w:r>
          </w:p>
        </w:tc>
      </w:tr>
      <w:tr w:rsidR="007D356B" w:rsidRPr="00F53422" w14:paraId="797E93C8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46981E5D" w14:textId="77777777" w:rsidR="007D356B" w:rsidRPr="00716E63" w:rsidRDefault="007D356B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/>
                <w:sz w:val="20"/>
                <w:szCs w:val="20"/>
              </w:rPr>
            </w:pPr>
            <w:r w:rsidRPr="00716E63">
              <w:rPr>
                <w:rFonts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bottom"/>
          </w:tcPr>
          <w:p w14:paraId="54D1C188" w14:textId="30D9C6D4" w:rsidR="007D356B" w:rsidRPr="00716E63" w:rsidRDefault="00BE053F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BE053F">
              <w:rPr>
                <w:b/>
                <w:sz w:val="20"/>
                <w:szCs w:val="20"/>
              </w:rPr>
              <w:t>645,761,341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bottom"/>
          </w:tcPr>
          <w:p w14:paraId="0DFA5FE4" w14:textId="705ED8D1" w:rsidR="007D356B" w:rsidRPr="00716E63" w:rsidRDefault="00BE053F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BE053F">
              <w:rPr>
                <w:b/>
                <w:sz w:val="20"/>
                <w:szCs w:val="20"/>
              </w:rPr>
              <w:t>203,550,064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bottom"/>
          </w:tcPr>
          <w:p w14:paraId="593D6D5E" w14:textId="42FB2404" w:rsidR="007D356B" w:rsidRPr="00BE053F" w:rsidRDefault="00BE053F" w:rsidP="00BE053F">
            <w:pPr>
              <w:overflowPunct/>
              <w:ind w:firstLineChars="0" w:firstLine="0"/>
              <w:jc w:val="right"/>
              <w:rPr>
                <w:rFonts w:cs="新細明體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849,311,405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4998A30" w14:textId="77777777" w:rsidR="007D356B" w:rsidRPr="00716E63" w:rsidRDefault="007D356B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716E63">
              <w:rPr>
                <w:rFonts w:hint="eastAsia"/>
                <w:b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31572184" w14:textId="31AB2D7B" w:rsidR="007D356B" w:rsidRPr="00716E63" w:rsidRDefault="00BE053F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BE053F">
              <w:rPr>
                <w:b/>
                <w:sz w:val="20"/>
                <w:szCs w:val="20"/>
              </w:rPr>
              <w:t>580,738,510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6AD82C4" w14:textId="77777777" w:rsidR="007D356B" w:rsidRPr="00716E63" w:rsidRDefault="007D356B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b/>
                <w:sz w:val="20"/>
                <w:szCs w:val="20"/>
              </w:rPr>
            </w:pPr>
            <w:r w:rsidRPr="00716E63">
              <w:rPr>
                <w:rFonts w:hint="eastAsia"/>
                <w:b/>
                <w:sz w:val="20"/>
                <w:szCs w:val="20"/>
              </w:rPr>
              <w:t>－</w:t>
            </w:r>
          </w:p>
        </w:tc>
      </w:tr>
      <w:tr w:rsidR="00406A23" w:rsidRPr="00F53422" w14:paraId="706ABC6C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07F86628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76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F73C1CE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195,492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76DEDB4B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E8FB5D2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195,492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A3F1095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5.15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06BEF0E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199,385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7BEDE80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5.25</w:t>
            </w:r>
          </w:p>
        </w:tc>
      </w:tr>
      <w:tr w:rsidR="00406A23" w:rsidRPr="00F53422" w14:paraId="5BED498E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49CB790A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77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DEF4D93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1,045,481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07FCB2F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41A28831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1,045,481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34F8989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5.26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D5C0184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1,045,183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DB3205B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5.25</w:t>
            </w:r>
          </w:p>
        </w:tc>
      </w:tr>
      <w:tr w:rsidR="00406A23" w:rsidRPr="00F53422" w14:paraId="37D8AD94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392BA839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>78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AE1722A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1,603,011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5E59ED6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50B2899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1,603,011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3821398B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5.60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DA959AB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1,661,703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14E1DC9A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5.80</w:t>
            </w:r>
          </w:p>
        </w:tc>
      </w:tr>
      <w:tr w:rsidR="00406A23" w:rsidRPr="00F53422" w14:paraId="6CF4B743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0E87D1FF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79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0B8FE534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3,308,016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A58ACE5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6ED9F17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3,308,016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4FCFD4A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9.08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88DC1BE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3,435,656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714E8943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9.41</w:t>
            </w:r>
          </w:p>
        </w:tc>
      </w:tr>
      <w:tr w:rsidR="00406A23" w:rsidRPr="00F53422" w14:paraId="62E56FB4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03278326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80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DDEFB62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4,652,868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E5EA963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094E9B8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4,652,868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BD71EDF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10.53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6C8217D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4,230,462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16B96F09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9.55</w:t>
            </w:r>
          </w:p>
        </w:tc>
      </w:tr>
      <w:tr w:rsidR="00406A23" w:rsidRPr="00F53422" w14:paraId="58C7567B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16FB3884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81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3EB3D78D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4,542,827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14610D86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 xml:space="preserve">－　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A50843A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4,542,827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DED87E7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8.55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0C8372CD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4,837,593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29D7D9B2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8.47</w:t>
            </w:r>
          </w:p>
        </w:tc>
      </w:tr>
      <w:tr w:rsidR="00406A23" w:rsidRPr="00F53422" w14:paraId="1E8E2A65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724D9E32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>82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6BAEB7D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5,374,909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6BE8CFAF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- 41,055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5D744C08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5,333,854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5195B8A1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8.26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7D8DDA3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5,333,853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55BBBEA9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7.89</w:t>
            </w:r>
          </w:p>
        </w:tc>
      </w:tr>
      <w:tr w:rsidR="00406A23" w:rsidRPr="00F53422" w14:paraId="79BDB103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4EFD25BB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83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09D43E2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6,129,115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0C4223D9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41,055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0660124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6,170,171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4469C97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8.1</w:t>
            </w:r>
            <w:r w:rsidRPr="00716E63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63F236E1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6,170,169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5E303066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7.67</w:t>
            </w:r>
          </w:p>
        </w:tc>
      </w:tr>
      <w:tr w:rsidR="00406A23" w:rsidRPr="00F53422" w14:paraId="375FE5F8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7D3CB8DF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>84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D8D3BB9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6,907,041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4E38F3A9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- 151,292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79E870DC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6,755,749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653E9949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7.75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D8B7EFB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6,578,803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5B932784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7.33</w:t>
            </w:r>
          </w:p>
        </w:tc>
      </w:tr>
      <w:tr w:rsidR="00406A23" w:rsidRPr="00F53422" w14:paraId="1FFCB712" w14:textId="77777777" w:rsidTr="009F1479">
        <w:trPr>
          <w:trHeight w:val="261"/>
          <w:jc w:val="center"/>
        </w:trPr>
        <w:tc>
          <w:tcPr>
            <w:tcW w:w="993" w:type="dxa"/>
            <w:vAlign w:val="center"/>
          </w:tcPr>
          <w:p w14:paraId="75062DF6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85 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091E3287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7,703,632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668517C4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151,292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1AEDB949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7,854,924</w:t>
            </w:r>
          </w:p>
        </w:tc>
        <w:tc>
          <w:tcPr>
            <w:tcW w:w="1490" w:type="dxa"/>
            <w:tcMar>
              <w:left w:w="57" w:type="dxa"/>
              <w:right w:w="57" w:type="dxa"/>
            </w:tcMar>
            <w:vAlign w:val="center"/>
          </w:tcPr>
          <w:p w14:paraId="2CE9DB65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8.22</w:t>
            </w:r>
          </w:p>
        </w:tc>
        <w:tc>
          <w:tcPr>
            <w:tcW w:w="1489" w:type="dxa"/>
            <w:tcMar>
              <w:left w:w="57" w:type="dxa"/>
              <w:right w:w="57" w:type="dxa"/>
            </w:tcMar>
            <w:vAlign w:val="center"/>
          </w:tcPr>
          <w:p w14:paraId="22927C2C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7,238,150</w:t>
            </w:r>
          </w:p>
        </w:tc>
        <w:tc>
          <w:tcPr>
            <w:tcW w:w="1760" w:type="dxa"/>
            <w:tcMar>
              <w:left w:w="57" w:type="dxa"/>
              <w:right w:w="57" w:type="dxa"/>
            </w:tcMar>
            <w:vAlign w:val="center"/>
          </w:tcPr>
          <w:p w14:paraId="68B26C96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6.91</w:t>
            </w:r>
          </w:p>
        </w:tc>
      </w:tr>
      <w:tr w:rsidR="00406A23" w:rsidRPr="00F53422" w14:paraId="58732EBA" w14:textId="77777777" w:rsidTr="009F1479">
        <w:trPr>
          <w:trHeight w:val="127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D07FBB1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86 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F7A15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9,050,761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B6E17" w14:textId="77777777" w:rsidR="00E454E3" w:rsidRPr="00716E63" w:rsidRDefault="00750652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rFonts w:hint="eastAsia"/>
                <w:sz w:val="20"/>
                <w:szCs w:val="20"/>
              </w:rPr>
              <w:t>－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8B48F0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9,050,761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9FE32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8.2</w:t>
            </w:r>
            <w:r w:rsidRPr="00716E63"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9AA4B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7,972,418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6C8D3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6.24</w:t>
            </w:r>
          </w:p>
        </w:tc>
      </w:tr>
      <w:tr w:rsidR="00406A23" w:rsidRPr="00F53422" w14:paraId="549D1167" w14:textId="77777777" w:rsidTr="009F1479">
        <w:trPr>
          <w:trHeight w:val="261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5D47ADF" w14:textId="77777777" w:rsidR="00E454E3" w:rsidRPr="00716E63" w:rsidRDefault="00E454E3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87 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7AAD07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10,484,041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CD497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- 943,392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45FAD" w14:textId="77777777" w:rsidR="00E454E3" w:rsidRPr="00716E63" w:rsidRDefault="00E454E3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9,540,648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739E1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7.48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431E5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8,778,298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B1122" w14:textId="77777777" w:rsidR="00E454E3" w:rsidRPr="00716E63" w:rsidRDefault="00E454E3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6.27</w:t>
            </w:r>
          </w:p>
        </w:tc>
      </w:tr>
      <w:tr w:rsidR="00C11BC6" w:rsidRPr="00F53422" w14:paraId="7B708F70" w14:textId="77777777" w:rsidTr="009F1479">
        <w:trPr>
          <w:trHeight w:val="261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B18445" w14:textId="77777777" w:rsidR="00C11BC6" w:rsidRPr="00716E63" w:rsidRDefault="00C11BC6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716E63">
              <w:rPr>
                <w:rFonts w:cs="Times New Roman" w:hint="eastAsia"/>
                <w:bCs/>
                <w:sz w:val="20"/>
                <w:szCs w:val="20"/>
              </w:rPr>
              <w:t xml:space="preserve">88 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C1B77" w14:textId="77777777" w:rsidR="00C11BC6" w:rsidRPr="00716E63" w:rsidRDefault="00C11BC6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10,418,620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67A3F" w14:textId="77777777" w:rsidR="00C11BC6" w:rsidRPr="00716E63" w:rsidRDefault="00C11BC6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943,392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CB0CF" w14:textId="77777777" w:rsidR="00C11BC6" w:rsidRPr="00716E63" w:rsidRDefault="00C11BC6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11,362,013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7BA96" w14:textId="77777777" w:rsidR="00C11BC6" w:rsidRPr="00716E63" w:rsidRDefault="00C11BC6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7.32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DC79C" w14:textId="77777777" w:rsidR="00C11BC6" w:rsidRPr="00716E63" w:rsidRDefault="00C11BC6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10,252,843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F9193" w14:textId="77777777" w:rsidR="00C11BC6" w:rsidRPr="00716E63" w:rsidRDefault="00C11BC6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716E63">
              <w:rPr>
                <w:sz w:val="20"/>
                <w:szCs w:val="20"/>
              </w:rPr>
              <w:t>5.87</w:t>
            </w:r>
          </w:p>
        </w:tc>
      </w:tr>
      <w:tr w:rsidR="00E10647" w:rsidRPr="00F53422" w14:paraId="795E667D" w14:textId="77777777" w:rsidTr="009F1479">
        <w:trPr>
          <w:trHeight w:val="261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3BB021" w14:textId="77777777" w:rsidR="00E10647" w:rsidRPr="00716E63" w:rsidRDefault="00E10647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E10647">
              <w:rPr>
                <w:rFonts w:cs="Times New Roman" w:hint="eastAsia"/>
                <w:bCs/>
                <w:sz w:val="20"/>
                <w:szCs w:val="20"/>
              </w:rPr>
              <w:t>88下及89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09FF5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26,362,390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535CD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- 24,745,701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DAB00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1,616,689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5FB50" w14:textId="77777777" w:rsidR="00E10647" w:rsidRPr="00A07EBF" w:rsidRDefault="00E10647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0.55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6FD83" w14:textId="77777777" w:rsidR="00E10647" w:rsidRPr="00A07EBF" w:rsidRDefault="00E10647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15,036,911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D84F14" w14:textId="77777777" w:rsidR="00E10647" w:rsidRPr="00A07EBF" w:rsidRDefault="00E10647" w:rsidP="004D4713">
            <w:pPr>
              <w:spacing w:line="22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5.11</w:t>
            </w:r>
          </w:p>
        </w:tc>
      </w:tr>
      <w:tr w:rsidR="00E10647" w:rsidRPr="00F53422" w14:paraId="3CF00AE5" w14:textId="77777777" w:rsidTr="009F1479">
        <w:trPr>
          <w:trHeight w:val="261"/>
          <w:jc w:val="center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58EBA67" w14:textId="77777777" w:rsidR="00E10647" w:rsidRPr="00716E63" w:rsidRDefault="00E10647" w:rsidP="00BC7BF8">
            <w:pPr>
              <w:tabs>
                <w:tab w:val="left" w:pos="426"/>
              </w:tabs>
              <w:spacing w:line="35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  <w:sz w:val="20"/>
                <w:szCs w:val="20"/>
              </w:rPr>
            </w:pPr>
            <w:r w:rsidRPr="00E10647">
              <w:rPr>
                <w:rFonts w:cs="Times New Roman" w:hint="eastAsia"/>
                <w:bCs/>
                <w:sz w:val="20"/>
                <w:szCs w:val="20"/>
              </w:rPr>
              <w:t>90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1D7F6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8,841,137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6CA56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- 1,396,932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D3A81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7,444,205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9A4AF8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3.13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3AD958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9,609,027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0E939" w14:textId="77777777" w:rsidR="00E10647" w:rsidRPr="00A07EBF" w:rsidRDefault="00E10647" w:rsidP="00BC7BF8">
            <w:pPr>
              <w:spacing w:line="350" w:lineRule="exact"/>
              <w:ind w:firstLineChars="0" w:firstLine="0"/>
              <w:jc w:val="right"/>
              <w:textAlignment w:val="center"/>
              <w:rPr>
                <w:sz w:val="20"/>
                <w:szCs w:val="20"/>
              </w:rPr>
            </w:pPr>
            <w:r w:rsidRPr="00A07EBF">
              <w:rPr>
                <w:sz w:val="20"/>
                <w:szCs w:val="20"/>
              </w:rPr>
              <w:t>4.03</w:t>
            </w:r>
          </w:p>
        </w:tc>
      </w:tr>
    </w:tbl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1498"/>
        <w:gridCol w:w="1498"/>
        <w:gridCol w:w="1498"/>
        <w:gridCol w:w="1469"/>
        <w:gridCol w:w="1512"/>
        <w:gridCol w:w="1745"/>
      </w:tblGrid>
      <w:tr w:rsidR="00C11BC6" w14:paraId="01BFD9D5" w14:textId="77777777" w:rsidTr="009F1479">
        <w:tc>
          <w:tcPr>
            <w:tcW w:w="10200" w:type="dxa"/>
            <w:gridSpan w:val="7"/>
            <w:vAlign w:val="center"/>
          </w:tcPr>
          <w:p w14:paraId="5FDECF34" w14:textId="77777777" w:rsidR="00C11BC6" w:rsidRPr="00701650" w:rsidRDefault="009F1479" w:rsidP="00777349">
            <w:pPr>
              <w:tabs>
                <w:tab w:val="left" w:pos="426"/>
              </w:tabs>
              <w:spacing w:line="320" w:lineRule="exact"/>
              <w:ind w:firstLineChars="0" w:firstLine="0"/>
              <w:jc w:val="center"/>
              <w:rPr>
                <w:rFonts w:cs="Times New Roman"/>
                <w:b/>
                <w:bCs/>
                <w:sz w:val="24"/>
              </w:rPr>
            </w:pPr>
            <w:r>
              <w:lastRenderedPageBreak/>
              <w:br w:type="column"/>
            </w:r>
            <w:r>
              <w:br w:type="column"/>
            </w:r>
            <w:r w:rsidR="00C11BC6" w:rsidRPr="00C11BC6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表2　歷年勞工退休基金（舊制）運用收益情形</w:t>
            </w:r>
            <w:r w:rsidR="008D6052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（</w:t>
            </w:r>
            <w:r w:rsidR="00C11BC6" w:rsidRPr="00C11BC6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續</w:t>
            </w:r>
            <w:r w:rsidR="008D6052">
              <w:rPr>
                <w:rFonts w:cs="Times New Roman" w:hint="eastAsia"/>
                <w:b/>
                <w:bCs/>
                <w:kern w:val="2"/>
                <w:sz w:val="24"/>
                <w:szCs w:val="24"/>
              </w:rPr>
              <w:t>）</w:t>
            </w:r>
          </w:p>
        </w:tc>
      </w:tr>
      <w:tr w:rsidR="00C11BC6" w14:paraId="02F292A5" w14:textId="77777777" w:rsidTr="009F1479">
        <w:tc>
          <w:tcPr>
            <w:tcW w:w="10200" w:type="dxa"/>
            <w:gridSpan w:val="7"/>
            <w:tcBorders>
              <w:bottom w:val="single" w:sz="4" w:space="0" w:color="auto"/>
            </w:tcBorders>
            <w:vAlign w:val="center"/>
          </w:tcPr>
          <w:p w14:paraId="38146EFC" w14:textId="77777777" w:rsidR="00C11BC6" w:rsidRPr="00701650" w:rsidRDefault="00C11BC6" w:rsidP="00A07EBF">
            <w:pPr>
              <w:tabs>
                <w:tab w:val="left" w:pos="426"/>
              </w:tabs>
              <w:spacing w:line="320" w:lineRule="exact"/>
              <w:ind w:leftChars="-10" w:left="-24" w:rightChars="-45" w:right="-108" w:firstLineChars="0" w:firstLine="0"/>
              <w:jc w:val="right"/>
              <w:rPr>
                <w:rFonts w:cs="Times New Roman"/>
                <w:bCs/>
                <w:spacing w:val="-16"/>
              </w:rPr>
            </w:pPr>
            <w:r w:rsidRPr="00701650">
              <w:rPr>
                <w:rFonts w:hint="eastAsia"/>
              </w:rPr>
              <w:t>單位：新臺幣千元、％</w:t>
            </w:r>
          </w:p>
        </w:tc>
      </w:tr>
      <w:tr w:rsidR="00C11BC6" w14:paraId="122D9F62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6EF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77349">
              <w:rPr>
                <w:rFonts w:cs="Times New Roman" w:hint="eastAsia"/>
                <w:bCs/>
                <w:spacing w:val="150"/>
                <w:fitText w:val="700" w:id="-970309120"/>
              </w:rPr>
              <w:t>年</w:t>
            </w:r>
            <w:r w:rsidRPr="00777349">
              <w:rPr>
                <w:rFonts w:cs="Times New Roman" w:hint="eastAsia"/>
                <w:bCs/>
                <w:fitText w:val="700" w:id="-970309120"/>
              </w:rPr>
              <w:t>度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1FF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已實現損益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65F2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未實現損益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B461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實際收益數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C14E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實際收益率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C5E4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保證收益數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C600" w14:textId="77777777" w:rsidR="00C11BC6" w:rsidRPr="009F1479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9F1479">
              <w:rPr>
                <w:rFonts w:cs="Times New Roman" w:hint="eastAsia"/>
                <w:bCs/>
              </w:rPr>
              <w:t>保證最低收益率</w:t>
            </w:r>
          </w:p>
        </w:tc>
      </w:tr>
      <w:tr w:rsidR="00C11BC6" w14:paraId="52ECAC7B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1A9C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91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1D2BA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5,453,450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6DED61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- 3,104,097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88AD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2,349,352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3237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0.9</w:t>
            </w:r>
            <w:r w:rsidRPr="00716E63">
              <w:rPr>
                <w:rFonts w:hint="eastAsia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4391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5,954,765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FDFE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2.26</w:t>
            </w:r>
          </w:p>
        </w:tc>
      </w:tr>
      <w:tr w:rsidR="00C11BC6" w14:paraId="24D9E775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A2E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92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706C3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4,951,433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3B32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11,107,609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2D863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16,059,043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3912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5.41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653BF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4,209,107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A9B0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1.41</w:t>
            </w:r>
          </w:p>
        </w:tc>
      </w:tr>
      <w:tr w:rsidR="00C11BC6" w14:paraId="2BFD7951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48C5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93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A1A28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7,042,282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503A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392,102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961F4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7,434,384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BF8A0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2.21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F3E2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3,978,085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A14C6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1.18</w:t>
            </w:r>
          </w:p>
        </w:tc>
      </w:tr>
      <w:tr w:rsidR="00C11BC6" w14:paraId="1513373A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E71A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94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59FA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- 3,962,322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A568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15,140,294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768B7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11,177,972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91A3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3.</w:t>
            </w:r>
            <w:r w:rsidRPr="00716E63">
              <w:rPr>
                <w:rFonts w:hint="eastAsia"/>
              </w:rPr>
              <w:t>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03D0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8,217,204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2D99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1.44</w:t>
            </w:r>
          </w:p>
        </w:tc>
      </w:tr>
      <w:tr w:rsidR="00C11BC6" w14:paraId="75FCCECF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61B9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95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3ABC7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10,514,206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1EC9F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9,716,555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FF8F37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20,230,762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609B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5.08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ECDE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10,184,986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DE16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1.8</w:t>
            </w:r>
            <w:r w:rsidRPr="00716E63">
              <w:rPr>
                <w:rFonts w:hint="eastAsia"/>
              </w:rPr>
              <w:t>0</w:t>
            </w:r>
          </w:p>
        </w:tc>
      </w:tr>
      <w:tr w:rsidR="00C11BC6" w14:paraId="230DBC20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C359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96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119C0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20,542,074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5D4A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906,711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4C1F41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21,448,785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57BB8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5.04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13B3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14,707,951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9E11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2.08</w:t>
            </w:r>
          </w:p>
        </w:tc>
      </w:tr>
      <w:tr w:rsidR="00C11BC6" w14:paraId="4DA1D660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E014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/>
                <w:bCs/>
              </w:rPr>
              <w:t>97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F51E7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- 879,117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607A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- 41,948,173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913BF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- 42,827,290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6041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- 9.37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C8ABC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10,437,047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2793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2.28</w:t>
            </w:r>
          </w:p>
        </w:tc>
      </w:tr>
      <w:tr w:rsidR="00C11BC6" w14:paraId="064DB0CF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0A13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 xml:space="preserve">98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155A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12,670,338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F4D2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51,090,338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F52B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63,760,676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615B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13.4</w:t>
            </w:r>
            <w:r w:rsidRPr="00716E63">
              <w:rPr>
                <w:rFonts w:hint="eastAsia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D083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7,780,694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213C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0.66</w:t>
            </w:r>
          </w:p>
        </w:tc>
      </w:tr>
      <w:tr w:rsidR="00C11BC6" w14:paraId="15E4B7A8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9DCF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6F94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13,839,057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B5BBA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- 3,012,906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C217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10,826,150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C0C5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2.11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193EF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5,066,918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95121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0.67</w:t>
            </w:r>
          </w:p>
        </w:tc>
      </w:tr>
      <w:tr w:rsidR="00C11BC6" w14:paraId="433BF5D1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8B3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B452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3,208,227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82CB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- 22,305,782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7CFD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- 19,097,555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CDB1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- 3.53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D205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4,804,474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7DE160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0.89</w:t>
            </w:r>
          </w:p>
        </w:tc>
      </w:tr>
      <w:tr w:rsidR="00C11BC6" w14:paraId="209BCDF0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39E0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3363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10,241,464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4C9B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15,029,434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AEEC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25,270,899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75A2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4.5</w:t>
            </w:r>
            <w:r w:rsidRPr="00716E63">
              <w:rPr>
                <w:rFonts w:hint="eastAsia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B634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7,197,253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DCD9C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0.97</w:t>
            </w:r>
          </w:p>
        </w:tc>
      </w:tr>
      <w:tr w:rsidR="00C11BC6" w14:paraId="3391C195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278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F0480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20,495,872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C711A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17,213,457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BBAA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37,709,330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55C9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6.58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DA2E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13,567,402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EA161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0.97</w:t>
            </w:r>
          </w:p>
        </w:tc>
      </w:tr>
      <w:tr w:rsidR="00C11BC6" w14:paraId="19E8BF2D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592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5E714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25,778,180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EB99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15,987,786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3A39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41,765,966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78C61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7.19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14BB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15,699,958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37E1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0.97</w:t>
            </w:r>
          </w:p>
        </w:tc>
      </w:tr>
      <w:tr w:rsidR="00C11BC6" w14:paraId="41DB87F8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922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E714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19,514,987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C85E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- 22,982,810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A22A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- 3,467,822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0F10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- 0.58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BA3F0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5,615,796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CF47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0.95</w:t>
            </w:r>
          </w:p>
        </w:tc>
      </w:tr>
      <w:tr w:rsidR="00C11BC6" w14:paraId="2684F003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0FE9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  <w:rPr>
                <w:rFonts w:cs="Times New Roman"/>
                <w:bCs/>
              </w:rPr>
            </w:pPr>
            <w:r w:rsidRPr="00716E63">
              <w:rPr>
                <w:rFonts w:cs="Times New Roman" w:hint="eastAsia"/>
                <w:bCs/>
              </w:rPr>
              <w:t>105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B16D0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15,646,499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71A1A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13,854,788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150E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29,501,288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9989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4.17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0B20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7,419,175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CB6F9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0.71</w:t>
            </w:r>
          </w:p>
        </w:tc>
      </w:tr>
      <w:tr w:rsidR="00C11BC6" w14:paraId="5C3370C6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7C1B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DE98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45,121,547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5CCF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15,044,033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42A0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60,165,581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CCDF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7.74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5855F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31,436,279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A59CA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0.64</w:t>
            </w:r>
          </w:p>
        </w:tc>
      </w:tr>
      <w:tr w:rsidR="00C11BC6" w14:paraId="42998971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4654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8DBA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39,887,476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3F9F6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- 57,508,808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D4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- 17,621,332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6641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- 2.15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A2AB5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37,448,714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53AB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0.64</w:t>
            </w:r>
          </w:p>
        </w:tc>
      </w:tr>
      <w:tr w:rsidR="00C11BC6" w14:paraId="6DF0E466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9888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A632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37,640,505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A055D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76,735,330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C9DDA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114,375,836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0583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13.47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5DDC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35,563,208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AC4E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0.64</w:t>
            </w:r>
          </w:p>
        </w:tc>
      </w:tr>
      <w:tr w:rsidR="00C11BC6" w14:paraId="4D8647A3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2161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109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857AF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  <w:rPr>
                <w:rFonts w:cs="新細明體"/>
              </w:rPr>
            </w:pPr>
            <w:r w:rsidRPr="00716E63">
              <w:rPr>
                <w:rFonts w:hint="eastAsia"/>
              </w:rPr>
              <w:t>35,447,801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8BF6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  <w:rPr>
                <w:rFonts w:cs="新細明體"/>
              </w:rPr>
            </w:pPr>
            <w:r w:rsidRPr="00716E63">
              <w:rPr>
                <w:rFonts w:hint="eastAsia"/>
              </w:rPr>
              <w:t>36,760,145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46CF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  <w:rPr>
                <w:rFonts w:cs="新細明體"/>
              </w:rPr>
            </w:pPr>
            <w:r w:rsidRPr="00716E63">
              <w:rPr>
                <w:rFonts w:hint="eastAsia"/>
              </w:rPr>
              <w:t>72,207,947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5650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8.50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1657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15</w:t>
            </w:r>
            <w:r w:rsidRPr="00716E63">
              <w:t>,</w:t>
            </w:r>
            <w:r w:rsidRPr="00716E63">
              <w:rPr>
                <w:rFonts w:hint="eastAsia"/>
              </w:rPr>
              <w:t>546,642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EF267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0.52</w:t>
            </w:r>
          </w:p>
        </w:tc>
      </w:tr>
      <w:tr w:rsidR="00C11BC6" w14:paraId="1D56D9F2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1979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1907F4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80,571,075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3030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11,575,185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889F3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92,146,260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0F7A9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11.22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9D3B4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67,658,561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6B7AE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0.48</w:t>
            </w:r>
          </w:p>
        </w:tc>
      </w:tr>
      <w:tr w:rsidR="00C11BC6" w14:paraId="4CAF3BC3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CD37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111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148894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17,406,471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C8682F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- 88,280,400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1CBC8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- 70,873,929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3A96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-</w:t>
            </w:r>
            <w:r w:rsidRPr="00716E63">
              <w:t xml:space="preserve"> 8.30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67D8E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</w:t>
            </w:r>
            <w:r w:rsidRPr="00716E63">
              <w:t>4,739,281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B7FB6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0</w:t>
            </w:r>
            <w:r w:rsidRPr="00716E63">
              <w:t>.70</w:t>
            </w:r>
          </w:p>
        </w:tc>
      </w:tr>
      <w:tr w:rsidR="00C11BC6" w14:paraId="207FAEE6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8F16" w14:textId="77777777" w:rsidR="00C11BC6" w:rsidRPr="00716E63" w:rsidRDefault="00C11BC6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 w:rsidRPr="00716E63">
              <w:rPr>
                <w:rFonts w:hint="eastAsia"/>
              </w:rPr>
              <w:t>112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24ABC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39</w:t>
            </w:r>
            <w:r w:rsidRPr="00716E63">
              <w:t>,</w:t>
            </w:r>
            <w:r w:rsidRPr="00716E63">
              <w:rPr>
                <w:rFonts w:hint="eastAsia"/>
              </w:rPr>
              <w:t>884</w:t>
            </w:r>
            <w:r w:rsidRPr="00716E63">
              <w:t>,</w:t>
            </w:r>
            <w:r w:rsidRPr="00716E63">
              <w:rPr>
                <w:rFonts w:hint="eastAsia"/>
              </w:rPr>
              <w:t>138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9DEFF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8</w:t>
            </w:r>
            <w:r w:rsidRPr="00716E63">
              <w:t>5,931,863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2CA82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t>1</w:t>
            </w:r>
            <w:r w:rsidRPr="00716E63">
              <w:rPr>
                <w:rFonts w:hint="eastAsia"/>
              </w:rPr>
              <w:t>2</w:t>
            </w:r>
            <w:r w:rsidRPr="00716E63">
              <w:t>5,816,002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C30B2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</w:t>
            </w:r>
            <w:r w:rsidRPr="00716E63">
              <w:t>4.83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4E38B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8</w:t>
            </w:r>
            <w:r w:rsidRPr="00716E63">
              <w:t>5,063,034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3A4541" w14:textId="77777777" w:rsidR="00C11BC6" w:rsidRPr="00716E63" w:rsidRDefault="00C11BC6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716E63">
              <w:rPr>
                <w:rFonts w:hint="eastAsia"/>
              </w:rPr>
              <w:t>1</w:t>
            </w:r>
            <w:r w:rsidRPr="00716E63">
              <w:t>.12</w:t>
            </w:r>
          </w:p>
        </w:tc>
      </w:tr>
      <w:tr w:rsidR="005A43D1" w14:paraId="6F20019D" w14:textId="77777777" w:rsidTr="009F1479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AB43" w14:textId="46BA0E85" w:rsidR="005A43D1" w:rsidRPr="00716E63" w:rsidRDefault="005A43D1" w:rsidP="00777349">
            <w:pPr>
              <w:tabs>
                <w:tab w:val="left" w:pos="426"/>
              </w:tabs>
              <w:spacing w:line="340" w:lineRule="exact"/>
              <w:ind w:firstLineChars="0" w:firstLine="0"/>
              <w:jc w:val="center"/>
              <w:textAlignment w:val="center"/>
            </w:pPr>
            <w:r>
              <w:rPr>
                <w:rFonts w:hint="eastAsia"/>
              </w:rPr>
              <w:t>113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071BAD" w14:textId="2612234F" w:rsidR="005A43D1" w:rsidRPr="00716E63" w:rsidRDefault="00373F47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373F47">
              <w:t>78,126,339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BDC318" w14:textId="4C278EFB" w:rsidR="005A43D1" w:rsidRPr="00716E63" w:rsidRDefault="003F4DF5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3F4DF5">
              <w:t>92</w:t>
            </w:r>
            <w:r>
              <w:rPr>
                <w:rFonts w:hint="eastAsia"/>
              </w:rPr>
              <w:t>,</w:t>
            </w:r>
            <w:r w:rsidR="00B94888">
              <w:rPr>
                <w:rFonts w:hint="eastAsia"/>
              </w:rPr>
              <w:t>350</w:t>
            </w:r>
            <w:r>
              <w:t>,</w:t>
            </w:r>
            <w:r w:rsidRPr="003F4DF5">
              <w:t>0</w:t>
            </w:r>
            <w:r w:rsidR="00B94888">
              <w:rPr>
                <w:rFonts w:hint="eastAsia"/>
              </w:rPr>
              <w:t>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4450" w14:textId="62F025C5" w:rsidR="005A43D1" w:rsidRPr="00716E63" w:rsidRDefault="003F4DF5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3F4DF5">
              <w:t>170,476,379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338DAD" w14:textId="4E82893F" w:rsidR="005A43D1" w:rsidRPr="00716E63" w:rsidRDefault="003F4DF5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3F4DF5">
              <w:t>19.36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EECCF" w14:textId="700D3548" w:rsidR="005A43D1" w:rsidRPr="00716E63" w:rsidRDefault="003F4DF5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3F4DF5">
              <w:t>76,061,503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F7533" w14:textId="02EDF875" w:rsidR="005A43D1" w:rsidRPr="00716E63" w:rsidRDefault="003F4DF5" w:rsidP="00777349">
            <w:pPr>
              <w:spacing w:line="340" w:lineRule="exact"/>
              <w:ind w:firstLineChars="0" w:firstLine="0"/>
              <w:jc w:val="right"/>
              <w:textAlignment w:val="center"/>
            </w:pPr>
            <w:r w:rsidRPr="003F4DF5">
              <w:t>1.24</w:t>
            </w:r>
          </w:p>
        </w:tc>
      </w:tr>
    </w:tbl>
    <w:p w14:paraId="5D6570B0" w14:textId="77777777" w:rsidR="007D356B" w:rsidRPr="00F53422" w:rsidRDefault="001E122B" w:rsidP="00262B0D">
      <w:pPr>
        <w:pStyle w:val="3-T03019P"/>
        <w:spacing w:line="220" w:lineRule="exact"/>
        <w:ind w:leftChars="-9" w:left="617" w:hangingChars="355" w:hanging="639"/>
      </w:pPr>
      <w:proofErr w:type="gramStart"/>
      <w:r w:rsidRPr="00F53422">
        <w:rPr>
          <w:rFonts w:hint="eastAsia"/>
        </w:rPr>
        <w:t>註</w:t>
      </w:r>
      <w:proofErr w:type="gramEnd"/>
      <w:r w:rsidRPr="00F53422">
        <w:rPr>
          <w:rFonts w:hint="eastAsia"/>
        </w:rPr>
        <w:t>：</w:t>
      </w:r>
      <w:r w:rsidR="007D356B" w:rsidRPr="00F53422">
        <w:t>1.勞工退休基金（舊制）於75年11月1日成立。</w:t>
      </w:r>
    </w:p>
    <w:p w14:paraId="17A1068D" w14:textId="0D9F9916" w:rsidR="007D356B" w:rsidRPr="00F53422" w:rsidRDefault="007D356B" w:rsidP="00262B0D">
      <w:pPr>
        <w:pStyle w:val="3-T03019P"/>
        <w:spacing w:line="220" w:lineRule="exact"/>
        <w:ind w:leftChars="140" w:left="518" w:hangingChars="101" w:hanging="182"/>
      </w:pPr>
      <w:r w:rsidRPr="00F53422">
        <w:t>2.以1</w:t>
      </w:r>
      <w:r w:rsidR="004B280B" w:rsidRPr="00F53422">
        <w:t>1</w:t>
      </w:r>
      <w:r w:rsidR="007174DC">
        <w:t>3</w:t>
      </w:r>
      <w:r w:rsidRPr="00F53422">
        <w:t>年12月31日為基準計算之3年、5年及10年平均收益率（期間累計淨損益/期間平均餘額）分別為</w:t>
      </w:r>
      <w:r w:rsidR="007174DC">
        <w:rPr>
          <w:rFonts w:hint="eastAsia"/>
        </w:rPr>
        <w:t>8</w:t>
      </w:r>
      <w:r w:rsidR="004D0B17" w:rsidRPr="00F53422">
        <w:t>.</w:t>
      </w:r>
      <w:r w:rsidR="007174DC">
        <w:t>73</w:t>
      </w:r>
      <w:r w:rsidRPr="00F53422">
        <w:t>％、</w:t>
      </w:r>
      <w:r w:rsidR="007174DC">
        <w:t>9</w:t>
      </w:r>
      <w:r w:rsidR="004D0B17" w:rsidRPr="00F53422">
        <w:t>.</w:t>
      </w:r>
      <w:r w:rsidR="007174DC">
        <w:t>16</w:t>
      </w:r>
      <w:r w:rsidRPr="00F53422">
        <w:t>％及</w:t>
      </w:r>
      <w:r w:rsidR="007174DC">
        <w:t>7</w:t>
      </w:r>
      <w:r w:rsidR="004D0B17" w:rsidRPr="00F53422">
        <w:t>.</w:t>
      </w:r>
      <w:r w:rsidR="007174DC">
        <w:t>16</w:t>
      </w:r>
      <w:r w:rsidRPr="00F53422">
        <w:t>％。</w:t>
      </w:r>
    </w:p>
    <w:p w14:paraId="1785174E" w14:textId="77777777" w:rsidR="007D356B" w:rsidRPr="00F53422" w:rsidRDefault="007D356B" w:rsidP="00262B0D">
      <w:pPr>
        <w:pStyle w:val="3-T03019P"/>
        <w:spacing w:line="220" w:lineRule="exact"/>
        <w:ind w:leftChars="140" w:left="532" w:hangingChars="109" w:hanging="196"/>
      </w:pPr>
      <w:r w:rsidRPr="00F53422">
        <w:t>3.依勞動基準法第56條第4項規定，基金運用之最低收益不得低於當地銀行2年定期存款利率（即保證最低收益率）之收益；如有虧損，由國庫補足之。</w:t>
      </w:r>
    </w:p>
    <w:p w14:paraId="67DBDB22" w14:textId="77777777" w:rsidR="00A53DAD" w:rsidRDefault="007D356B" w:rsidP="00262B0D">
      <w:pPr>
        <w:pStyle w:val="3-T03019P"/>
        <w:spacing w:line="220" w:lineRule="exact"/>
        <w:ind w:leftChars="140" w:left="559" w:hangingChars="124" w:hanging="223"/>
      </w:pPr>
      <w:r w:rsidRPr="00F53422">
        <w:t>4.資料來源：整理自</w:t>
      </w:r>
      <w:r w:rsidR="003410D6">
        <w:rPr>
          <w:rFonts w:hint="eastAsia"/>
        </w:rPr>
        <w:t>勞動部</w:t>
      </w:r>
      <w:r w:rsidRPr="00F53422">
        <w:t>勞動基金運用局提供資料。</w:t>
      </w:r>
    </w:p>
    <w:p w14:paraId="78729259" w14:textId="77777777" w:rsidR="007D356B" w:rsidRPr="00E051C9" w:rsidRDefault="00117183" w:rsidP="00777349">
      <w:pPr>
        <w:pStyle w:val="304"/>
        <w:widowControl w:val="0"/>
        <w:overflowPunct w:val="0"/>
        <w:spacing w:beforeLines="15" w:before="54" w:line="440" w:lineRule="exact"/>
        <w:ind w:firstLine="420"/>
        <w:rPr>
          <w:b w:val="0"/>
        </w:rPr>
      </w:pPr>
      <w:r w:rsidRPr="00F53422">
        <w:t>(四)</w:t>
      </w:r>
      <w:r w:rsidRPr="00F53422">
        <w:rPr>
          <w:rFonts w:hint="eastAsia"/>
        </w:rPr>
        <w:t xml:space="preserve">　</w:t>
      </w:r>
      <w:r w:rsidR="007D356B" w:rsidRPr="00F53422">
        <w:rPr>
          <w:rFonts w:hint="eastAsia"/>
        </w:rPr>
        <w:t>重要審核意見</w:t>
      </w:r>
    </w:p>
    <w:p w14:paraId="5E6548DB" w14:textId="53B563D3" w:rsidR="00A53DAD" w:rsidRPr="00B42146" w:rsidRDefault="00B42146" w:rsidP="00262B0D">
      <w:pPr>
        <w:pStyle w:val="3021"/>
        <w:widowControl w:val="0"/>
        <w:overflowPunct w:val="0"/>
        <w:ind w:leftChars="1" w:left="2" w:firstLineChars="200" w:firstLine="480"/>
        <w:rPr>
          <w:b w:val="0"/>
          <w:sz w:val="24"/>
          <w:szCs w:val="28"/>
        </w:rPr>
      </w:pPr>
      <w:r>
        <w:rPr>
          <w:rFonts w:cs="Times New Roman" w:hint="eastAsia"/>
          <w:b w:val="0"/>
          <w:sz w:val="24"/>
          <w:szCs w:val="28"/>
        </w:rPr>
        <w:t>勞工退休基金</w:t>
      </w:r>
      <w:r w:rsidR="00714A9E" w:rsidRPr="00B42146">
        <w:rPr>
          <w:rFonts w:cs="Times New Roman" w:hint="eastAsia"/>
          <w:b w:val="0"/>
          <w:sz w:val="24"/>
          <w:szCs w:val="28"/>
        </w:rPr>
        <w:t>（舊制）</w:t>
      </w:r>
      <w:r>
        <w:rPr>
          <w:rFonts w:cs="Times New Roman" w:hint="eastAsia"/>
          <w:b w:val="0"/>
          <w:sz w:val="24"/>
          <w:szCs w:val="28"/>
        </w:rPr>
        <w:t>及其他各</w:t>
      </w:r>
      <w:r w:rsidR="00714A9E">
        <w:rPr>
          <w:rFonts w:cs="Times New Roman" w:hint="eastAsia"/>
          <w:b w:val="0"/>
          <w:sz w:val="24"/>
          <w:szCs w:val="28"/>
        </w:rPr>
        <w:t>類</w:t>
      </w:r>
      <w:r>
        <w:rPr>
          <w:rFonts w:cs="Times New Roman" w:hint="eastAsia"/>
          <w:b w:val="0"/>
          <w:sz w:val="24"/>
          <w:szCs w:val="28"/>
        </w:rPr>
        <w:t>勞動基金，暨國民年金保險基金、農民退休基金</w:t>
      </w:r>
      <w:r w:rsidR="00714A9E">
        <w:rPr>
          <w:rFonts w:cs="Times New Roman" w:hint="eastAsia"/>
          <w:b w:val="0"/>
          <w:sz w:val="24"/>
          <w:szCs w:val="28"/>
        </w:rPr>
        <w:t>，係由</w:t>
      </w:r>
      <w:r w:rsidR="003410D6">
        <w:rPr>
          <w:rFonts w:cs="Times New Roman" w:hint="eastAsia"/>
          <w:b w:val="0"/>
          <w:sz w:val="24"/>
          <w:szCs w:val="28"/>
        </w:rPr>
        <w:t>勞動部</w:t>
      </w:r>
      <w:r w:rsidR="00714A9E">
        <w:rPr>
          <w:rFonts w:cs="Times New Roman" w:hint="eastAsia"/>
          <w:b w:val="0"/>
          <w:sz w:val="24"/>
          <w:szCs w:val="28"/>
        </w:rPr>
        <w:t>勞動基金運用局管</w:t>
      </w:r>
      <w:r>
        <w:rPr>
          <w:rFonts w:cs="Times New Roman" w:hint="eastAsia"/>
          <w:b w:val="0"/>
          <w:sz w:val="24"/>
          <w:szCs w:val="28"/>
        </w:rPr>
        <w:t>理</w:t>
      </w:r>
      <w:r w:rsidR="00714A9E">
        <w:rPr>
          <w:rFonts w:cs="Times New Roman" w:hint="eastAsia"/>
          <w:b w:val="0"/>
          <w:sz w:val="24"/>
          <w:szCs w:val="28"/>
        </w:rPr>
        <w:t>運用</w:t>
      </w:r>
      <w:r>
        <w:rPr>
          <w:rFonts w:cs="Times New Roman" w:hint="eastAsia"/>
          <w:b w:val="0"/>
          <w:sz w:val="24"/>
          <w:szCs w:val="28"/>
        </w:rPr>
        <w:t>，</w:t>
      </w:r>
      <w:proofErr w:type="gramStart"/>
      <w:r>
        <w:rPr>
          <w:rFonts w:cs="Times New Roman" w:hint="eastAsia"/>
          <w:b w:val="0"/>
          <w:sz w:val="24"/>
          <w:szCs w:val="28"/>
        </w:rPr>
        <w:t>11</w:t>
      </w:r>
      <w:r w:rsidR="007B371E">
        <w:rPr>
          <w:rFonts w:cs="Times New Roman"/>
          <w:b w:val="0"/>
          <w:sz w:val="24"/>
          <w:szCs w:val="28"/>
        </w:rPr>
        <w:t>3</w:t>
      </w:r>
      <w:proofErr w:type="gramEnd"/>
      <w:r>
        <w:rPr>
          <w:rFonts w:cs="Times New Roman" w:hint="eastAsia"/>
          <w:b w:val="0"/>
          <w:sz w:val="24"/>
          <w:szCs w:val="28"/>
        </w:rPr>
        <w:t>年度</w:t>
      </w:r>
      <w:r w:rsidR="00714A9E">
        <w:rPr>
          <w:rFonts w:cs="Times New Roman" w:hint="eastAsia"/>
          <w:b w:val="0"/>
          <w:sz w:val="24"/>
          <w:szCs w:val="28"/>
        </w:rPr>
        <w:t>投資</w:t>
      </w:r>
      <w:r w:rsidR="00B06691">
        <w:rPr>
          <w:rFonts w:cs="Times New Roman" w:hint="eastAsia"/>
          <w:b w:val="0"/>
          <w:sz w:val="24"/>
          <w:szCs w:val="28"/>
        </w:rPr>
        <w:t>運用情形，經本部查核結果，核</w:t>
      </w:r>
      <w:r w:rsidR="00B06691" w:rsidRPr="00B06691">
        <w:rPr>
          <w:rFonts w:cs="Times New Roman" w:hint="eastAsia"/>
          <w:b w:val="0"/>
          <w:sz w:val="24"/>
          <w:szCs w:val="28"/>
        </w:rPr>
        <w:t>有</w:t>
      </w:r>
      <w:r w:rsidR="005376ED">
        <w:rPr>
          <w:rFonts w:cs="Times New Roman" w:hint="eastAsia"/>
          <w:b w:val="0"/>
          <w:sz w:val="24"/>
          <w:szCs w:val="28"/>
        </w:rPr>
        <w:t>該局經管</w:t>
      </w:r>
      <w:r w:rsidR="00732959" w:rsidRPr="00732959">
        <w:rPr>
          <w:rFonts w:cs="Times New Roman" w:hint="eastAsia"/>
          <w:b w:val="0"/>
          <w:sz w:val="24"/>
          <w:szCs w:val="28"/>
        </w:rPr>
        <w:t>各</w:t>
      </w:r>
      <w:r w:rsidR="005376ED">
        <w:rPr>
          <w:rFonts w:cs="Times New Roman" w:hint="eastAsia"/>
          <w:b w:val="0"/>
          <w:sz w:val="24"/>
          <w:szCs w:val="28"/>
        </w:rPr>
        <w:t>類</w:t>
      </w:r>
      <w:r w:rsidR="00732959" w:rsidRPr="00732959">
        <w:rPr>
          <w:rFonts w:cs="Times New Roman" w:hint="eastAsia"/>
          <w:b w:val="0"/>
          <w:sz w:val="24"/>
          <w:szCs w:val="28"/>
        </w:rPr>
        <w:t>基金</w:t>
      </w:r>
      <w:proofErr w:type="gramStart"/>
      <w:r w:rsidR="00732959" w:rsidRPr="00732959">
        <w:rPr>
          <w:rFonts w:cs="Times New Roman"/>
          <w:b w:val="0"/>
          <w:sz w:val="24"/>
          <w:szCs w:val="28"/>
        </w:rPr>
        <w:t>113</w:t>
      </w:r>
      <w:proofErr w:type="gramEnd"/>
      <w:r w:rsidR="00732959" w:rsidRPr="00732959">
        <w:rPr>
          <w:rFonts w:cs="Times New Roman"/>
          <w:b w:val="0"/>
          <w:sz w:val="24"/>
          <w:szCs w:val="28"/>
        </w:rPr>
        <w:t>年度整體收益數及收益率創歷年新高，惟114年第1季受美國貿易關稅政策等不確定因素影響，全球股債</w:t>
      </w:r>
      <w:proofErr w:type="gramStart"/>
      <w:r w:rsidR="00732959" w:rsidRPr="00732959">
        <w:rPr>
          <w:rFonts w:cs="Times New Roman"/>
          <w:b w:val="0"/>
          <w:sz w:val="24"/>
          <w:szCs w:val="28"/>
        </w:rPr>
        <w:t>匯</w:t>
      </w:r>
      <w:proofErr w:type="gramEnd"/>
      <w:r w:rsidR="00732959" w:rsidRPr="00732959">
        <w:rPr>
          <w:rFonts w:cs="Times New Roman"/>
          <w:b w:val="0"/>
          <w:sz w:val="24"/>
          <w:szCs w:val="28"/>
        </w:rPr>
        <w:t>市巨幅震盪波動，基金投資運用績效未盡理想</w:t>
      </w:r>
      <w:r w:rsidR="00C5602D">
        <w:rPr>
          <w:rFonts w:cs="Times New Roman" w:hint="eastAsia"/>
          <w:b w:val="0"/>
          <w:sz w:val="24"/>
          <w:szCs w:val="28"/>
        </w:rPr>
        <w:t>情事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，</w:t>
      </w:r>
      <w:proofErr w:type="gramStart"/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業函請</w:t>
      </w:r>
      <w:proofErr w:type="gramEnd"/>
      <w:r w:rsidR="00C5602D">
        <w:rPr>
          <w:rFonts w:cs="Times New Roman" w:hint="eastAsia"/>
          <w:b w:val="0"/>
          <w:spacing w:val="-2"/>
          <w:sz w:val="24"/>
          <w:szCs w:val="28"/>
        </w:rPr>
        <w:t>勞動部督促</w:t>
      </w:r>
      <w:r w:rsidR="00714A9E" w:rsidRPr="00607504">
        <w:rPr>
          <w:rFonts w:cs="Times New Roman" w:hint="eastAsia"/>
          <w:b w:val="0"/>
          <w:spacing w:val="-2"/>
          <w:sz w:val="24"/>
          <w:szCs w:val="28"/>
        </w:rPr>
        <w:t>該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局</w:t>
      </w:r>
      <w:proofErr w:type="gramStart"/>
      <w:r w:rsidR="000B4666">
        <w:rPr>
          <w:rFonts w:cs="Times New Roman" w:hint="eastAsia"/>
          <w:b w:val="0"/>
          <w:spacing w:val="-2"/>
          <w:sz w:val="24"/>
          <w:szCs w:val="28"/>
        </w:rPr>
        <w:t>研</w:t>
      </w:r>
      <w:proofErr w:type="gramEnd"/>
      <w:r w:rsidR="000B4666">
        <w:rPr>
          <w:rFonts w:cs="Times New Roman" w:hint="eastAsia"/>
          <w:b w:val="0"/>
          <w:spacing w:val="-2"/>
          <w:sz w:val="24"/>
          <w:szCs w:val="28"/>
        </w:rPr>
        <w:t>謀改善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【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詳</w:t>
      </w:r>
      <w:r w:rsidR="00607504" w:rsidRPr="00607504">
        <w:rPr>
          <w:rFonts w:cs="Times New Roman" w:hint="eastAsia"/>
          <w:b w:val="0"/>
          <w:spacing w:val="-2"/>
          <w:sz w:val="24"/>
          <w:szCs w:val="28"/>
        </w:rPr>
        <w:t>總決算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審核報告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第</w:t>
      </w:r>
      <w:r w:rsidR="00607504">
        <w:rPr>
          <w:rFonts w:cs="Times New Roman" w:hint="eastAsia"/>
          <w:b w:val="0"/>
          <w:spacing w:val="-2"/>
          <w:sz w:val="24"/>
          <w:szCs w:val="28"/>
        </w:rPr>
        <w:t>2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冊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丙、</w:t>
      </w:r>
      <w:r w:rsidR="00B059FC" w:rsidRPr="00607504">
        <w:rPr>
          <w:rFonts w:cs="Times New Roman" w:hint="eastAsia"/>
          <w:b w:val="0"/>
          <w:spacing w:val="-2"/>
          <w:sz w:val="24"/>
          <w:szCs w:val="28"/>
        </w:rPr>
        <w:t>拾伍、</w:t>
      </w:r>
      <w:r w:rsidR="005F31EF" w:rsidRPr="00607504">
        <w:rPr>
          <w:rFonts w:cs="Times New Roman" w:hint="eastAsia"/>
          <w:b w:val="0"/>
          <w:spacing w:val="-2"/>
          <w:sz w:val="24"/>
          <w:szCs w:val="28"/>
        </w:rPr>
        <w:t>勞動部主管項下重要審核意見</w:t>
      </w:r>
      <w:r w:rsidR="00B059FC" w:rsidRPr="00DA30A6">
        <w:rPr>
          <w:rFonts w:cs="Times New Roman" w:hint="eastAsia"/>
          <w:b w:val="0"/>
          <w:spacing w:val="-2"/>
          <w:sz w:val="24"/>
          <w:szCs w:val="28"/>
        </w:rPr>
        <w:t>（</w:t>
      </w:r>
      <w:r w:rsidR="00DA30A6" w:rsidRPr="00DA30A6">
        <w:rPr>
          <w:rFonts w:cs="Times New Roman" w:hint="eastAsia"/>
          <w:b w:val="0"/>
          <w:spacing w:val="-2"/>
          <w:sz w:val="24"/>
          <w:szCs w:val="28"/>
        </w:rPr>
        <w:t>三</w:t>
      </w:r>
      <w:r w:rsidR="00B059FC" w:rsidRPr="00DA30A6">
        <w:rPr>
          <w:rFonts w:cs="Times New Roman" w:hint="eastAsia"/>
          <w:b w:val="0"/>
          <w:spacing w:val="-2"/>
          <w:sz w:val="24"/>
          <w:szCs w:val="28"/>
        </w:rPr>
        <w:t>）</w:t>
      </w:r>
      <w:r w:rsidR="00B059FC" w:rsidRPr="00C966EE">
        <w:rPr>
          <w:rFonts w:cs="Times New Roman" w:hint="eastAsia"/>
          <w:b w:val="0"/>
          <w:spacing w:val="-2"/>
          <w:sz w:val="24"/>
          <w:szCs w:val="28"/>
        </w:rPr>
        <w:t>】</w:t>
      </w:r>
      <w:r w:rsidR="007D356B" w:rsidRPr="00607504">
        <w:rPr>
          <w:rFonts w:hint="eastAsia"/>
          <w:b w:val="0"/>
          <w:spacing w:val="-2"/>
          <w:sz w:val="24"/>
          <w:szCs w:val="28"/>
        </w:rPr>
        <w:t>。</w:t>
      </w:r>
    </w:p>
    <w:p w14:paraId="6EA8E261" w14:textId="1BFCFAAC" w:rsidR="00A53DAD" w:rsidRDefault="00A53DAD" w:rsidP="00262B0D">
      <w:pPr>
        <w:pStyle w:val="3012"/>
        <w:spacing w:line="540" w:lineRule="exact"/>
        <w:ind w:firstLineChars="210" w:firstLine="504"/>
      </w:pPr>
      <w:r w:rsidRPr="00F01BA1">
        <w:rPr>
          <w:rFonts w:hint="eastAsia"/>
        </w:rPr>
        <w:t>茲將該基金</w:t>
      </w:r>
      <w:proofErr w:type="gramStart"/>
      <w:r w:rsidR="0075249B">
        <w:rPr>
          <w:rFonts w:hint="eastAsia"/>
        </w:rPr>
        <w:t>11</w:t>
      </w:r>
      <w:r w:rsidR="00D34E3B">
        <w:t>3</w:t>
      </w:r>
      <w:proofErr w:type="gramEnd"/>
      <w:r w:rsidRPr="00F01BA1">
        <w:rPr>
          <w:rFonts w:hint="eastAsia"/>
        </w:rPr>
        <w:t>年度收支餘</w:t>
      </w:r>
      <w:proofErr w:type="gramStart"/>
      <w:r w:rsidRPr="00F01BA1">
        <w:rPr>
          <w:rFonts w:hint="eastAsia"/>
        </w:rPr>
        <w:t>絀</w:t>
      </w:r>
      <w:proofErr w:type="gramEnd"/>
      <w:r w:rsidRPr="00F01BA1">
        <w:rPr>
          <w:rFonts w:hint="eastAsia"/>
        </w:rPr>
        <w:t>及資產負債情形，分別列表如次：</w:t>
      </w:r>
    </w:p>
    <w:p w14:paraId="6001A7DC" w14:textId="33417484" w:rsidR="00DC5502" w:rsidRDefault="00DC5502" w:rsidP="00801A32">
      <w:pPr>
        <w:pStyle w:val="3T010116P"/>
        <w:tabs>
          <w:tab w:val="clear" w:pos="4800"/>
          <w:tab w:val="center" w:pos="4732"/>
        </w:tabs>
        <w:spacing w:afterLines="0" w:after="0" w:line="460" w:lineRule="exact"/>
        <w:ind w:leftChars="-122" w:left="-293"/>
      </w:pPr>
      <w:r w:rsidRPr="00C405F1">
        <w:rPr>
          <w:rFonts w:hint="eastAsia"/>
        </w:rPr>
        <w:lastRenderedPageBreak/>
        <w:t xml:space="preserve">　</w:t>
      </w:r>
      <w:r w:rsidRPr="00C405F1">
        <w:rPr>
          <w:rFonts w:hint="eastAsia"/>
          <w:spacing w:val="0"/>
        </w:rPr>
        <w:t>勞工退休基金（舊制）收支餘</w:t>
      </w:r>
      <w:proofErr w:type="gramStart"/>
      <w:r w:rsidRPr="00C405F1">
        <w:rPr>
          <w:rFonts w:hint="eastAsia"/>
          <w:spacing w:val="0"/>
        </w:rPr>
        <w:t>絀</w:t>
      </w:r>
      <w:proofErr w:type="gramEnd"/>
      <w:r w:rsidRPr="00C405F1">
        <w:rPr>
          <w:rFonts w:hint="eastAsia"/>
          <w:spacing w:val="0"/>
        </w:rPr>
        <w:t>表</w:t>
      </w:r>
      <w:r w:rsidR="00BD3356" w:rsidRPr="00C405F1">
        <w:rPr>
          <w:rFonts w:hint="eastAsia"/>
        </w:rPr>
        <w:t xml:space="preserve">　</w:t>
      </w:r>
    </w:p>
    <w:p w14:paraId="3A91903E" w14:textId="58A9DA38" w:rsidR="00DC5502" w:rsidRPr="00C405F1" w:rsidRDefault="00DC5502" w:rsidP="00801A32">
      <w:pPr>
        <w:pStyle w:val="3T0201"/>
        <w:tabs>
          <w:tab w:val="clear" w:pos="4080"/>
          <w:tab w:val="clear" w:pos="4560"/>
          <w:tab w:val="left" w:pos="3850"/>
          <w:tab w:val="left" w:pos="4046"/>
        </w:tabs>
        <w:spacing w:line="460" w:lineRule="exact"/>
        <w:ind w:leftChars="-338" w:left="-811" w:rightChars="5" w:right="12"/>
      </w:pPr>
      <w:r w:rsidRPr="00C405F1">
        <w:rPr>
          <w:rFonts w:hint="eastAsia"/>
        </w:rPr>
        <w:t>中華民國</w:t>
      </w:r>
      <w:proofErr w:type="gramStart"/>
      <w:r w:rsidRPr="00C405F1">
        <w:rPr>
          <w:rFonts w:hint="eastAsia"/>
        </w:rPr>
        <w:t>1</w:t>
      </w:r>
      <w:r w:rsidR="003258FA" w:rsidRPr="00C405F1">
        <w:rPr>
          <w:rFonts w:hint="eastAsia"/>
        </w:rPr>
        <w:t>1</w:t>
      </w:r>
      <w:r w:rsidR="007C03EC">
        <w:rPr>
          <w:rFonts w:hint="eastAsia"/>
        </w:rPr>
        <w:t>3</w:t>
      </w:r>
      <w:proofErr w:type="gramEnd"/>
      <w:r w:rsidRPr="00C405F1">
        <w:rPr>
          <w:rFonts w:hint="eastAsia"/>
        </w:rPr>
        <w:t>年</w:t>
      </w:r>
      <w:r w:rsidR="00422EDA" w:rsidRPr="00C405F1">
        <w:rPr>
          <w:rFonts w:hint="eastAsia"/>
        </w:rPr>
        <w:t>度</w:t>
      </w:r>
      <w:r w:rsidR="009F1479">
        <w:tab/>
      </w:r>
      <w:r w:rsidRPr="00C405F1">
        <w:rPr>
          <w:rFonts w:hint="eastAsia"/>
          <w:spacing w:val="-20"/>
        </w:rPr>
        <w:t>單位：新臺幣元</w:t>
      </w:r>
    </w:p>
    <w:tbl>
      <w:tblPr>
        <w:tblW w:w="102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1891"/>
        <w:gridCol w:w="974"/>
        <w:gridCol w:w="1824"/>
        <w:gridCol w:w="974"/>
        <w:gridCol w:w="1803"/>
        <w:gridCol w:w="896"/>
      </w:tblGrid>
      <w:tr w:rsidR="00406A23" w:rsidRPr="00C405F1" w14:paraId="53151FB9" w14:textId="77777777" w:rsidTr="00801A32">
        <w:trPr>
          <w:trHeight w:val="624"/>
        </w:trPr>
        <w:tc>
          <w:tcPr>
            <w:tcW w:w="187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74E2" w14:textId="77777777" w:rsidR="00DC5502" w:rsidRPr="00716E63" w:rsidRDefault="00DC5502" w:rsidP="00E10647">
            <w:pPr>
              <w:spacing w:line="40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科目</w:t>
            </w:r>
          </w:p>
        </w:tc>
        <w:tc>
          <w:tcPr>
            <w:tcW w:w="28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048E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預算數</w:t>
            </w:r>
          </w:p>
        </w:tc>
        <w:tc>
          <w:tcPr>
            <w:tcW w:w="279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7833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  <w:kern w:val="0"/>
              </w:rPr>
              <w:t>決算數</w:t>
            </w:r>
          </w:p>
        </w:tc>
        <w:tc>
          <w:tcPr>
            <w:tcW w:w="26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8B3AB4" w14:textId="77777777" w:rsidR="007262DE" w:rsidRPr="00716E63" w:rsidRDefault="00DC5502" w:rsidP="00801A32">
            <w:pPr>
              <w:spacing w:line="28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決算數與預算數</w:t>
            </w:r>
          </w:p>
          <w:p w14:paraId="33580719" w14:textId="77777777" w:rsidR="00DC5502" w:rsidRPr="00716E63" w:rsidRDefault="00DC5502" w:rsidP="00801A32">
            <w:pPr>
              <w:spacing w:line="28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比較增減</w:t>
            </w:r>
          </w:p>
        </w:tc>
      </w:tr>
      <w:tr w:rsidR="002068FF" w:rsidRPr="00C405F1" w14:paraId="13B2A1A6" w14:textId="77777777" w:rsidTr="00801A32">
        <w:trPr>
          <w:trHeight w:val="397"/>
        </w:trPr>
        <w:tc>
          <w:tcPr>
            <w:tcW w:w="1871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6EEDA5" w14:textId="77777777" w:rsidR="00DC5502" w:rsidRPr="00716E63" w:rsidRDefault="00DC5502" w:rsidP="00E10647">
            <w:pPr>
              <w:spacing w:line="400" w:lineRule="exact"/>
              <w:ind w:firstLineChars="0" w:firstLine="0"/>
              <w:textAlignment w:val="center"/>
              <w:rPr>
                <w:rFonts w:cs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9FD34A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金額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79C3ED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％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5E59A8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金額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A22D91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％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BADB9C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金額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F87B188" w14:textId="77777777" w:rsidR="00DC5502" w:rsidRPr="00716E63" w:rsidRDefault="00DC5502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</w:rPr>
            </w:pPr>
            <w:r w:rsidRPr="00716E63">
              <w:rPr>
                <w:rFonts w:cs="Times New Roman" w:hint="eastAsia"/>
              </w:rPr>
              <w:t>％</w:t>
            </w:r>
          </w:p>
        </w:tc>
      </w:tr>
      <w:tr w:rsidR="002068FF" w:rsidRPr="00C405F1" w14:paraId="4C52435B" w14:textId="77777777" w:rsidTr="00801A32">
        <w:trPr>
          <w:trHeight w:val="550"/>
        </w:trPr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F01EDE" w14:textId="77777777" w:rsidR="00D90322" w:rsidRPr="00716E63" w:rsidRDefault="00D90322" w:rsidP="005D5527">
            <w:pPr>
              <w:spacing w:line="520" w:lineRule="exact"/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kern w:val="0"/>
                <w:sz w:val="22"/>
                <w:szCs w:val="22"/>
              </w:rPr>
            </w:pPr>
            <w:r w:rsidRPr="00716E63">
              <w:rPr>
                <w:rFonts w:cs="Times New Roman"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8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D0205" w14:textId="6267BBCE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741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811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,000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255A" w14:textId="77777777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100.00</w:t>
            </w:r>
            <w:r w:rsidRPr="000E3D50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82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CB5A0" w14:textId="57D76AF7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79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288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791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A35A" w14:textId="77777777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kern w:val="0"/>
                <w:szCs w:val="18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100.00</w:t>
            </w:r>
            <w:r w:rsidRPr="000E3D50">
              <w:rPr>
                <w:rFonts w:asciiTheme="minorEastAsia" w:eastAsiaTheme="minorEastAsia" w:hAnsiTheme="minorEastAsia"/>
                <w:color w:val="000000" w:themeColor="text1"/>
                <w:kern w:val="0"/>
                <w:szCs w:val="18"/>
              </w:rPr>
              <w:t xml:space="preserve"> 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78093" w14:textId="07EAA207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40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546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980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9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0C48D1" w14:textId="7D7131C1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3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62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78</w:t>
            </w:r>
            <w:r w:rsidRPr="000E3D50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</w:tr>
      <w:tr w:rsidR="002068FF" w:rsidRPr="00C405F1" w14:paraId="682A3D0A" w14:textId="77777777" w:rsidTr="00801A32">
        <w:trPr>
          <w:trHeight w:val="550"/>
        </w:trPr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EED433" w14:textId="77777777" w:rsidR="00D90322" w:rsidRPr="00716E63" w:rsidRDefault="00D90322" w:rsidP="005D5527">
            <w:pPr>
              <w:spacing w:line="520" w:lineRule="exact"/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kern w:val="0"/>
                <w:sz w:val="22"/>
                <w:szCs w:val="22"/>
              </w:rPr>
            </w:pPr>
            <w:r w:rsidRPr="00716E63">
              <w:rPr>
                <w:rFonts w:cs="Times New Roman"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F6FB7" w14:textId="312EFF6E" w:rsidR="00D90322" w:rsidRPr="000E3D50" w:rsidRDefault="00934D01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192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112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,000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D6207" w14:textId="252B16DB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1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 w:rsidR="00934D01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82</w:t>
            </w:r>
            <w:r w:rsidRPr="000E3D50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64FE8" w14:textId="469DBAFF" w:rsidR="00D90322" w:rsidRPr="000E3D50" w:rsidRDefault="00934D01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8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,81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411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5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29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434F3" w14:textId="547F0C01" w:rsidR="00D90322" w:rsidRPr="000E3D50" w:rsidRDefault="00934D01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4</w:t>
            </w:r>
            <w:r w:rsidR="00D90322"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92</w:t>
            </w:r>
            <w:r w:rsidR="00D90322" w:rsidRPr="000E3D50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0148F" w14:textId="65FB86B9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  <w:highlight w:val="yellow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4,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620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,</w:t>
            </w:r>
            <w:r w:rsidR="009D2988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299,</w:t>
            </w:r>
            <w:r w:rsidR="009D2988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5</w:t>
            </w:r>
            <w:r w:rsidR="00D600F6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2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219A54" w14:textId="08A776BD" w:rsidR="00D90322" w:rsidRPr="000E3D50" w:rsidRDefault="00D90322" w:rsidP="005D5527">
            <w:pPr>
              <w:pStyle w:val="35"/>
              <w:spacing w:line="520" w:lineRule="exact"/>
              <w:ind w:leftChars="-150" w:left="-360"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</w:pP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1</w:t>
            </w:r>
            <w:r w:rsidR="009D2988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1</w:t>
            </w:r>
            <w:r w:rsidRPr="000E3D50">
              <w:rPr>
                <w:rFonts w:asciiTheme="minorEastAsia" w:eastAsiaTheme="minorEastAsia" w:hAnsiTheme="minorEastAsia" w:hint="eastAsia"/>
                <w:color w:val="000000" w:themeColor="text1"/>
                <w:w w:val="100"/>
                <w:szCs w:val="18"/>
              </w:rPr>
              <w:t>0.</w:t>
            </w:r>
            <w:r w:rsidR="009D2988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>21</w:t>
            </w:r>
            <w:r w:rsidRPr="000E3D50">
              <w:rPr>
                <w:rFonts w:asciiTheme="minorEastAsia" w:eastAsiaTheme="minorEastAsia" w:hAnsiTheme="minorEastAsia"/>
                <w:color w:val="000000" w:themeColor="text1"/>
                <w:w w:val="100"/>
                <w:szCs w:val="18"/>
              </w:rPr>
              <w:t xml:space="preserve"> </w:t>
            </w:r>
          </w:p>
        </w:tc>
      </w:tr>
      <w:tr w:rsidR="002068FF" w:rsidRPr="00C405F1" w14:paraId="059B607D" w14:textId="77777777" w:rsidTr="00801A32">
        <w:trPr>
          <w:trHeight w:val="550"/>
        </w:trPr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48F23" w14:textId="77777777" w:rsidR="00D90322" w:rsidRPr="00716E63" w:rsidRDefault="00D90322" w:rsidP="005D5527">
            <w:pPr>
              <w:spacing w:line="520" w:lineRule="exact"/>
              <w:ind w:leftChars="10" w:left="24" w:firstLineChars="0" w:firstLine="0"/>
              <w:jc w:val="distribute"/>
              <w:textAlignment w:val="center"/>
              <w:rPr>
                <w:rFonts w:cs="Times New Roman"/>
                <w:b/>
                <w:kern w:val="0"/>
                <w:sz w:val="22"/>
                <w:szCs w:val="22"/>
              </w:rPr>
            </w:pPr>
            <w:r w:rsidRPr="00716E63">
              <w:rPr>
                <w:rFonts w:cs="Times New Roman"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716E63">
              <w:rPr>
                <w:rFonts w:cs="Times New Roman"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716E63">
              <w:rPr>
                <w:rFonts w:cs="Times New Roman"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A3F7C7" w14:textId="73708D92" w:rsidR="00D90322" w:rsidRPr="000E3D50" w:rsidRDefault="00934D01" w:rsidP="005D5527">
            <w:pPr>
              <w:spacing w:line="520" w:lineRule="exact"/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34</w:t>
            </w:r>
            <w:r w:rsidR="00D90322"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549</w:t>
            </w:r>
            <w:r w:rsidR="00D90322"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699</w:t>
            </w:r>
            <w:r w:rsidR="00D90322"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,000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653A66" w14:textId="2517893F" w:rsidR="00D90322" w:rsidRPr="000E3D50" w:rsidRDefault="00D90322" w:rsidP="005D5527">
            <w:pPr>
              <w:spacing w:line="520" w:lineRule="exact"/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</w:t>
            </w: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.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</w:t>
            </w: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8</w:t>
            </w:r>
            <w:r w:rsidRPr="000E3D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7E423B" w14:textId="1B9F3EA4" w:rsidR="00D90322" w:rsidRPr="000E3D50" w:rsidRDefault="00D90322" w:rsidP="005D5527">
            <w:pPr>
              <w:spacing w:line="520" w:lineRule="exact"/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70</w:t>
            </w: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47</w:t>
            </w: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6,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379</w:t>
            </w: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965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BFAFD9" w14:textId="32C81FB4" w:rsidR="00D90322" w:rsidRPr="000E3D50" w:rsidRDefault="00D90322" w:rsidP="005D5527">
            <w:pPr>
              <w:spacing w:line="520" w:lineRule="exact"/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9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5</w:t>
            </w: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.</w:t>
            </w:r>
            <w:r w:rsidR="00934D01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08</w:t>
            </w:r>
            <w:r w:rsidRPr="000E3D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C9C636" w14:textId="7668EA99" w:rsidR="00D90322" w:rsidRPr="000E3D50" w:rsidRDefault="009D2988" w:rsidP="005D5527">
            <w:pPr>
              <w:spacing w:line="520" w:lineRule="exact"/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135</w:t>
            </w:r>
            <w:r w:rsidR="00D90322"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926</w:t>
            </w:r>
            <w:r w:rsidR="00D90322"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680</w:t>
            </w:r>
            <w:r w:rsidR="00D90322"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965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5C5F02B" w14:textId="753B076E" w:rsidR="00D90322" w:rsidRPr="000E3D50" w:rsidRDefault="00D90322" w:rsidP="005D5527">
            <w:pPr>
              <w:spacing w:line="520" w:lineRule="exact"/>
              <w:ind w:leftChars="-150" w:left="-360" w:rightChars="10" w:right="24" w:firstLine="36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3</w:t>
            </w:r>
            <w:r w:rsidR="009D298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93</w:t>
            </w:r>
            <w:r w:rsidRPr="000E3D50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.</w:t>
            </w:r>
            <w:r w:rsidR="009D298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42</w:t>
            </w:r>
            <w:r w:rsidRPr="000E3D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34D15E19" w14:textId="3F54E6B2" w:rsidR="006B4140" w:rsidRDefault="00BD3356" w:rsidP="00801A32">
      <w:pPr>
        <w:pStyle w:val="3T010116P"/>
        <w:tabs>
          <w:tab w:val="clear" w:pos="540"/>
          <w:tab w:val="left" w:pos="476"/>
        </w:tabs>
        <w:spacing w:beforeLines="140" w:before="504" w:afterLines="0" w:after="0" w:line="460" w:lineRule="exact"/>
        <w:ind w:leftChars="-122" w:left="-293"/>
      </w:pPr>
      <w:r w:rsidRPr="00716E63">
        <w:rPr>
          <w:rFonts w:hint="eastAsia"/>
        </w:rPr>
        <w:t xml:space="preserve">　</w:t>
      </w:r>
      <w:r w:rsidR="006B4140" w:rsidRPr="00716E63">
        <w:rPr>
          <w:rFonts w:hint="eastAsia"/>
        </w:rPr>
        <w:t>勞工退休基金（舊制）</w:t>
      </w:r>
      <w:r w:rsidR="006B4140" w:rsidRPr="000554A1">
        <w:rPr>
          <w:rFonts w:hint="eastAsia"/>
        </w:rPr>
        <w:t>平衡表</w:t>
      </w:r>
      <w:r w:rsidRPr="00716E63">
        <w:rPr>
          <w:rFonts w:hint="eastAsia"/>
        </w:rPr>
        <w:t xml:space="preserve">　</w:t>
      </w:r>
    </w:p>
    <w:p w14:paraId="5F13B1E2" w14:textId="69E666F1" w:rsidR="006B4140" w:rsidRPr="00716E63" w:rsidRDefault="006B4140" w:rsidP="009F1479">
      <w:pPr>
        <w:pStyle w:val="3T0201"/>
        <w:spacing w:line="460" w:lineRule="exact"/>
        <w:ind w:leftChars="-227" w:left="96" w:rightChars="11" w:right="26" w:hangingChars="267" w:hanging="641"/>
      </w:pPr>
      <w:r w:rsidRPr="00716E63">
        <w:rPr>
          <w:rFonts w:hint="eastAsia"/>
        </w:rPr>
        <w:t>中華民國1</w:t>
      </w:r>
      <w:r w:rsidR="003258FA" w:rsidRPr="00716E63">
        <w:rPr>
          <w:rFonts w:hint="eastAsia"/>
        </w:rPr>
        <w:t>1</w:t>
      </w:r>
      <w:r w:rsidR="007B3A26">
        <w:rPr>
          <w:rFonts w:hint="eastAsia"/>
        </w:rPr>
        <w:t>3</w:t>
      </w:r>
      <w:r w:rsidRPr="00716E63">
        <w:rPr>
          <w:rFonts w:hint="eastAsia"/>
        </w:rPr>
        <w:t>年12月31日</w:t>
      </w:r>
      <w:r w:rsidR="009F1479">
        <w:tab/>
      </w:r>
      <w:r w:rsidR="009F1479">
        <w:tab/>
      </w:r>
      <w:r w:rsidRPr="00716E63">
        <w:rPr>
          <w:rFonts w:hint="eastAsia"/>
          <w:spacing w:val="-20"/>
        </w:rPr>
        <w:t>單位：新臺幣元</w:t>
      </w:r>
    </w:p>
    <w:tbl>
      <w:tblPr>
        <w:tblW w:w="10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5"/>
        <w:gridCol w:w="1484"/>
        <w:gridCol w:w="657"/>
        <w:gridCol w:w="1498"/>
        <w:gridCol w:w="658"/>
        <w:gridCol w:w="1555"/>
        <w:gridCol w:w="672"/>
      </w:tblGrid>
      <w:tr w:rsidR="00406A23" w:rsidRPr="00716E63" w14:paraId="5DBF8BC4" w14:textId="77777777" w:rsidTr="00801A32">
        <w:trPr>
          <w:cantSplit/>
          <w:trHeight w:val="397"/>
          <w:jc w:val="center"/>
        </w:trPr>
        <w:tc>
          <w:tcPr>
            <w:tcW w:w="3695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C0BE9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科目</w:t>
            </w:r>
          </w:p>
        </w:tc>
        <w:tc>
          <w:tcPr>
            <w:tcW w:w="21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81B732" w14:textId="02E5878A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1</w:t>
            </w:r>
            <w:r w:rsidR="007408D9" w:rsidRPr="00716E63">
              <w:rPr>
                <w:rFonts w:cs="Times New Roman" w:hint="eastAsia"/>
                <w:kern w:val="0"/>
              </w:rPr>
              <w:t>1</w:t>
            </w:r>
            <w:r w:rsidR="007B3A26">
              <w:rPr>
                <w:rFonts w:cs="Times New Roman" w:hint="eastAsia"/>
                <w:kern w:val="0"/>
              </w:rPr>
              <w:t>3</w:t>
            </w:r>
            <w:r w:rsidRPr="00716E63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15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5DD2ED" w14:textId="5E8C6E58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1</w:t>
            </w:r>
            <w:r w:rsidR="0094784A" w:rsidRPr="00716E63">
              <w:rPr>
                <w:rFonts w:cs="Times New Roman" w:hint="eastAsia"/>
                <w:kern w:val="0"/>
              </w:rPr>
              <w:t>1</w:t>
            </w:r>
            <w:r w:rsidR="007B3A26">
              <w:rPr>
                <w:rFonts w:cs="Times New Roman" w:hint="eastAsia"/>
                <w:kern w:val="0"/>
              </w:rPr>
              <w:t>2</w:t>
            </w:r>
            <w:r w:rsidRPr="00716E63">
              <w:rPr>
                <w:rFonts w:cs="Times New Roman" w:hint="eastAsia"/>
                <w:kern w:val="0"/>
              </w:rPr>
              <w:t>年12月31日</w:t>
            </w:r>
          </w:p>
        </w:tc>
        <w:tc>
          <w:tcPr>
            <w:tcW w:w="22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1BF2B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比較增減</w:t>
            </w:r>
          </w:p>
        </w:tc>
      </w:tr>
      <w:tr w:rsidR="00406A23" w:rsidRPr="00716E63" w14:paraId="066E479D" w14:textId="77777777" w:rsidTr="00801A32">
        <w:trPr>
          <w:cantSplit/>
          <w:trHeight w:val="397"/>
          <w:jc w:val="center"/>
        </w:trPr>
        <w:tc>
          <w:tcPr>
            <w:tcW w:w="3695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61D26B" w14:textId="77777777" w:rsidR="006B4140" w:rsidRPr="00716E63" w:rsidRDefault="006B4140" w:rsidP="00801A32">
            <w:pPr>
              <w:spacing w:line="320" w:lineRule="exact"/>
              <w:ind w:firstLineChars="0" w:firstLine="0"/>
              <w:textAlignment w:val="center"/>
              <w:rPr>
                <w:rFonts w:cs="Times New Roman"/>
                <w:kern w:val="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22224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4C606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DDB343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2FE70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％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7D426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277E5" w14:textId="77777777" w:rsidR="006B4140" w:rsidRPr="00716E63" w:rsidRDefault="006B4140" w:rsidP="00801A32">
            <w:pPr>
              <w:spacing w:line="320" w:lineRule="exact"/>
              <w:ind w:leftChars="30" w:left="72" w:rightChars="30" w:right="72" w:firstLineChars="0" w:firstLine="0"/>
              <w:jc w:val="distribute"/>
              <w:textAlignment w:val="center"/>
              <w:rPr>
                <w:rFonts w:cs="Times New Roman"/>
                <w:kern w:val="0"/>
              </w:rPr>
            </w:pPr>
            <w:r w:rsidRPr="00716E63">
              <w:rPr>
                <w:rFonts w:cs="Times New Roman" w:hint="eastAsia"/>
                <w:kern w:val="0"/>
              </w:rPr>
              <w:t>％</w:t>
            </w:r>
          </w:p>
        </w:tc>
      </w:tr>
      <w:tr w:rsidR="000979A6" w:rsidRPr="00716E63" w14:paraId="704F8DBD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BE0715" w14:textId="77777777" w:rsidR="000979A6" w:rsidRPr="00EE6870" w:rsidRDefault="000979A6" w:rsidP="005D5527">
            <w:pPr>
              <w:spacing w:line="500" w:lineRule="exact"/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資產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22A18C" w14:textId="2F94EABA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1,270,991,363,343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9C476E" w14:textId="77777777" w:rsidR="000979A6" w:rsidRPr="008733F8" w:rsidRDefault="000979A6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D436B" w14:textId="1204902C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1,137,951,896,743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02E78" w14:textId="77777777" w:rsidR="000979A6" w:rsidRPr="008733F8" w:rsidRDefault="000979A6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C3A030" w14:textId="27584AC5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133,039,466,600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52F2D" w14:textId="33DF1769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11.69</w:t>
            </w:r>
          </w:p>
        </w:tc>
      </w:tr>
      <w:tr w:rsidR="000979A6" w:rsidRPr="00716E63" w14:paraId="30BDE739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D74EF" w14:textId="77777777" w:rsidR="000979A6" w:rsidRPr="00BA604D" w:rsidRDefault="000979A6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BD69B" w14:textId="78671848" w:rsidR="000979A6" w:rsidRPr="008733F8" w:rsidRDefault="00F015EA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F015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1,170,799,822,672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4D3B9" w14:textId="24ECA61D" w:rsidR="000979A6" w:rsidRPr="008733F8" w:rsidRDefault="00F015EA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F015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92.12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9B2AC3" w14:textId="32BC977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1,045,270,405,118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44A6A" w14:textId="2435D93C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91.86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79A9A" w14:textId="27015ECA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125,529,417,554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A2D478" w14:textId="77D74A0D" w:rsidR="000979A6" w:rsidRPr="008733F8" w:rsidRDefault="00375C50" w:rsidP="008178C9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178C9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12</w:t>
            </w: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.01</w:t>
            </w:r>
          </w:p>
        </w:tc>
      </w:tr>
      <w:tr w:rsidR="000979A6" w:rsidRPr="00716E63" w14:paraId="1A97411F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5C3147" w14:textId="77777777" w:rsidR="000979A6" w:rsidRPr="008733F8" w:rsidRDefault="000979A6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spacing w:val="-2"/>
                <w:kern w:val="0"/>
                <w:sz w:val="22"/>
                <w:szCs w:val="22"/>
              </w:rPr>
            </w:pPr>
            <w:r w:rsidRPr="008733F8">
              <w:rPr>
                <w:rFonts w:ascii="Times New Roman" w:hAnsi="Times New Roman" w:cs="Times New Roman" w:hint="eastAsia"/>
                <w:spacing w:val="-2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B33C7" w14:textId="2FEC8865" w:rsidR="000979A6" w:rsidRPr="008733F8" w:rsidRDefault="00F015EA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F015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100,184,839,794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E41F8" w14:textId="7F60C830" w:rsidR="000979A6" w:rsidRPr="008733F8" w:rsidRDefault="00F015EA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F015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7.88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5A5E0" w14:textId="11E5B72C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92,673,950,792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8979F5" w14:textId="6E01E1E2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8.14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8A84E" w14:textId="1780D0D7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7,510,889,002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FDC5B9" w14:textId="652EB236" w:rsidR="000979A6" w:rsidRPr="008733F8" w:rsidRDefault="00375C50" w:rsidP="008178C9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8.10</w:t>
            </w:r>
          </w:p>
        </w:tc>
      </w:tr>
      <w:tr w:rsidR="000979A6" w:rsidRPr="00716E63" w14:paraId="167AD988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9FFDB" w14:textId="77777777" w:rsidR="000979A6" w:rsidRPr="00BA604D" w:rsidRDefault="000979A6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933E0" w14:textId="753FD1BD" w:rsidR="000979A6" w:rsidRPr="008733F8" w:rsidRDefault="00F015EA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F015EA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6,187,877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7DE82" w14:textId="77777777" w:rsidR="000979A6" w:rsidRPr="008733F8" w:rsidRDefault="000979A6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8733F8">
              <w:rPr>
                <w:rFonts w:asciiTheme="minorEastAsia" w:eastAsiaTheme="minorEastAsia" w:hAnsiTheme="minorEastAsia" w:hint="eastAsia"/>
                <w:color w:val="000000" w:themeColor="text1"/>
                <w:w w:val="100"/>
                <w:kern w:val="0"/>
                <w:szCs w:val="18"/>
              </w:rPr>
              <w:t>0.00</w:t>
            </w:r>
            <w:r w:rsidRPr="008733F8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FBAA" w14:textId="7E39B252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7,540,833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68BD0" w14:textId="77777777" w:rsidR="000979A6" w:rsidRPr="008733F8" w:rsidRDefault="000979A6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0.00</w:t>
            </w:r>
            <w:r w:rsidRPr="008733F8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E8958" w14:textId="1CE869AF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- 1,352,956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EC8D" w14:textId="613AE0F1" w:rsidR="000979A6" w:rsidRPr="008733F8" w:rsidRDefault="00375C50" w:rsidP="008178C9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- 17.94</w:t>
            </w:r>
          </w:p>
        </w:tc>
      </w:tr>
      <w:tr w:rsidR="00375C50" w:rsidRPr="008178C9" w14:paraId="7D53EE13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598C6" w14:textId="65C400B6" w:rsidR="00375C50" w:rsidRPr="00BA604D" w:rsidRDefault="00375C50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375C50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2E39C" w14:textId="017A1EA8" w:rsidR="00375C50" w:rsidRPr="00F015EA" w:rsidRDefault="00375C50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375C50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513,000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2AA77" w14:textId="41D92CFB" w:rsidR="00375C50" w:rsidRPr="008733F8" w:rsidRDefault="00375C50" w:rsidP="005D5527">
            <w:pPr>
              <w:pStyle w:val="35"/>
              <w:spacing w:line="500" w:lineRule="exact"/>
              <w:ind w:rightChars="10" w:right="24"/>
              <w:textAlignment w:val="center"/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</w:pPr>
            <w:r w:rsidRPr="00375C50">
              <w:rPr>
                <w:rFonts w:asciiTheme="minorEastAsia" w:eastAsiaTheme="minorEastAsia" w:hAnsiTheme="minorEastAsia"/>
                <w:color w:val="000000" w:themeColor="text1"/>
                <w:w w:val="100"/>
                <w:kern w:val="0"/>
                <w:szCs w:val="18"/>
              </w:rPr>
              <w:t>0.00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28C6B" w14:textId="0E8BD22D" w:rsidR="00375C50" w:rsidRPr="00375C50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－</w:t>
            </w: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ab/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1C202" w14:textId="2A83606B" w:rsidR="00375C50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C9819" w14:textId="48108A08" w:rsidR="00375C50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513,000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3DAF6" w14:textId="10B6E966" w:rsidR="00375C50" w:rsidRPr="008178C9" w:rsidRDefault="00375C50" w:rsidP="008178C9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</w:pPr>
            <w:r w:rsidRPr="008178C9">
              <w:rPr>
                <w:rFonts w:asciiTheme="minorEastAsia" w:eastAsiaTheme="minorEastAsia" w:hAnsiTheme="minorEastAsia" w:cs="Times New Roman"/>
                <w:kern w:val="0"/>
                <w:sz w:val="18"/>
                <w:szCs w:val="18"/>
              </w:rPr>
              <w:t>--</w:t>
            </w:r>
          </w:p>
        </w:tc>
      </w:tr>
      <w:tr w:rsidR="000979A6" w:rsidRPr="00716E63" w14:paraId="6A0C96C4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7F700" w14:textId="77777777" w:rsidR="000979A6" w:rsidRPr="00EE6870" w:rsidRDefault="000979A6" w:rsidP="005D5527">
            <w:pPr>
              <w:spacing w:line="500" w:lineRule="exact"/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合</w:t>
            </w:r>
            <w:r w:rsidRPr="00EE6870">
              <w:rPr>
                <w:rFonts w:cs="Times New Roman"/>
                <w:b/>
              </w:rPr>
              <w:t xml:space="preserve">        </w:t>
            </w:r>
            <w:r w:rsidRPr="00EE6870">
              <w:rPr>
                <w:rFonts w:cs="Times New Roman" w:hint="eastAsia"/>
                <w:b/>
              </w:rPr>
              <w:t>計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B5E25" w14:textId="115B2EDE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1,270,991,363,343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E76C30" w14:textId="77777777" w:rsidR="000979A6" w:rsidRPr="008733F8" w:rsidRDefault="000979A6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E4781" w14:textId="240C651A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1,137,951,896,743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9E013" w14:textId="77777777" w:rsidR="000979A6" w:rsidRPr="008733F8" w:rsidRDefault="000979A6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62C4A" w14:textId="22180C0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133,039,466,600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E0897" w14:textId="39103CF3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11.69</w:t>
            </w:r>
          </w:p>
        </w:tc>
      </w:tr>
      <w:tr w:rsidR="000979A6" w:rsidRPr="00716E63" w14:paraId="6EEB0999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0DE9C" w14:textId="77777777" w:rsidR="000979A6" w:rsidRPr="00EE6870" w:rsidRDefault="000979A6" w:rsidP="005D5527">
            <w:pPr>
              <w:spacing w:line="500" w:lineRule="exact"/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負債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8AE62" w14:textId="189BA9A7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49,596,808,871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6C9C9" w14:textId="2F11918B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3.90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A7DFAA" w14:textId="5C7135E4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49,140,222,673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3C46B7" w14:textId="7DFE71F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4.32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198AC" w14:textId="6225A3E9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456,586,198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FACF2E" w14:textId="1BA34ECC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0.93</w:t>
            </w:r>
          </w:p>
        </w:tc>
      </w:tr>
      <w:tr w:rsidR="000979A6" w:rsidRPr="00716E63" w14:paraId="00318B5D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C3661" w14:textId="77777777" w:rsidR="000979A6" w:rsidRPr="00BA604D" w:rsidRDefault="000979A6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1F1490" w14:textId="061D3B53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13,864,950,703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648C50" w14:textId="1C09ABD7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1.09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67B527" w14:textId="77DA63CF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20,349,143,429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D55B5" w14:textId="4A0FA7F3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1.79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DF7F8" w14:textId="5E819C52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- 6,484,192,726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4E9832" w14:textId="1F4BFE75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- 31.86</w:t>
            </w:r>
          </w:p>
        </w:tc>
      </w:tr>
      <w:tr w:rsidR="000979A6" w:rsidRPr="00716E63" w14:paraId="2C05EAB4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C100F" w14:textId="77777777" w:rsidR="000979A6" w:rsidRPr="00BA604D" w:rsidRDefault="000979A6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0B570" w14:textId="1974A311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35,731,858,168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D756C" w14:textId="2BD60138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2.81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EA8CB" w14:textId="77E9292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28,791,079,244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E57A0" w14:textId="40696930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2.53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473D6" w14:textId="0B39FBFE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6,940,778,924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FCA2FF" w14:textId="102FB0D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24.11</w:t>
            </w:r>
          </w:p>
        </w:tc>
      </w:tr>
      <w:tr w:rsidR="000979A6" w:rsidRPr="00716E63" w14:paraId="328D54D8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09BB9A" w14:textId="77777777" w:rsidR="000979A6" w:rsidRPr="00EE6870" w:rsidRDefault="000979A6" w:rsidP="005D5527">
            <w:pPr>
              <w:spacing w:line="500" w:lineRule="exact"/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淨值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EF655" w14:textId="0CBB6ACE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1,221,394,554,472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D1097" w14:textId="4606850F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96.10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A25869" w14:textId="4DC4FAC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1,088,811,674,070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2668AC" w14:textId="0C22A220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95.68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8A4EA0" w14:textId="743B40D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132,582,880,402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F72D2F" w14:textId="5A667DC0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12.18</w:t>
            </w:r>
          </w:p>
        </w:tc>
      </w:tr>
      <w:tr w:rsidR="000979A6" w:rsidRPr="00716E63" w14:paraId="2B907FA6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CA42E" w14:textId="77777777" w:rsidR="000979A6" w:rsidRPr="00BA604D" w:rsidRDefault="000979A6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35E03" w14:textId="20754CA5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887,634,998,711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A891C" w14:textId="31FBD28D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69.84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ABFDA" w14:textId="6FC90755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839,020,219,203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7EEF60" w14:textId="0E1E5467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73.73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22644" w14:textId="04B89146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48,614,779,508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2EA3A" w14:textId="62F44C57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5.79</w:t>
            </w:r>
          </w:p>
        </w:tc>
      </w:tr>
      <w:tr w:rsidR="000979A6" w:rsidRPr="00716E63" w14:paraId="269E18BF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7DCF35" w14:textId="77777777" w:rsidR="000979A6" w:rsidRPr="00BA604D" w:rsidRDefault="000979A6" w:rsidP="005D5527">
            <w:pPr>
              <w:spacing w:line="240" w:lineRule="exact"/>
              <w:ind w:leftChars="69" w:left="166" w:rightChars="10" w:right="24" w:firstLineChars="0" w:firstLine="0"/>
              <w:jc w:val="distribute"/>
              <w:rPr>
                <w:rFonts w:ascii="Times New Roman" w:hAnsi="Times New Roman" w:cs="Times New Roman"/>
                <w:kern w:val="0"/>
                <w:sz w:val="22"/>
                <w:szCs w:val="22"/>
              </w:rPr>
            </w:pPr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累積餘</w:t>
            </w:r>
            <w:proofErr w:type="gramStart"/>
            <w:r w:rsidRPr="00BA604D">
              <w:rPr>
                <w:rFonts w:ascii="Times New Roman" w:hAnsi="Times New Roman" w:cs="Times New Roman" w:hint="eastAsia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82FE2B" w14:textId="44658804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333,759,555,761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D9042" w14:textId="2A0F3A90" w:rsidR="000979A6" w:rsidRPr="008733F8" w:rsidRDefault="00F015EA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F015EA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26.26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742F9C" w14:textId="1F893042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249,791,454,867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534246" w14:textId="6558CF01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21.95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23FAA" w14:textId="70400D3E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83,968,100,894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11421" w14:textId="33C64108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Cs/>
                <w:kern w:val="0"/>
                <w:sz w:val="18"/>
                <w:szCs w:val="18"/>
              </w:rPr>
              <w:t>33.62</w:t>
            </w:r>
          </w:p>
        </w:tc>
      </w:tr>
      <w:tr w:rsidR="000979A6" w:rsidRPr="00716E63" w14:paraId="14B06AB2" w14:textId="77777777" w:rsidTr="00801A32">
        <w:trPr>
          <w:cantSplit/>
          <w:trHeight w:val="544"/>
          <w:jc w:val="center"/>
        </w:trPr>
        <w:tc>
          <w:tcPr>
            <w:tcW w:w="36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281A4D" w14:textId="77777777" w:rsidR="000979A6" w:rsidRPr="00EE6870" w:rsidRDefault="000979A6" w:rsidP="005D5527">
            <w:pPr>
              <w:spacing w:line="500" w:lineRule="exact"/>
              <w:ind w:leftChars="10" w:left="24" w:rightChars="10" w:right="24" w:firstLineChars="0" w:firstLine="0"/>
              <w:jc w:val="distribute"/>
              <w:textAlignment w:val="center"/>
              <w:rPr>
                <w:rFonts w:cs="Times New Roman"/>
                <w:b/>
              </w:rPr>
            </w:pPr>
            <w:r w:rsidRPr="00EE6870">
              <w:rPr>
                <w:rFonts w:cs="Times New Roman" w:hint="eastAsia"/>
                <w:b/>
              </w:rPr>
              <w:t>合</w:t>
            </w:r>
            <w:r w:rsidRPr="00EE6870">
              <w:rPr>
                <w:rFonts w:cs="Times New Roman"/>
                <w:b/>
              </w:rPr>
              <w:t xml:space="preserve">        </w:t>
            </w:r>
            <w:r w:rsidRPr="00EE6870">
              <w:rPr>
                <w:rFonts w:cs="Times New Roman" w:hint="eastAsia"/>
                <w:b/>
              </w:rPr>
              <w:t>計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85B752" w14:textId="6D0B1EDE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1,270,991,363,343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672DF" w14:textId="77777777" w:rsidR="000979A6" w:rsidRPr="008733F8" w:rsidRDefault="000979A6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1A3B0" w14:textId="1B1D1AED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1,137,951,896,743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16622" w14:textId="77777777" w:rsidR="000979A6" w:rsidRPr="008733F8" w:rsidRDefault="000979A6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8733F8">
              <w:rPr>
                <w:rFonts w:asciiTheme="minorEastAsia" w:eastAsiaTheme="minorEastAsia" w:hAnsiTheme="minorEastAsia" w:cs="Times New Roman" w:hint="eastAsia"/>
                <w:b/>
                <w:bCs/>
                <w:kern w:val="0"/>
                <w:sz w:val="18"/>
                <w:szCs w:val="18"/>
              </w:rPr>
              <w:t>100.00</w:t>
            </w:r>
            <w:r w:rsidRPr="008733F8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82654" w14:textId="715765F7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133,039,466,600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347A6" w14:textId="78F91540" w:rsidR="000979A6" w:rsidRPr="008733F8" w:rsidRDefault="00375C50" w:rsidP="005D5527">
            <w:pPr>
              <w:spacing w:line="500" w:lineRule="exact"/>
              <w:ind w:rightChars="10" w:right="24" w:firstLineChars="0" w:firstLine="0"/>
              <w:jc w:val="right"/>
              <w:textAlignment w:val="center"/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</w:pPr>
            <w:r w:rsidRPr="00375C50">
              <w:rPr>
                <w:rFonts w:asciiTheme="minorEastAsia" w:eastAsiaTheme="minorEastAsia" w:hAnsiTheme="minorEastAsia" w:cs="Times New Roman"/>
                <w:b/>
                <w:bCs/>
                <w:kern w:val="0"/>
                <w:sz w:val="18"/>
                <w:szCs w:val="18"/>
              </w:rPr>
              <w:t>11.69</w:t>
            </w:r>
          </w:p>
        </w:tc>
      </w:tr>
    </w:tbl>
    <w:p w14:paraId="4EF9FBC4" w14:textId="1F27BBB9" w:rsidR="00A53DAD" w:rsidRPr="00716E63" w:rsidRDefault="00A53DAD" w:rsidP="00801A32">
      <w:pPr>
        <w:pStyle w:val="3-T03019P"/>
        <w:spacing w:line="230" w:lineRule="exact"/>
        <w:ind w:leftChars="-5" w:left="528" w:rightChars="5" w:right="12" w:hangingChars="300" w:hanging="540"/>
      </w:pPr>
      <w:proofErr w:type="gramStart"/>
      <w:r w:rsidRPr="00716E63">
        <w:rPr>
          <w:rFonts w:hint="eastAsia"/>
        </w:rPr>
        <w:t>註</w:t>
      </w:r>
      <w:proofErr w:type="gramEnd"/>
      <w:r w:rsidRPr="00716E63">
        <w:rPr>
          <w:rFonts w:hint="eastAsia"/>
        </w:rPr>
        <w:t>：1.</w:t>
      </w:r>
      <w:r w:rsidR="00C011A4" w:rsidRPr="00716E63">
        <w:rPr>
          <w:rFonts w:hint="eastAsia"/>
        </w:rPr>
        <w:t>11</w:t>
      </w:r>
      <w:r w:rsidR="00375C50">
        <w:rPr>
          <w:rFonts w:hint="eastAsia"/>
        </w:rPr>
        <w:t>3</w:t>
      </w:r>
      <w:r w:rsidR="00C011A4" w:rsidRPr="00716E63">
        <w:rPr>
          <w:rFonts w:hint="eastAsia"/>
        </w:rPr>
        <w:t>年底</w:t>
      </w:r>
      <w:r w:rsidR="003258FA" w:rsidRPr="00716E63">
        <w:rPr>
          <w:rFonts w:hint="eastAsia"/>
        </w:rPr>
        <w:t>信託代理與保證資產（負債）</w:t>
      </w:r>
      <w:r w:rsidR="002A7EEA">
        <w:rPr>
          <w:rFonts w:hint="eastAsia"/>
        </w:rPr>
        <w:t>4</w:t>
      </w:r>
      <w:r w:rsidR="003258FA" w:rsidRPr="00716E63">
        <w:t>億</w:t>
      </w:r>
      <w:r w:rsidR="00FD7BEC" w:rsidRPr="00716E63">
        <w:t>23</w:t>
      </w:r>
      <w:r w:rsidR="002A7EEA">
        <w:rPr>
          <w:rFonts w:hint="eastAsia"/>
        </w:rPr>
        <w:t>4</w:t>
      </w:r>
      <w:r w:rsidR="003258FA" w:rsidRPr="00716E63">
        <w:t>萬餘元，遠期外匯合約名目金額</w:t>
      </w:r>
      <w:r w:rsidR="002A7EEA">
        <w:rPr>
          <w:rFonts w:hint="eastAsia"/>
        </w:rPr>
        <w:t>375</w:t>
      </w:r>
      <w:r w:rsidR="003258FA" w:rsidRPr="00716E63">
        <w:t>億</w:t>
      </w:r>
      <w:r w:rsidR="002A7EEA">
        <w:rPr>
          <w:rFonts w:hint="eastAsia"/>
        </w:rPr>
        <w:t>8</w:t>
      </w:r>
      <w:r w:rsidR="00226A91" w:rsidRPr="00716E63">
        <w:t>,</w:t>
      </w:r>
      <w:r w:rsidR="002A7EEA">
        <w:rPr>
          <w:rFonts w:hint="eastAsia"/>
        </w:rPr>
        <w:t>536</w:t>
      </w:r>
      <w:r w:rsidR="003258FA" w:rsidRPr="00716E63">
        <w:t>萬餘元，賣出期貨契約價值</w:t>
      </w:r>
      <w:r w:rsidR="00FD7BEC" w:rsidRPr="00716E63">
        <w:t>21</w:t>
      </w:r>
      <w:r w:rsidR="002A7EEA">
        <w:rPr>
          <w:rFonts w:hint="eastAsia"/>
        </w:rPr>
        <w:t>3</w:t>
      </w:r>
      <w:r w:rsidR="003258FA" w:rsidRPr="00716E63">
        <w:t>億</w:t>
      </w:r>
      <w:r w:rsidR="002A7EEA">
        <w:rPr>
          <w:rFonts w:hint="eastAsia"/>
        </w:rPr>
        <w:t>3</w:t>
      </w:r>
      <w:r w:rsidR="00FD7BEC" w:rsidRPr="00716E63">
        <w:rPr>
          <w:rFonts w:hint="eastAsia"/>
        </w:rPr>
        <w:t>,</w:t>
      </w:r>
      <w:r w:rsidR="002A7EEA">
        <w:rPr>
          <w:rFonts w:hint="eastAsia"/>
        </w:rPr>
        <w:t>634</w:t>
      </w:r>
      <w:r w:rsidR="003258FA" w:rsidRPr="00716E63">
        <w:t>萬餘元，買入期貨契約價值</w:t>
      </w:r>
      <w:r w:rsidR="003A49D3" w:rsidRPr="00716E63">
        <w:t>2</w:t>
      </w:r>
      <w:r w:rsidR="002A7EEA">
        <w:rPr>
          <w:rFonts w:hint="eastAsia"/>
        </w:rPr>
        <w:t>30</w:t>
      </w:r>
      <w:r w:rsidR="003258FA" w:rsidRPr="00716E63">
        <w:t>億</w:t>
      </w:r>
      <w:r w:rsidR="002A7EEA">
        <w:rPr>
          <w:rFonts w:hint="eastAsia"/>
        </w:rPr>
        <w:t>4</w:t>
      </w:r>
      <w:r w:rsidR="00F76B62" w:rsidRPr="00716E63">
        <w:rPr>
          <w:rFonts w:hint="eastAsia"/>
        </w:rPr>
        <w:t>,</w:t>
      </w:r>
      <w:r w:rsidR="003A49D3" w:rsidRPr="00716E63">
        <w:t>3</w:t>
      </w:r>
      <w:r w:rsidR="002A7EEA">
        <w:rPr>
          <w:rFonts w:hint="eastAsia"/>
        </w:rPr>
        <w:t>05</w:t>
      </w:r>
      <w:r w:rsidR="003258FA" w:rsidRPr="00716E63">
        <w:t>萬餘元，利率交換合約名目金額</w:t>
      </w:r>
      <w:r w:rsidR="002A7EEA">
        <w:rPr>
          <w:rFonts w:hint="eastAsia"/>
        </w:rPr>
        <w:t>440</w:t>
      </w:r>
      <w:r w:rsidR="003258FA" w:rsidRPr="00716E63">
        <w:t>億</w:t>
      </w:r>
      <w:r w:rsidR="002A7EEA">
        <w:rPr>
          <w:rFonts w:hint="eastAsia"/>
        </w:rPr>
        <w:t>5</w:t>
      </w:r>
      <w:r w:rsidR="00226A91" w:rsidRPr="00716E63">
        <w:t>,</w:t>
      </w:r>
      <w:r w:rsidR="003A49D3" w:rsidRPr="00716E63">
        <w:t>1</w:t>
      </w:r>
      <w:r w:rsidR="002A7EEA">
        <w:rPr>
          <w:rFonts w:hint="eastAsia"/>
        </w:rPr>
        <w:t>76</w:t>
      </w:r>
      <w:r w:rsidR="003258FA" w:rsidRPr="00716E63">
        <w:t>萬餘元，買入選擇權契約價值</w:t>
      </w:r>
      <w:r w:rsidR="002A7EEA">
        <w:rPr>
          <w:rFonts w:hint="eastAsia"/>
        </w:rPr>
        <w:t>7</w:t>
      </w:r>
      <w:r w:rsidR="003258FA" w:rsidRPr="00716E63">
        <w:t>億</w:t>
      </w:r>
      <w:r w:rsidR="002A7EEA">
        <w:rPr>
          <w:rFonts w:hint="eastAsia"/>
        </w:rPr>
        <w:t>6</w:t>
      </w:r>
      <w:r w:rsidR="003258FA" w:rsidRPr="00716E63">
        <w:t>,</w:t>
      </w:r>
      <w:r w:rsidR="002A7EEA">
        <w:rPr>
          <w:rFonts w:hint="eastAsia"/>
        </w:rPr>
        <w:t>191</w:t>
      </w:r>
      <w:r w:rsidR="003258FA" w:rsidRPr="00716E63">
        <w:t>萬餘元</w:t>
      </w:r>
      <w:r w:rsidRPr="00716E63">
        <w:rPr>
          <w:rFonts w:hint="eastAsia"/>
        </w:rPr>
        <w:t>。</w:t>
      </w:r>
    </w:p>
    <w:p w14:paraId="673C6485" w14:textId="74149F96" w:rsidR="00F57402" w:rsidRPr="00716E63" w:rsidRDefault="00A53DAD" w:rsidP="00262B0D">
      <w:pPr>
        <w:pStyle w:val="3-T03019P"/>
        <w:tabs>
          <w:tab w:val="left" w:pos="307"/>
        </w:tabs>
        <w:spacing w:line="230" w:lineRule="exact"/>
        <w:ind w:leftChars="150" w:left="578" w:hangingChars="121" w:hanging="218"/>
      </w:pPr>
      <w:r w:rsidRPr="00716E63">
        <w:rPr>
          <w:rFonts w:hint="eastAsia"/>
        </w:rPr>
        <w:t>2.</w:t>
      </w:r>
      <w:r w:rsidR="00C011A4" w:rsidRPr="00716E63">
        <w:rPr>
          <w:rFonts w:hint="eastAsia"/>
        </w:rPr>
        <w:t>11</w:t>
      </w:r>
      <w:r w:rsidR="00375C50">
        <w:rPr>
          <w:rFonts w:hint="eastAsia"/>
        </w:rPr>
        <w:t>3</w:t>
      </w:r>
      <w:r w:rsidR="00C011A4" w:rsidRPr="00716E63">
        <w:rPr>
          <w:rFonts w:hint="eastAsia"/>
        </w:rPr>
        <w:t>年底</w:t>
      </w:r>
      <w:r w:rsidR="003258FA" w:rsidRPr="00716E63">
        <w:rPr>
          <w:rFonts w:hint="eastAsia"/>
        </w:rPr>
        <w:t>透過餘</w:t>
      </w:r>
      <w:proofErr w:type="gramStart"/>
      <w:r w:rsidR="003258FA" w:rsidRPr="00716E63">
        <w:rPr>
          <w:rFonts w:hint="eastAsia"/>
        </w:rPr>
        <w:t>絀</w:t>
      </w:r>
      <w:proofErr w:type="gramEnd"/>
      <w:r w:rsidR="003258FA" w:rsidRPr="00716E63">
        <w:rPr>
          <w:rFonts w:hint="eastAsia"/>
        </w:rPr>
        <w:t>按公允價值衡量之金融資產評價調整為</w:t>
      </w:r>
      <w:r w:rsidR="003A49D3" w:rsidRPr="00716E63">
        <w:t>1,</w:t>
      </w:r>
      <w:r w:rsidR="009C4FBA">
        <w:rPr>
          <w:rFonts w:hint="eastAsia"/>
        </w:rPr>
        <w:t>869</w:t>
      </w:r>
      <w:r w:rsidR="003258FA" w:rsidRPr="00716E63">
        <w:rPr>
          <w:rFonts w:hint="eastAsia"/>
        </w:rPr>
        <w:t>億</w:t>
      </w:r>
      <w:r w:rsidR="009C4FBA">
        <w:rPr>
          <w:rFonts w:hint="eastAsia"/>
        </w:rPr>
        <w:t>7</w:t>
      </w:r>
      <w:r w:rsidR="003258FA" w:rsidRPr="00716E63">
        <w:rPr>
          <w:rFonts w:hint="eastAsia"/>
        </w:rPr>
        <w:t>,</w:t>
      </w:r>
      <w:r w:rsidR="009C4FBA">
        <w:rPr>
          <w:rFonts w:hint="eastAsia"/>
        </w:rPr>
        <w:t>061</w:t>
      </w:r>
      <w:r w:rsidR="003258FA" w:rsidRPr="00716E63">
        <w:rPr>
          <w:rFonts w:hint="eastAsia"/>
        </w:rPr>
        <w:t>萬餘元</w:t>
      </w:r>
      <w:r w:rsidRPr="00716E63">
        <w:rPr>
          <w:rFonts w:hint="eastAsia"/>
        </w:rPr>
        <w:t>。</w:t>
      </w:r>
    </w:p>
    <w:sectPr w:rsidR="00F57402" w:rsidRPr="00716E63" w:rsidSect="002C2C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851" w:bottom="1418" w:left="851" w:header="1021" w:footer="737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37FC4" w14:textId="77777777" w:rsidR="00577E71" w:rsidRDefault="00577E71" w:rsidP="00F70532">
      <w:pPr>
        <w:ind w:firstLine="480"/>
      </w:pPr>
      <w:r>
        <w:separator/>
      </w:r>
    </w:p>
    <w:p w14:paraId="4FB95599" w14:textId="77777777" w:rsidR="00577E71" w:rsidRDefault="00577E71" w:rsidP="00F70532">
      <w:pPr>
        <w:ind w:firstLine="480"/>
      </w:pPr>
    </w:p>
    <w:p w14:paraId="1415AECB" w14:textId="77777777" w:rsidR="00577E71" w:rsidRDefault="00577E71" w:rsidP="009B0ED7">
      <w:pPr>
        <w:ind w:firstLine="480"/>
      </w:pPr>
    </w:p>
  </w:endnote>
  <w:endnote w:type="continuationSeparator" w:id="0">
    <w:p w14:paraId="7A22AE60" w14:textId="77777777" w:rsidR="00577E71" w:rsidRDefault="00577E71" w:rsidP="00F70532">
      <w:pPr>
        <w:ind w:firstLine="480"/>
      </w:pPr>
      <w:r>
        <w:continuationSeparator/>
      </w:r>
    </w:p>
    <w:p w14:paraId="1F8886F2" w14:textId="77777777" w:rsidR="00577E71" w:rsidRDefault="00577E71" w:rsidP="00F70532">
      <w:pPr>
        <w:ind w:firstLine="480"/>
      </w:pPr>
    </w:p>
    <w:p w14:paraId="53ADC54F" w14:textId="77777777" w:rsidR="00577E71" w:rsidRDefault="00577E71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0065B" w14:textId="77777777" w:rsidR="009F1479" w:rsidRDefault="009F1479" w:rsidP="002C2C58">
    <w:pPr>
      <w:pStyle w:val="a6"/>
      <w:snapToGrid/>
      <w:ind w:firstLineChars="0" w:firstLine="0"/>
      <w:jc w:val="center"/>
    </w:pPr>
    <w:r>
      <w:rPr>
        <w:rFonts w:hint="eastAsia"/>
      </w:rPr>
      <w:t>丁-</w:t>
    </w:r>
    <w:sdt>
      <w:sdtPr>
        <w:id w:val="81638470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83E39" w:rsidRPr="00483E39">
          <w:rPr>
            <w:noProof/>
            <w:lang w:val="zh-TW"/>
          </w:rPr>
          <w:t>10</w:t>
        </w:r>
        <w:r>
          <w:fldChar w:fldCharType="end"/>
        </w:r>
      </w:sdtContent>
    </w:sdt>
  </w:p>
  <w:p w14:paraId="05E0B265" w14:textId="77777777" w:rsidR="009F1479" w:rsidRDefault="009F1479" w:rsidP="002C2C58">
    <w:pPr>
      <w:pStyle w:val="a6"/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E686" w14:textId="77777777" w:rsidR="009F1479" w:rsidRDefault="009F1479" w:rsidP="002C2C58">
    <w:pPr>
      <w:pStyle w:val="a6"/>
      <w:snapToGrid/>
      <w:ind w:firstLineChars="0" w:firstLine="0"/>
      <w:jc w:val="center"/>
    </w:pPr>
    <w:r>
      <w:rPr>
        <w:rFonts w:hint="eastAsia"/>
      </w:rPr>
      <w:t>丁-</w:t>
    </w:r>
    <w:sdt>
      <w:sdtPr>
        <w:id w:val="185877474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83E39" w:rsidRPr="00483E39">
          <w:rPr>
            <w:noProof/>
            <w:lang w:val="zh-TW"/>
          </w:rPr>
          <w:t>11</w:t>
        </w:r>
        <w:r>
          <w:fldChar w:fldCharType="end"/>
        </w:r>
      </w:sdtContent>
    </w:sdt>
  </w:p>
  <w:p w14:paraId="6675965E" w14:textId="77777777" w:rsidR="009F1479" w:rsidRDefault="009F1479" w:rsidP="002C2C58">
    <w:pPr>
      <w:pStyle w:val="a6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B895" w14:textId="77777777" w:rsidR="009F1479" w:rsidRDefault="009F1479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F7D83" w14:textId="77777777" w:rsidR="00577E71" w:rsidRDefault="00577E71" w:rsidP="00F70532">
      <w:pPr>
        <w:ind w:firstLine="480"/>
      </w:pPr>
      <w:r>
        <w:separator/>
      </w:r>
    </w:p>
    <w:p w14:paraId="6C0EB812" w14:textId="77777777" w:rsidR="00577E71" w:rsidRDefault="00577E71" w:rsidP="00F70532">
      <w:pPr>
        <w:ind w:firstLine="480"/>
      </w:pPr>
    </w:p>
    <w:p w14:paraId="0BB86E32" w14:textId="77777777" w:rsidR="00577E71" w:rsidRDefault="00577E71" w:rsidP="009B0ED7">
      <w:pPr>
        <w:ind w:firstLine="480"/>
      </w:pPr>
    </w:p>
  </w:footnote>
  <w:footnote w:type="continuationSeparator" w:id="0">
    <w:p w14:paraId="6323E973" w14:textId="77777777" w:rsidR="00577E71" w:rsidRDefault="00577E71" w:rsidP="00F70532">
      <w:pPr>
        <w:ind w:firstLine="480"/>
      </w:pPr>
      <w:r>
        <w:continuationSeparator/>
      </w:r>
    </w:p>
    <w:p w14:paraId="73BFD7D6" w14:textId="77777777" w:rsidR="00577E71" w:rsidRDefault="00577E71" w:rsidP="00F70532">
      <w:pPr>
        <w:ind w:firstLine="480"/>
      </w:pPr>
    </w:p>
    <w:p w14:paraId="21C81EA3" w14:textId="77777777" w:rsidR="00577E71" w:rsidRDefault="00577E71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A489" w14:textId="77777777" w:rsidR="009F1479" w:rsidRDefault="009F1479" w:rsidP="00A857E5">
    <w:pPr>
      <w:pStyle w:val="a4"/>
      <w:ind w:firstLineChars="0" w:firstLine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A9CFC" w14:textId="77777777" w:rsidR="009F1479" w:rsidRDefault="009F1479" w:rsidP="00A857E5">
    <w:pPr>
      <w:pStyle w:val="a4"/>
      <w:ind w:firstLineChars="0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3695" w14:textId="77777777" w:rsidR="009F1479" w:rsidRDefault="009F1479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2295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3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6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9" w15:restartNumberingAfterBreak="0">
    <w:nsid w:val="760C0EFF"/>
    <w:multiLevelType w:val="hybridMultilevel"/>
    <w:tmpl w:val="08F04FCC"/>
    <w:lvl w:ilvl="0" w:tplc="34D05CDE">
      <w:start w:val="1"/>
      <w:numFmt w:val="taiwaneseCountingThousand"/>
      <w:lvlText w:val="(%1)"/>
      <w:lvlJc w:val="left"/>
      <w:pPr>
        <w:ind w:left="1405" w:hanging="720"/>
      </w:pPr>
      <w:rPr>
        <w:rFonts w:hint="default"/>
        <w:color w:val="auto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30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2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1"/>
  </w:num>
  <w:num w:numId="2">
    <w:abstractNumId w:val="14"/>
  </w:num>
  <w:num w:numId="3">
    <w:abstractNumId w:val="3"/>
  </w:num>
  <w:num w:numId="4">
    <w:abstractNumId w:val="12"/>
  </w:num>
  <w:num w:numId="5">
    <w:abstractNumId w:val="25"/>
  </w:num>
  <w:num w:numId="6">
    <w:abstractNumId w:val="4"/>
  </w:num>
  <w:num w:numId="7">
    <w:abstractNumId w:val="7"/>
  </w:num>
  <w:num w:numId="8">
    <w:abstractNumId w:val="27"/>
  </w:num>
  <w:num w:numId="9">
    <w:abstractNumId w:val="9"/>
  </w:num>
  <w:num w:numId="10">
    <w:abstractNumId w:val="18"/>
  </w:num>
  <w:num w:numId="11">
    <w:abstractNumId w:val="16"/>
  </w:num>
  <w:num w:numId="12">
    <w:abstractNumId w:val="26"/>
  </w:num>
  <w:num w:numId="13">
    <w:abstractNumId w:val="11"/>
  </w:num>
  <w:num w:numId="14">
    <w:abstractNumId w:val="8"/>
  </w:num>
  <w:num w:numId="15">
    <w:abstractNumId w:val="5"/>
  </w:num>
  <w:num w:numId="16">
    <w:abstractNumId w:val="23"/>
  </w:num>
  <w:num w:numId="17">
    <w:abstractNumId w:val="24"/>
  </w:num>
  <w:num w:numId="18">
    <w:abstractNumId w:val="10"/>
  </w:num>
  <w:num w:numId="19">
    <w:abstractNumId w:val="0"/>
  </w:num>
  <w:num w:numId="20">
    <w:abstractNumId w:val="1"/>
  </w:num>
  <w:num w:numId="21">
    <w:abstractNumId w:val="2"/>
  </w:num>
  <w:num w:numId="22">
    <w:abstractNumId w:val="22"/>
  </w:num>
  <w:num w:numId="23">
    <w:abstractNumId w:val="28"/>
  </w:num>
  <w:num w:numId="24">
    <w:abstractNumId w:val="6"/>
  </w:num>
  <w:num w:numId="25">
    <w:abstractNumId w:val="30"/>
  </w:num>
  <w:num w:numId="26">
    <w:abstractNumId w:val="19"/>
  </w:num>
  <w:num w:numId="27">
    <w:abstractNumId w:val="17"/>
  </w:num>
  <w:num w:numId="28">
    <w:abstractNumId w:val="32"/>
  </w:num>
  <w:num w:numId="29">
    <w:abstractNumId w:val="20"/>
  </w:num>
  <w:num w:numId="30">
    <w:abstractNumId w:val="13"/>
  </w:num>
  <w:num w:numId="31">
    <w:abstractNumId w:val="31"/>
  </w:num>
  <w:num w:numId="32">
    <w:abstractNumId w:val="15"/>
  </w:num>
  <w:num w:numId="33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921"/>
    <w:rsid w:val="00004980"/>
    <w:rsid w:val="000064E0"/>
    <w:rsid w:val="00006FD2"/>
    <w:rsid w:val="0000700F"/>
    <w:rsid w:val="0000711D"/>
    <w:rsid w:val="00010F6B"/>
    <w:rsid w:val="0001579B"/>
    <w:rsid w:val="00017386"/>
    <w:rsid w:val="000214D0"/>
    <w:rsid w:val="00023364"/>
    <w:rsid w:val="0002374E"/>
    <w:rsid w:val="0002565F"/>
    <w:rsid w:val="00025EDB"/>
    <w:rsid w:val="0002637D"/>
    <w:rsid w:val="0002664F"/>
    <w:rsid w:val="00026AA2"/>
    <w:rsid w:val="0002789B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14EE"/>
    <w:rsid w:val="00042A33"/>
    <w:rsid w:val="00042DC4"/>
    <w:rsid w:val="000433D9"/>
    <w:rsid w:val="0004490E"/>
    <w:rsid w:val="000476E1"/>
    <w:rsid w:val="00050457"/>
    <w:rsid w:val="00052070"/>
    <w:rsid w:val="000522FD"/>
    <w:rsid w:val="0005303A"/>
    <w:rsid w:val="000545C4"/>
    <w:rsid w:val="000554A1"/>
    <w:rsid w:val="00060E0A"/>
    <w:rsid w:val="00063614"/>
    <w:rsid w:val="00063F8A"/>
    <w:rsid w:val="0006469F"/>
    <w:rsid w:val="00064A1C"/>
    <w:rsid w:val="000660B0"/>
    <w:rsid w:val="000662A2"/>
    <w:rsid w:val="00067800"/>
    <w:rsid w:val="00067927"/>
    <w:rsid w:val="000708D6"/>
    <w:rsid w:val="00071DF7"/>
    <w:rsid w:val="000721C8"/>
    <w:rsid w:val="00072CA8"/>
    <w:rsid w:val="0007549A"/>
    <w:rsid w:val="00076A4A"/>
    <w:rsid w:val="0007788D"/>
    <w:rsid w:val="00080796"/>
    <w:rsid w:val="000820FF"/>
    <w:rsid w:val="00085670"/>
    <w:rsid w:val="0008574B"/>
    <w:rsid w:val="0008733E"/>
    <w:rsid w:val="00091001"/>
    <w:rsid w:val="000954B1"/>
    <w:rsid w:val="000979A6"/>
    <w:rsid w:val="000A0F2A"/>
    <w:rsid w:val="000A3077"/>
    <w:rsid w:val="000A5552"/>
    <w:rsid w:val="000A7DF2"/>
    <w:rsid w:val="000A7EA1"/>
    <w:rsid w:val="000B08BB"/>
    <w:rsid w:val="000B12A4"/>
    <w:rsid w:val="000B3A42"/>
    <w:rsid w:val="000B44D4"/>
    <w:rsid w:val="000B4666"/>
    <w:rsid w:val="000B59C9"/>
    <w:rsid w:val="000B6C38"/>
    <w:rsid w:val="000B6E4C"/>
    <w:rsid w:val="000C0C87"/>
    <w:rsid w:val="000C139E"/>
    <w:rsid w:val="000C29D4"/>
    <w:rsid w:val="000C4AC0"/>
    <w:rsid w:val="000C5899"/>
    <w:rsid w:val="000C673F"/>
    <w:rsid w:val="000C75E4"/>
    <w:rsid w:val="000D08DD"/>
    <w:rsid w:val="000D1D9E"/>
    <w:rsid w:val="000D23BB"/>
    <w:rsid w:val="000D2B0C"/>
    <w:rsid w:val="000D337B"/>
    <w:rsid w:val="000D6B9F"/>
    <w:rsid w:val="000D6C3C"/>
    <w:rsid w:val="000D7187"/>
    <w:rsid w:val="000D76C7"/>
    <w:rsid w:val="000D7934"/>
    <w:rsid w:val="000E2F75"/>
    <w:rsid w:val="000E3D50"/>
    <w:rsid w:val="000E7DE5"/>
    <w:rsid w:val="000E7F42"/>
    <w:rsid w:val="000F0EAB"/>
    <w:rsid w:val="000F1D73"/>
    <w:rsid w:val="000F2DDE"/>
    <w:rsid w:val="000F40FB"/>
    <w:rsid w:val="000F5D75"/>
    <w:rsid w:val="00104589"/>
    <w:rsid w:val="00106B4A"/>
    <w:rsid w:val="00106F10"/>
    <w:rsid w:val="00107209"/>
    <w:rsid w:val="00107D6F"/>
    <w:rsid w:val="00114456"/>
    <w:rsid w:val="001146BE"/>
    <w:rsid w:val="001159AE"/>
    <w:rsid w:val="00117183"/>
    <w:rsid w:val="00117A9B"/>
    <w:rsid w:val="00121356"/>
    <w:rsid w:val="001226FE"/>
    <w:rsid w:val="00122A35"/>
    <w:rsid w:val="00126AE7"/>
    <w:rsid w:val="00126E60"/>
    <w:rsid w:val="0012717E"/>
    <w:rsid w:val="0012775A"/>
    <w:rsid w:val="0013044E"/>
    <w:rsid w:val="00130676"/>
    <w:rsid w:val="00130906"/>
    <w:rsid w:val="001311DC"/>
    <w:rsid w:val="0013197E"/>
    <w:rsid w:val="00132DD1"/>
    <w:rsid w:val="00135B37"/>
    <w:rsid w:val="00136BAB"/>
    <w:rsid w:val="0014023F"/>
    <w:rsid w:val="00142437"/>
    <w:rsid w:val="00144F24"/>
    <w:rsid w:val="00145E18"/>
    <w:rsid w:val="0014760C"/>
    <w:rsid w:val="00147AC7"/>
    <w:rsid w:val="0015267E"/>
    <w:rsid w:val="00152C78"/>
    <w:rsid w:val="001557D1"/>
    <w:rsid w:val="001572D3"/>
    <w:rsid w:val="00161296"/>
    <w:rsid w:val="00161F8E"/>
    <w:rsid w:val="00171BBE"/>
    <w:rsid w:val="00172EED"/>
    <w:rsid w:val="00172FDA"/>
    <w:rsid w:val="001743FF"/>
    <w:rsid w:val="0017661B"/>
    <w:rsid w:val="001767CC"/>
    <w:rsid w:val="00177C03"/>
    <w:rsid w:val="00180517"/>
    <w:rsid w:val="00180ECF"/>
    <w:rsid w:val="001829AA"/>
    <w:rsid w:val="00182D45"/>
    <w:rsid w:val="001831AB"/>
    <w:rsid w:val="00185BCF"/>
    <w:rsid w:val="00186B23"/>
    <w:rsid w:val="001915F9"/>
    <w:rsid w:val="00191601"/>
    <w:rsid w:val="00191A15"/>
    <w:rsid w:val="0019740B"/>
    <w:rsid w:val="001A0CDE"/>
    <w:rsid w:val="001A1BB5"/>
    <w:rsid w:val="001A2AB2"/>
    <w:rsid w:val="001A313F"/>
    <w:rsid w:val="001A342E"/>
    <w:rsid w:val="001A4CFE"/>
    <w:rsid w:val="001A68C4"/>
    <w:rsid w:val="001B11E8"/>
    <w:rsid w:val="001B15A9"/>
    <w:rsid w:val="001B2BC3"/>
    <w:rsid w:val="001B4B30"/>
    <w:rsid w:val="001B5641"/>
    <w:rsid w:val="001B6125"/>
    <w:rsid w:val="001C15A1"/>
    <w:rsid w:val="001C21DE"/>
    <w:rsid w:val="001C3591"/>
    <w:rsid w:val="001D1B7C"/>
    <w:rsid w:val="001D59BA"/>
    <w:rsid w:val="001D60D1"/>
    <w:rsid w:val="001D6594"/>
    <w:rsid w:val="001E0242"/>
    <w:rsid w:val="001E122B"/>
    <w:rsid w:val="001E1622"/>
    <w:rsid w:val="001E5BF3"/>
    <w:rsid w:val="001E66DF"/>
    <w:rsid w:val="001E7D3A"/>
    <w:rsid w:val="001E7EA5"/>
    <w:rsid w:val="001F11AD"/>
    <w:rsid w:val="001F13E7"/>
    <w:rsid w:val="001F579A"/>
    <w:rsid w:val="001F6A5B"/>
    <w:rsid w:val="00201757"/>
    <w:rsid w:val="00204007"/>
    <w:rsid w:val="0020410E"/>
    <w:rsid w:val="00205017"/>
    <w:rsid w:val="002068FF"/>
    <w:rsid w:val="00206A02"/>
    <w:rsid w:val="002113AA"/>
    <w:rsid w:val="002117C3"/>
    <w:rsid w:val="00212E7D"/>
    <w:rsid w:val="002136E9"/>
    <w:rsid w:val="002159DF"/>
    <w:rsid w:val="002160FB"/>
    <w:rsid w:val="00216D2B"/>
    <w:rsid w:val="00217463"/>
    <w:rsid w:val="00217C62"/>
    <w:rsid w:val="002207A3"/>
    <w:rsid w:val="00222D52"/>
    <w:rsid w:val="00222DFA"/>
    <w:rsid w:val="00225597"/>
    <w:rsid w:val="002258B9"/>
    <w:rsid w:val="00226A91"/>
    <w:rsid w:val="00231248"/>
    <w:rsid w:val="00233105"/>
    <w:rsid w:val="002338E1"/>
    <w:rsid w:val="002354D6"/>
    <w:rsid w:val="002360D8"/>
    <w:rsid w:val="00236184"/>
    <w:rsid w:val="00237F51"/>
    <w:rsid w:val="002405BE"/>
    <w:rsid w:val="00240D57"/>
    <w:rsid w:val="002431ED"/>
    <w:rsid w:val="00243539"/>
    <w:rsid w:val="00243D97"/>
    <w:rsid w:val="00245480"/>
    <w:rsid w:val="00245F49"/>
    <w:rsid w:val="002501CB"/>
    <w:rsid w:val="00250833"/>
    <w:rsid w:val="00251070"/>
    <w:rsid w:val="0025115B"/>
    <w:rsid w:val="0025314A"/>
    <w:rsid w:val="00254ADE"/>
    <w:rsid w:val="00257A5C"/>
    <w:rsid w:val="00257BDF"/>
    <w:rsid w:val="002626E8"/>
    <w:rsid w:val="00262B0D"/>
    <w:rsid w:val="00263B1F"/>
    <w:rsid w:val="00271274"/>
    <w:rsid w:val="00272CB7"/>
    <w:rsid w:val="0027317A"/>
    <w:rsid w:val="0027373A"/>
    <w:rsid w:val="00275731"/>
    <w:rsid w:val="00276D22"/>
    <w:rsid w:val="0028067F"/>
    <w:rsid w:val="00283F79"/>
    <w:rsid w:val="00284C69"/>
    <w:rsid w:val="00285F0E"/>
    <w:rsid w:val="00290CB3"/>
    <w:rsid w:val="00290E13"/>
    <w:rsid w:val="00291CB4"/>
    <w:rsid w:val="002932F7"/>
    <w:rsid w:val="002A3D0B"/>
    <w:rsid w:val="002A7EEA"/>
    <w:rsid w:val="002B166E"/>
    <w:rsid w:val="002B3235"/>
    <w:rsid w:val="002C16B9"/>
    <w:rsid w:val="002C253B"/>
    <w:rsid w:val="002C2C58"/>
    <w:rsid w:val="002C3303"/>
    <w:rsid w:val="002C332C"/>
    <w:rsid w:val="002C50F3"/>
    <w:rsid w:val="002C560F"/>
    <w:rsid w:val="002C60B6"/>
    <w:rsid w:val="002D2FEE"/>
    <w:rsid w:val="002D5C28"/>
    <w:rsid w:val="002D62D6"/>
    <w:rsid w:val="002E0CAB"/>
    <w:rsid w:val="002E24A1"/>
    <w:rsid w:val="002E429D"/>
    <w:rsid w:val="002E54BE"/>
    <w:rsid w:val="002E7832"/>
    <w:rsid w:val="002F0E91"/>
    <w:rsid w:val="002F646F"/>
    <w:rsid w:val="002F7B5A"/>
    <w:rsid w:val="00300A24"/>
    <w:rsid w:val="0030368B"/>
    <w:rsid w:val="003052B3"/>
    <w:rsid w:val="003064C1"/>
    <w:rsid w:val="00306988"/>
    <w:rsid w:val="0031087C"/>
    <w:rsid w:val="003113C0"/>
    <w:rsid w:val="003120EF"/>
    <w:rsid w:val="0031276A"/>
    <w:rsid w:val="003147F2"/>
    <w:rsid w:val="0031496B"/>
    <w:rsid w:val="00314D28"/>
    <w:rsid w:val="00320927"/>
    <w:rsid w:val="00322970"/>
    <w:rsid w:val="003244C3"/>
    <w:rsid w:val="00324B97"/>
    <w:rsid w:val="0032556A"/>
    <w:rsid w:val="003258FA"/>
    <w:rsid w:val="00332A7A"/>
    <w:rsid w:val="00332C82"/>
    <w:rsid w:val="0033425D"/>
    <w:rsid w:val="003363E5"/>
    <w:rsid w:val="003366D7"/>
    <w:rsid w:val="003410D6"/>
    <w:rsid w:val="00341A98"/>
    <w:rsid w:val="003428BA"/>
    <w:rsid w:val="00350CFC"/>
    <w:rsid w:val="003516BB"/>
    <w:rsid w:val="00352DA8"/>
    <w:rsid w:val="00353C0F"/>
    <w:rsid w:val="003544A5"/>
    <w:rsid w:val="003549DA"/>
    <w:rsid w:val="00355835"/>
    <w:rsid w:val="0035586F"/>
    <w:rsid w:val="00355A12"/>
    <w:rsid w:val="00356112"/>
    <w:rsid w:val="003578E1"/>
    <w:rsid w:val="003610CA"/>
    <w:rsid w:val="003623CD"/>
    <w:rsid w:val="003642F5"/>
    <w:rsid w:val="00366348"/>
    <w:rsid w:val="00367463"/>
    <w:rsid w:val="00367B62"/>
    <w:rsid w:val="00370471"/>
    <w:rsid w:val="003738C1"/>
    <w:rsid w:val="00373952"/>
    <w:rsid w:val="00373A16"/>
    <w:rsid w:val="00373F47"/>
    <w:rsid w:val="00375C50"/>
    <w:rsid w:val="003768D2"/>
    <w:rsid w:val="00376E05"/>
    <w:rsid w:val="003779FE"/>
    <w:rsid w:val="00380BDE"/>
    <w:rsid w:val="00381EA3"/>
    <w:rsid w:val="0038341C"/>
    <w:rsid w:val="00386A4E"/>
    <w:rsid w:val="00387219"/>
    <w:rsid w:val="003879E5"/>
    <w:rsid w:val="003900C3"/>
    <w:rsid w:val="0039072E"/>
    <w:rsid w:val="00391B24"/>
    <w:rsid w:val="00392D26"/>
    <w:rsid w:val="0039545E"/>
    <w:rsid w:val="003A10F7"/>
    <w:rsid w:val="003A16F7"/>
    <w:rsid w:val="003A3780"/>
    <w:rsid w:val="003A3A3D"/>
    <w:rsid w:val="003A49D3"/>
    <w:rsid w:val="003A57D0"/>
    <w:rsid w:val="003A5FB7"/>
    <w:rsid w:val="003A7FC3"/>
    <w:rsid w:val="003B0835"/>
    <w:rsid w:val="003B0EC9"/>
    <w:rsid w:val="003B23AA"/>
    <w:rsid w:val="003B2EED"/>
    <w:rsid w:val="003B4825"/>
    <w:rsid w:val="003B48F4"/>
    <w:rsid w:val="003C028B"/>
    <w:rsid w:val="003C0745"/>
    <w:rsid w:val="003C17F0"/>
    <w:rsid w:val="003C31C9"/>
    <w:rsid w:val="003D126D"/>
    <w:rsid w:val="003D18E3"/>
    <w:rsid w:val="003D2442"/>
    <w:rsid w:val="003D605C"/>
    <w:rsid w:val="003D74E5"/>
    <w:rsid w:val="003E049C"/>
    <w:rsid w:val="003E58E0"/>
    <w:rsid w:val="003E6F27"/>
    <w:rsid w:val="003F1309"/>
    <w:rsid w:val="003F3413"/>
    <w:rsid w:val="003F4069"/>
    <w:rsid w:val="003F4DF5"/>
    <w:rsid w:val="00400492"/>
    <w:rsid w:val="00401A72"/>
    <w:rsid w:val="00404702"/>
    <w:rsid w:val="004052DF"/>
    <w:rsid w:val="00405BEE"/>
    <w:rsid w:val="00406A23"/>
    <w:rsid w:val="00406C63"/>
    <w:rsid w:val="004104C5"/>
    <w:rsid w:val="0041139D"/>
    <w:rsid w:val="00411D9C"/>
    <w:rsid w:val="004129A6"/>
    <w:rsid w:val="00412EE9"/>
    <w:rsid w:val="00412F9A"/>
    <w:rsid w:val="004131D6"/>
    <w:rsid w:val="00415363"/>
    <w:rsid w:val="0041571C"/>
    <w:rsid w:val="00416865"/>
    <w:rsid w:val="00420B11"/>
    <w:rsid w:val="0042115F"/>
    <w:rsid w:val="004215C9"/>
    <w:rsid w:val="004225A3"/>
    <w:rsid w:val="00422BA2"/>
    <w:rsid w:val="00422EDA"/>
    <w:rsid w:val="00424B6D"/>
    <w:rsid w:val="00425726"/>
    <w:rsid w:val="00425E21"/>
    <w:rsid w:val="00430CD5"/>
    <w:rsid w:val="00432502"/>
    <w:rsid w:val="004325FC"/>
    <w:rsid w:val="004332A8"/>
    <w:rsid w:val="00433FF2"/>
    <w:rsid w:val="0043674B"/>
    <w:rsid w:val="00441239"/>
    <w:rsid w:val="0044230B"/>
    <w:rsid w:val="004450A4"/>
    <w:rsid w:val="00445236"/>
    <w:rsid w:val="004459AD"/>
    <w:rsid w:val="00446EB1"/>
    <w:rsid w:val="00447023"/>
    <w:rsid w:val="004477C8"/>
    <w:rsid w:val="004503A0"/>
    <w:rsid w:val="00451079"/>
    <w:rsid w:val="004510A5"/>
    <w:rsid w:val="0045669B"/>
    <w:rsid w:val="00460BEB"/>
    <w:rsid w:val="00460C5E"/>
    <w:rsid w:val="00461183"/>
    <w:rsid w:val="00461A8B"/>
    <w:rsid w:val="004626DB"/>
    <w:rsid w:val="00463463"/>
    <w:rsid w:val="00463EF3"/>
    <w:rsid w:val="00465B60"/>
    <w:rsid w:val="00467241"/>
    <w:rsid w:val="00474965"/>
    <w:rsid w:val="00477E7E"/>
    <w:rsid w:val="00480730"/>
    <w:rsid w:val="00483E39"/>
    <w:rsid w:val="00484990"/>
    <w:rsid w:val="00484D7A"/>
    <w:rsid w:val="00492357"/>
    <w:rsid w:val="004A1360"/>
    <w:rsid w:val="004A2722"/>
    <w:rsid w:val="004A2A8B"/>
    <w:rsid w:val="004A41C4"/>
    <w:rsid w:val="004A6D33"/>
    <w:rsid w:val="004B1244"/>
    <w:rsid w:val="004B1591"/>
    <w:rsid w:val="004B1962"/>
    <w:rsid w:val="004B280B"/>
    <w:rsid w:val="004B3784"/>
    <w:rsid w:val="004B42F9"/>
    <w:rsid w:val="004C1D15"/>
    <w:rsid w:val="004C1D6D"/>
    <w:rsid w:val="004C3034"/>
    <w:rsid w:val="004D0B17"/>
    <w:rsid w:val="004D1446"/>
    <w:rsid w:val="004D1754"/>
    <w:rsid w:val="004D200F"/>
    <w:rsid w:val="004D2DEC"/>
    <w:rsid w:val="004D4713"/>
    <w:rsid w:val="004D4822"/>
    <w:rsid w:val="004D5F27"/>
    <w:rsid w:val="004E1E17"/>
    <w:rsid w:val="004E21A2"/>
    <w:rsid w:val="004E29A7"/>
    <w:rsid w:val="004E3ECE"/>
    <w:rsid w:val="004E53C6"/>
    <w:rsid w:val="004E5C08"/>
    <w:rsid w:val="004E7572"/>
    <w:rsid w:val="004F1024"/>
    <w:rsid w:val="004F1285"/>
    <w:rsid w:val="004F14F8"/>
    <w:rsid w:val="004F523E"/>
    <w:rsid w:val="004F7647"/>
    <w:rsid w:val="00500CA7"/>
    <w:rsid w:val="0050172B"/>
    <w:rsid w:val="005023AE"/>
    <w:rsid w:val="005023BD"/>
    <w:rsid w:val="00503402"/>
    <w:rsid w:val="00503D67"/>
    <w:rsid w:val="00504910"/>
    <w:rsid w:val="00504BA4"/>
    <w:rsid w:val="005062C6"/>
    <w:rsid w:val="00510A20"/>
    <w:rsid w:val="00513021"/>
    <w:rsid w:val="00513FCE"/>
    <w:rsid w:val="005158AD"/>
    <w:rsid w:val="005179A4"/>
    <w:rsid w:val="00517DA2"/>
    <w:rsid w:val="00520796"/>
    <w:rsid w:val="00520E2D"/>
    <w:rsid w:val="00522CC4"/>
    <w:rsid w:val="005262DD"/>
    <w:rsid w:val="00530CED"/>
    <w:rsid w:val="005311C5"/>
    <w:rsid w:val="0053305E"/>
    <w:rsid w:val="0053339C"/>
    <w:rsid w:val="00533967"/>
    <w:rsid w:val="0053479A"/>
    <w:rsid w:val="00535471"/>
    <w:rsid w:val="00537166"/>
    <w:rsid w:val="005376ED"/>
    <w:rsid w:val="005400D1"/>
    <w:rsid w:val="00544175"/>
    <w:rsid w:val="00544DA5"/>
    <w:rsid w:val="00545A5A"/>
    <w:rsid w:val="00550532"/>
    <w:rsid w:val="005506BA"/>
    <w:rsid w:val="00550E24"/>
    <w:rsid w:val="00550FE6"/>
    <w:rsid w:val="00554CEC"/>
    <w:rsid w:val="0055719A"/>
    <w:rsid w:val="00561784"/>
    <w:rsid w:val="00563144"/>
    <w:rsid w:val="00563751"/>
    <w:rsid w:val="005641D3"/>
    <w:rsid w:val="005642DF"/>
    <w:rsid w:val="00564DFB"/>
    <w:rsid w:val="005653F8"/>
    <w:rsid w:val="005658F2"/>
    <w:rsid w:val="00566888"/>
    <w:rsid w:val="00567242"/>
    <w:rsid w:val="005704CA"/>
    <w:rsid w:val="00574039"/>
    <w:rsid w:val="00577E71"/>
    <w:rsid w:val="00580B94"/>
    <w:rsid w:val="00582A09"/>
    <w:rsid w:val="00583D73"/>
    <w:rsid w:val="00585BE1"/>
    <w:rsid w:val="00585D25"/>
    <w:rsid w:val="00586D2E"/>
    <w:rsid w:val="00586F32"/>
    <w:rsid w:val="00591E00"/>
    <w:rsid w:val="0059254B"/>
    <w:rsid w:val="0059598C"/>
    <w:rsid w:val="005959BF"/>
    <w:rsid w:val="00596A9F"/>
    <w:rsid w:val="005972DA"/>
    <w:rsid w:val="005A0EA7"/>
    <w:rsid w:val="005A3554"/>
    <w:rsid w:val="005A3F4D"/>
    <w:rsid w:val="005A43D1"/>
    <w:rsid w:val="005A606B"/>
    <w:rsid w:val="005A6B7F"/>
    <w:rsid w:val="005A7CE2"/>
    <w:rsid w:val="005B2961"/>
    <w:rsid w:val="005B3CC3"/>
    <w:rsid w:val="005B773C"/>
    <w:rsid w:val="005C0240"/>
    <w:rsid w:val="005C2556"/>
    <w:rsid w:val="005C6090"/>
    <w:rsid w:val="005C6711"/>
    <w:rsid w:val="005D0275"/>
    <w:rsid w:val="005D17AA"/>
    <w:rsid w:val="005D252E"/>
    <w:rsid w:val="005D4A65"/>
    <w:rsid w:val="005D5527"/>
    <w:rsid w:val="005E0957"/>
    <w:rsid w:val="005E2567"/>
    <w:rsid w:val="005E6671"/>
    <w:rsid w:val="005F31EF"/>
    <w:rsid w:val="005F3E21"/>
    <w:rsid w:val="005F3E65"/>
    <w:rsid w:val="005F40FC"/>
    <w:rsid w:val="005F47A2"/>
    <w:rsid w:val="005F4AA3"/>
    <w:rsid w:val="005F79E8"/>
    <w:rsid w:val="005F7E20"/>
    <w:rsid w:val="006011C0"/>
    <w:rsid w:val="0060396C"/>
    <w:rsid w:val="00604811"/>
    <w:rsid w:val="006055F2"/>
    <w:rsid w:val="0060624D"/>
    <w:rsid w:val="00606E84"/>
    <w:rsid w:val="00607228"/>
    <w:rsid w:val="00607504"/>
    <w:rsid w:val="006102AC"/>
    <w:rsid w:val="00612CCA"/>
    <w:rsid w:val="00615133"/>
    <w:rsid w:val="00616A4A"/>
    <w:rsid w:val="00623178"/>
    <w:rsid w:val="00630820"/>
    <w:rsid w:val="00633B29"/>
    <w:rsid w:val="00633E70"/>
    <w:rsid w:val="00634249"/>
    <w:rsid w:val="0063579A"/>
    <w:rsid w:val="0063622B"/>
    <w:rsid w:val="00636CCF"/>
    <w:rsid w:val="0064009E"/>
    <w:rsid w:val="00640FFC"/>
    <w:rsid w:val="0064337A"/>
    <w:rsid w:val="00643758"/>
    <w:rsid w:val="006448AE"/>
    <w:rsid w:val="006528FD"/>
    <w:rsid w:val="00653805"/>
    <w:rsid w:val="00655747"/>
    <w:rsid w:val="006558FF"/>
    <w:rsid w:val="00655F74"/>
    <w:rsid w:val="00656681"/>
    <w:rsid w:val="00656CF6"/>
    <w:rsid w:val="006570CD"/>
    <w:rsid w:val="0066084D"/>
    <w:rsid w:val="006721E0"/>
    <w:rsid w:val="00673098"/>
    <w:rsid w:val="006750CE"/>
    <w:rsid w:val="00677495"/>
    <w:rsid w:val="00677B03"/>
    <w:rsid w:val="00682AB1"/>
    <w:rsid w:val="00685543"/>
    <w:rsid w:val="0068578A"/>
    <w:rsid w:val="006859E1"/>
    <w:rsid w:val="006878E2"/>
    <w:rsid w:val="00687938"/>
    <w:rsid w:val="00687972"/>
    <w:rsid w:val="00687A72"/>
    <w:rsid w:val="00687AE9"/>
    <w:rsid w:val="006906B5"/>
    <w:rsid w:val="006922FB"/>
    <w:rsid w:val="006926F3"/>
    <w:rsid w:val="0069283D"/>
    <w:rsid w:val="00692CE3"/>
    <w:rsid w:val="00692DB8"/>
    <w:rsid w:val="00694B56"/>
    <w:rsid w:val="0069554C"/>
    <w:rsid w:val="006962E7"/>
    <w:rsid w:val="00697CD5"/>
    <w:rsid w:val="006A1938"/>
    <w:rsid w:val="006A22B4"/>
    <w:rsid w:val="006A2395"/>
    <w:rsid w:val="006A3CF4"/>
    <w:rsid w:val="006A63D7"/>
    <w:rsid w:val="006A68E6"/>
    <w:rsid w:val="006B07CB"/>
    <w:rsid w:val="006B18A3"/>
    <w:rsid w:val="006B1F39"/>
    <w:rsid w:val="006B352B"/>
    <w:rsid w:val="006B3986"/>
    <w:rsid w:val="006B40CB"/>
    <w:rsid w:val="006B4140"/>
    <w:rsid w:val="006B4370"/>
    <w:rsid w:val="006B7C8A"/>
    <w:rsid w:val="006C1106"/>
    <w:rsid w:val="006C3481"/>
    <w:rsid w:val="006C4C3A"/>
    <w:rsid w:val="006D0BB7"/>
    <w:rsid w:val="006D4FD9"/>
    <w:rsid w:val="006D6ED3"/>
    <w:rsid w:val="006D7847"/>
    <w:rsid w:val="006E0B10"/>
    <w:rsid w:val="006E15C9"/>
    <w:rsid w:val="006E30B0"/>
    <w:rsid w:val="006E4B58"/>
    <w:rsid w:val="006F1A48"/>
    <w:rsid w:val="006F471E"/>
    <w:rsid w:val="006F4A19"/>
    <w:rsid w:val="006F4F33"/>
    <w:rsid w:val="00701103"/>
    <w:rsid w:val="00701650"/>
    <w:rsid w:val="00701799"/>
    <w:rsid w:val="0070265C"/>
    <w:rsid w:val="00702E92"/>
    <w:rsid w:val="00703BE1"/>
    <w:rsid w:val="007050AA"/>
    <w:rsid w:val="00705FE0"/>
    <w:rsid w:val="007079D6"/>
    <w:rsid w:val="00710746"/>
    <w:rsid w:val="007132DE"/>
    <w:rsid w:val="00713AF7"/>
    <w:rsid w:val="00714A9E"/>
    <w:rsid w:val="00715CA7"/>
    <w:rsid w:val="00716DB4"/>
    <w:rsid w:val="00716E63"/>
    <w:rsid w:val="007174DC"/>
    <w:rsid w:val="007174E9"/>
    <w:rsid w:val="007179A8"/>
    <w:rsid w:val="00722072"/>
    <w:rsid w:val="007228B5"/>
    <w:rsid w:val="00722D7D"/>
    <w:rsid w:val="007234D7"/>
    <w:rsid w:val="0072439E"/>
    <w:rsid w:val="00725CC4"/>
    <w:rsid w:val="007262DE"/>
    <w:rsid w:val="00726CB0"/>
    <w:rsid w:val="00726E48"/>
    <w:rsid w:val="007277BA"/>
    <w:rsid w:val="00732959"/>
    <w:rsid w:val="00733149"/>
    <w:rsid w:val="00735577"/>
    <w:rsid w:val="00735844"/>
    <w:rsid w:val="00740414"/>
    <w:rsid w:val="007408D9"/>
    <w:rsid w:val="00740F67"/>
    <w:rsid w:val="00743570"/>
    <w:rsid w:val="00743812"/>
    <w:rsid w:val="00743EC9"/>
    <w:rsid w:val="00746CF5"/>
    <w:rsid w:val="00750652"/>
    <w:rsid w:val="00751A55"/>
    <w:rsid w:val="0075249B"/>
    <w:rsid w:val="007555F9"/>
    <w:rsid w:val="0075586A"/>
    <w:rsid w:val="0075625F"/>
    <w:rsid w:val="00756E81"/>
    <w:rsid w:val="007602EF"/>
    <w:rsid w:val="0076174D"/>
    <w:rsid w:val="007618B6"/>
    <w:rsid w:val="00764745"/>
    <w:rsid w:val="0076600A"/>
    <w:rsid w:val="00766C1A"/>
    <w:rsid w:val="00767F1D"/>
    <w:rsid w:val="00771A1F"/>
    <w:rsid w:val="007740BC"/>
    <w:rsid w:val="007742CA"/>
    <w:rsid w:val="00775132"/>
    <w:rsid w:val="007768F0"/>
    <w:rsid w:val="00777349"/>
    <w:rsid w:val="00780B9E"/>
    <w:rsid w:val="00781380"/>
    <w:rsid w:val="007816D5"/>
    <w:rsid w:val="007819B0"/>
    <w:rsid w:val="0078301A"/>
    <w:rsid w:val="00783FD1"/>
    <w:rsid w:val="00785253"/>
    <w:rsid w:val="00785B77"/>
    <w:rsid w:val="00787C21"/>
    <w:rsid w:val="00791EA6"/>
    <w:rsid w:val="00793D1C"/>
    <w:rsid w:val="007951D3"/>
    <w:rsid w:val="00796F85"/>
    <w:rsid w:val="007A1718"/>
    <w:rsid w:val="007A3361"/>
    <w:rsid w:val="007A36DC"/>
    <w:rsid w:val="007B153F"/>
    <w:rsid w:val="007B371E"/>
    <w:rsid w:val="007B3A26"/>
    <w:rsid w:val="007B5458"/>
    <w:rsid w:val="007B6509"/>
    <w:rsid w:val="007B7053"/>
    <w:rsid w:val="007B7391"/>
    <w:rsid w:val="007C03EC"/>
    <w:rsid w:val="007C1ED7"/>
    <w:rsid w:val="007C72FD"/>
    <w:rsid w:val="007C7964"/>
    <w:rsid w:val="007D0C7A"/>
    <w:rsid w:val="007D1D65"/>
    <w:rsid w:val="007D356B"/>
    <w:rsid w:val="007D6D73"/>
    <w:rsid w:val="007E09C1"/>
    <w:rsid w:val="007E5500"/>
    <w:rsid w:val="007E5C86"/>
    <w:rsid w:val="007E6BB4"/>
    <w:rsid w:val="007F1405"/>
    <w:rsid w:val="007F23ED"/>
    <w:rsid w:val="007F5611"/>
    <w:rsid w:val="007F5946"/>
    <w:rsid w:val="007F59A2"/>
    <w:rsid w:val="007F5CBB"/>
    <w:rsid w:val="007F5F95"/>
    <w:rsid w:val="007F61C2"/>
    <w:rsid w:val="007F72D0"/>
    <w:rsid w:val="00801A32"/>
    <w:rsid w:val="0080385A"/>
    <w:rsid w:val="00806A40"/>
    <w:rsid w:val="00806ECB"/>
    <w:rsid w:val="00806F7B"/>
    <w:rsid w:val="00810794"/>
    <w:rsid w:val="008147CE"/>
    <w:rsid w:val="00815746"/>
    <w:rsid w:val="00816B3C"/>
    <w:rsid w:val="00817181"/>
    <w:rsid w:val="008176CB"/>
    <w:rsid w:val="008178C9"/>
    <w:rsid w:val="008209FD"/>
    <w:rsid w:val="008221D9"/>
    <w:rsid w:val="0082312F"/>
    <w:rsid w:val="00823C9E"/>
    <w:rsid w:val="00823FA5"/>
    <w:rsid w:val="00825AA3"/>
    <w:rsid w:val="008267CD"/>
    <w:rsid w:val="00831B2D"/>
    <w:rsid w:val="00833BB0"/>
    <w:rsid w:val="00834134"/>
    <w:rsid w:val="00836C9E"/>
    <w:rsid w:val="008378C1"/>
    <w:rsid w:val="00837A7E"/>
    <w:rsid w:val="00840010"/>
    <w:rsid w:val="00840BDF"/>
    <w:rsid w:val="008411A4"/>
    <w:rsid w:val="00844A78"/>
    <w:rsid w:val="00844BD3"/>
    <w:rsid w:val="008451C5"/>
    <w:rsid w:val="00845A9D"/>
    <w:rsid w:val="00845C06"/>
    <w:rsid w:val="008507B1"/>
    <w:rsid w:val="00851836"/>
    <w:rsid w:val="00853FE3"/>
    <w:rsid w:val="00854A96"/>
    <w:rsid w:val="00855379"/>
    <w:rsid w:val="008564A8"/>
    <w:rsid w:val="0085745B"/>
    <w:rsid w:val="008576F8"/>
    <w:rsid w:val="00860E47"/>
    <w:rsid w:val="00861022"/>
    <w:rsid w:val="0086110D"/>
    <w:rsid w:val="00861601"/>
    <w:rsid w:val="008628B4"/>
    <w:rsid w:val="008637F5"/>
    <w:rsid w:val="008733F8"/>
    <w:rsid w:val="00873EDF"/>
    <w:rsid w:val="00873FB2"/>
    <w:rsid w:val="00875645"/>
    <w:rsid w:val="008757D6"/>
    <w:rsid w:val="00883B6B"/>
    <w:rsid w:val="00885656"/>
    <w:rsid w:val="00885FC3"/>
    <w:rsid w:val="00886399"/>
    <w:rsid w:val="00890D63"/>
    <w:rsid w:val="008927DE"/>
    <w:rsid w:val="00894F43"/>
    <w:rsid w:val="00895591"/>
    <w:rsid w:val="00895762"/>
    <w:rsid w:val="008A4C53"/>
    <w:rsid w:val="008A5061"/>
    <w:rsid w:val="008A62A1"/>
    <w:rsid w:val="008B1812"/>
    <w:rsid w:val="008B40BA"/>
    <w:rsid w:val="008B550D"/>
    <w:rsid w:val="008B55BB"/>
    <w:rsid w:val="008B55F9"/>
    <w:rsid w:val="008B7113"/>
    <w:rsid w:val="008C2243"/>
    <w:rsid w:val="008C2586"/>
    <w:rsid w:val="008D1AF1"/>
    <w:rsid w:val="008D2C67"/>
    <w:rsid w:val="008D6052"/>
    <w:rsid w:val="008D6626"/>
    <w:rsid w:val="008D7748"/>
    <w:rsid w:val="008E1492"/>
    <w:rsid w:val="008E3163"/>
    <w:rsid w:val="008E3A63"/>
    <w:rsid w:val="008E3D63"/>
    <w:rsid w:val="008E4A7D"/>
    <w:rsid w:val="008E5805"/>
    <w:rsid w:val="008E672E"/>
    <w:rsid w:val="008E6B83"/>
    <w:rsid w:val="008E6CC3"/>
    <w:rsid w:val="008E75E9"/>
    <w:rsid w:val="008E77B2"/>
    <w:rsid w:val="008F127A"/>
    <w:rsid w:val="008F6497"/>
    <w:rsid w:val="008F74CA"/>
    <w:rsid w:val="008F7554"/>
    <w:rsid w:val="008F7887"/>
    <w:rsid w:val="00900635"/>
    <w:rsid w:val="00901584"/>
    <w:rsid w:val="00904CC7"/>
    <w:rsid w:val="009055CD"/>
    <w:rsid w:val="00906154"/>
    <w:rsid w:val="0091209C"/>
    <w:rsid w:val="009134C8"/>
    <w:rsid w:val="0091676A"/>
    <w:rsid w:val="00916DC0"/>
    <w:rsid w:val="00920F96"/>
    <w:rsid w:val="00924C65"/>
    <w:rsid w:val="00924EA2"/>
    <w:rsid w:val="009252A2"/>
    <w:rsid w:val="00925B01"/>
    <w:rsid w:val="0093157B"/>
    <w:rsid w:val="00931F1A"/>
    <w:rsid w:val="00934D01"/>
    <w:rsid w:val="00935A30"/>
    <w:rsid w:val="00940093"/>
    <w:rsid w:val="009402DE"/>
    <w:rsid w:val="009428B9"/>
    <w:rsid w:val="00942E4D"/>
    <w:rsid w:val="00942F89"/>
    <w:rsid w:val="0094416E"/>
    <w:rsid w:val="00944A16"/>
    <w:rsid w:val="009455AB"/>
    <w:rsid w:val="009460EE"/>
    <w:rsid w:val="0094784A"/>
    <w:rsid w:val="00947AEC"/>
    <w:rsid w:val="0095123D"/>
    <w:rsid w:val="00960BDF"/>
    <w:rsid w:val="00961639"/>
    <w:rsid w:val="009618F0"/>
    <w:rsid w:val="00967A4A"/>
    <w:rsid w:val="00967AD6"/>
    <w:rsid w:val="00967FE5"/>
    <w:rsid w:val="0097073B"/>
    <w:rsid w:val="00970DEF"/>
    <w:rsid w:val="009712FD"/>
    <w:rsid w:val="00972CCD"/>
    <w:rsid w:val="00974870"/>
    <w:rsid w:val="00974D9B"/>
    <w:rsid w:val="00976424"/>
    <w:rsid w:val="00976FAC"/>
    <w:rsid w:val="00983829"/>
    <w:rsid w:val="009853FF"/>
    <w:rsid w:val="00985457"/>
    <w:rsid w:val="00985E58"/>
    <w:rsid w:val="0099081B"/>
    <w:rsid w:val="00991C2C"/>
    <w:rsid w:val="009932C6"/>
    <w:rsid w:val="00994183"/>
    <w:rsid w:val="0099436A"/>
    <w:rsid w:val="00994ADA"/>
    <w:rsid w:val="009A2EFF"/>
    <w:rsid w:val="009A420B"/>
    <w:rsid w:val="009A5902"/>
    <w:rsid w:val="009A7A1D"/>
    <w:rsid w:val="009A7BF1"/>
    <w:rsid w:val="009B03C3"/>
    <w:rsid w:val="009B0ED7"/>
    <w:rsid w:val="009B1FC5"/>
    <w:rsid w:val="009B5375"/>
    <w:rsid w:val="009B67FB"/>
    <w:rsid w:val="009B70A3"/>
    <w:rsid w:val="009C420E"/>
    <w:rsid w:val="009C4936"/>
    <w:rsid w:val="009C4FBA"/>
    <w:rsid w:val="009C56D4"/>
    <w:rsid w:val="009C6E1E"/>
    <w:rsid w:val="009C7A3D"/>
    <w:rsid w:val="009D108D"/>
    <w:rsid w:val="009D2060"/>
    <w:rsid w:val="009D2988"/>
    <w:rsid w:val="009D3E54"/>
    <w:rsid w:val="009D5641"/>
    <w:rsid w:val="009E673A"/>
    <w:rsid w:val="009F1479"/>
    <w:rsid w:val="009F2B9E"/>
    <w:rsid w:val="009F3635"/>
    <w:rsid w:val="009F5947"/>
    <w:rsid w:val="009F6016"/>
    <w:rsid w:val="009F6294"/>
    <w:rsid w:val="009F69DA"/>
    <w:rsid w:val="009F6BF3"/>
    <w:rsid w:val="00A02136"/>
    <w:rsid w:val="00A021A2"/>
    <w:rsid w:val="00A02876"/>
    <w:rsid w:val="00A02F01"/>
    <w:rsid w:val="00A06067"/>
    <w:rsid w:val="00A07BE1"/>
    <w:rsid w:val="00A07EBF"/>
    <w:rsid w:val="00A10B7A"/>
    <w:rsid w:val="00A1289B"/>
    <w:rsid w:val="00A13C51"/>
    <w:rsid w:val="00A148F1"/>
    <w:rsid w:val="00A1509A"/>
    <w:rsid w:val="00A20CA7"/>
    <w:rsid w:val="00A21CF6"/>
    <w:rsid w:val="00A22558"/>
    <w:rsid w:val="00A263EC"/>
    <w:rsid w:val="00A308A9"/>
    <w:rsid w:val="00A3107C"/>
    <w:rsid w:val="00A326CD"/>
    <w:rsid w:val="00A330FE"/>
    <w:rsid w:val="00A33E00"/>
    <w:rsid w:val="00A347B0"/>
    <w:rsid w:val="00A3595D"/>
    <w:rsid w:val="00A36267"/>
    <w:rsid w:val="00A36C05"/>
    <w:rsid w:val="00A36F24"/>
    <w:rsid w:val="00A40673"/>
    <w:rsid w:val="00A45CA9"/>
    <w:rsid w:val="00A460C8"/>
    <w:rsid w:val="00A501B7"/>
    <w:rsid w:val="00A50A7E"/>
    <w:rsid w:val="00A53DAD"/>
    <w:rsid w:val="00A63128"/>
    <w:rsid w:val="00A66C31"/>
    <w:rsid w:val="00A714A6"/>
    <w:rsid w:val="00A71842"/>
    <w:rsid w:val="00A73879"/>
    <w:rsid w:val="00A740E0"/>
    <w:rsid w:val="00A74F4F"/>
    <w:rsid w:val="00A8081A"/>
    <w:rsid w:val="00A835EC"/>
    <w:rsid w:val="00A8402E"/>
    <w:rsid w:val="00A857E5"/>
    <w:rsid w:val="00A868ED"/>
    <w:rsid w:val="00A86971"/>
    <w:rsid w:val="00A86D3F"/>
    <w:rsid w:val="00A90CCE"/>
    <w:rsid w:val="00A91C2E"/>
    <w:rsid w:val="00A934A3"/>
    <w:rsid w:val="00A9379D"/>
    <w:rsid w:val="00A93875"/>
    <w:rsid w:val="00A96E36"/>
    <w:rsid w:val="00AA0F7F"/>
    <w:rsid w:val="00AA1171"/>
    <w:rsid w:val="00AA1CC6"/>
    <w:rsid w:val="00AA32B3"/>
    <w:rsid w:val="00AA3557"/>
    <w:rsid w:val="00AA4807"/>
    <w:rsid w:val="00AA62B5"/>
    <w:rsid w:val="00AA6B31"/>
    <w:rsid w:val="00AB1690"/>
    <w:rsid w:val="00AB2C98"/>
    <w:rsid w:val="00AB4403"/>
    <w:rsid w:val="00AB46CD"/>
    <w:rsid w:val="00AB7376"/>
    <w:rsid w:val="00AC079F"/>
    <w:rsid w:val="00AC0AF1"/>
    <w:rsid w:val="00AC35D5"/>
    <w:rsid w:val="00AC3890"/>
    <w:rsid w:val="00AC3D72"/>
    <w:rsid w:val="00AC3FB3"/>
    <w:rsid w:val="00AC4745"/>
    <w:rsid w:val="00AC4B65"/>
    <w:rsid w:val="00AC4CB3"/>
    <w:rsid w:val="00AC53C7"/>
    <w:rsid w:val="00AC6367"/>
    <w:rsid w:val="00AD06FA"/>
    <w:rsid w:val="00AD0B20"/>
    <w:rsid w:val="00AD1198"/>
    <w:rsid w:val="00AD1A15"/>
    <w:rsid w:val="00AD5A51"/>
    <w:rsid w:val="00AD5BAC"/>
    <w:rsid w:val="00AE1057"/>
    <w:rsid w:val="00AE1BE6"/>
    <w:rsid w:val="00AE26D5"/>
    <w:rsid w:val="00AE35FB"/>
    <w:rsid w:val="00AE4905"/>
    <w:rsid w:val="00AE66C1"/>
    <w:rsid w:val="00AE78AF"/>
    <w:rsid w:val="00AF0EA7"/>
    <w:rsid w:val="00AF2A8D"/>
    <w:rsid w:val="00AF50C9"/>
    <w:rsid w:val="00AF56B4"/>
    <w:rsid w:val="00AF62AF"/>
    <w:rsid w:val="00AF663A"/>
    <w:rsid w:val="00AF736B"/>
    <w:rsid w:val="00B00F0E"/>
    <w:rsid w:val="00B03032"/>
    <w:rsid w:val="00B04226"/>
    <w:rsid w:val="00B0492E"/>
    <w:rsid w:val="00B04C59"/>
    <w:rsid w:val="00B059FC"/>
    <w:rsid w:val="00B06691"/>
    <w:rsid w:val="00B06DDC"/>
    <w:rsid w:val="00B06DE0"/>
    <w:rsid w:val="00B074DD"/>
    <w:rsid w:val="00B07C6A"/>
    <w:rsid w:val="00B11680"/>
    <w:rsid w:val="00B11757"/>
    <w:rsid w:val="00B11D8D"/>
    <w:rsid w:val="00B17577"/>
    <w:rsid w:val="00B22F74"/>
    <w:rsid w:val="00B26ED6"/>
    <w:rsid w:val="00B26F04"/>
    <w:rsid w:val="00B2767B"/>
    <w:rsid w:val="00B27811"/>
    <w:rsid w:val="00B32107"/>
    <w:rsid w:val="00B33644"/>
    <w:rsid w:val="00B354CB"/>
    <w:rsid w:val="00B372CB"/>
    <w:rsid w:val="00B37EAE"/>
    <w:rsid w:val="00B400F5"/>
    <w:rsid w:val="00B41596"/>
    <w:rsid w:val="00B42146"/>
    <w:rsid w:val="00B427D1"/>
    <w:rsid w:val="00B42F21"/>
    <w:rsid w:val="00B4406E"/>
    <w:rsid w:val="00B454C1"/>
    <w:rsid w:val="00B46B0F"/>
    <w:rsid w:val="00B515A8"/>
    <w:rsid w:val="00B52FEB"/>
    <w:rsid w:val="00B54995"/>
    <w:rsid w:val="00B55B31"/>
    <w:rsid w:val="00B57C4C"/>
    <w:rsid w:val="00B61570"/>
    <w:rsid w:val="00B61E08"/>
    <w:rsid w:val="00B620BD"/>
    <w:rsid w:val="00B62300"/>
    <w:rsid w:val="00B63F58"/>
    <w:rsid w:val="00B72711"/>
    <w:rsid w:val="00B77484"/>
    <w:rsid w:val="00B77F64"/>
    <w:rsid w:val="00B81108"/>
    <w:rsid w:val="00B81243"/>
    <w:rsid w:val="00B81CCE"/>
    <w:rsid w:val="00B837C3"/>
    <w:rsid w:val="00B84E34"/>
    <w:rsid w:val="00B85C8F"/>
    <w:rsid w:val="00B85EC4"/>
    <w:rsid w:val="00B905E2"/>
    <w:rsid w:val="00B947E7"/>
    <w:rsid w:val="00B94888"/>
    <w:rsid w:val="00B9526D"/>
    <w:rsid w:val="00B96F3A"/>
    <w:rsid w:val="00B978FD"/>
    <w:rsid w:val="00BA1156"/>
    <w:rsid w:val="00BA2302"/>
    <w:rsid w:val="00BA3C34"/>
    <w:rsid w:val="00BA40FF"/>
    <w:rsid w:val="00BA5711"/>
    <w:rsid w:val="00BA604D"/>
    <w:rsid w:val="00BA6A5A"/>
    <w:rsid w:val="00BA7288"/>
    <w:rsid w:val="00BA7B75"/>
    <w:rsid w:val="00BB2212"/>
    <w:rsid w:val="00BB2AB3"/>
    <w:rsid w:val="00BB3363"/>
    <w:rsid w:val="00BB3BAB"/>
    <w:rsid w:val="00BC2A01"/>
    <w:rsid w:val="00BC2E75"/>
    <w:rsid w:val="00BC5A4A"/>
    <w:rsid w:val="00BC722F"/>
    <w:rsid w:val="00BC7BF8"/>
    <w:rsid w:val="00BD3356"/>
    <w:rsid w:val="00BD4F2B"/>
    <w:rsid w:val="00BD5FE5"/>
    <w:rsid w:val="00BD602A"/>
    <w:rsid w:val="00BD70DB"/>
    <w:rsid w:val="00BE0090"/>
    <w:rsid w:val="00BE053F"/>
    <w:rsid w:val="00BE1791"/>
    <w:rsid w:val="00BE18C6"/>
    <w:rsid w:val="00BE24A5"/>
    <w:rsid w:val="00BE309E"/>
    <w:rsid w:val="00BE6E52"/>
    <w:rsid w:val="00BF1444"/>
    <w:rsid w:val="00BF16FE"/>
    <w:rsid w:val="00BF393E"/>
    <w:rsid w:val="00BF4D8D"/>
    <w:rsid w:val="00BF50DB"/>
    <w:rsid w:val="00BF61D8"/>
    <w:rsid w:val="00BF6F7E"/>
    <w:rsid w:val="00BF6FA7"/>
    <w:rsid w:val="00BF7163"/>
    <w:rsid w:val="00C011A4"/>
    <w:rsid w:val="00C0230D"/>
    <w:rsid w:val="00C03C66"/>
    <w:rsid w:val="00C0538F"/>
    <w:rsid w:val="00C104EC"/>
    <w:rsid w:val="00C11961"/>
    <w:rsid w:val="00C11BC6"/>
    <w:rsid w:val="00C11FFB"/>
    <w:rsid w:val="00C12622"/>
    <w:rsid w:val="00C14AD0"/>
    <w:rsid w:val="00C230CC"/>
    <w:rsid w:val="00C2469C"/>
    <w:rsid w:val="00C26FBD"/>
    <w:rsid w:val="00C304B4"/>
    <w:rsid w:val="00C31419"/>
    <w:rsid w:val="00C31D69"/>
    <w:rsid w:val="00C32B6E"/>
    <w:rsid w:val="00C34A5E"/>
    <w:rsid w:val="00C355B6"/>
    <w:rsid w:val="00C36520"/>
    <w:rsid w:val="00C37FFE"/>
    <w:rsid w:val="00C405F1"/>
    <w:rsid w:val="00C4159E"/>
    <w:rsid w:val="00C4187E"/>
    <w:rsid w:val="00C41CDF"/>
    <w:rsid w:val="00C42CB2"/>
    <w:rsid w:val="00C44343"/>
    <w:rsid w:val="00C44B09"/>
    <w:rsid w:val="00C44BA8"/>
    <w:rsid w:val="00C45851"/>
    <w:rsid w:val="00C4748D"/>
    <w:rsid w:val="00C50123"/>
    <w:rsid w:val="00C539B7"/>
    <w:rsid w:val="00C5602D"/>
    <w:rsid w:val="00C56DB0"/>
    <w:rsid w:val="00C5727F"/>
    <w:rsid w:val="00C612A8"/>
    <w:rsid w:val="00C62C2D"/>
    <w:rsid w:val="00C65E09"/>
    <w:rsid w:val="00C67F28"/>
    <w:rsid w:val="00C71982"/>
    <w:rsid w:val="00C72DB3"/>
    <w:rsid w:val="00C7337A"/>
    <w:rsid w:val="00C74438"/>
    <w:rsid w:val="00C75264"/>
    <w:rsid w:val="00C75330"/>
    <w:rsid w:val="00C7558B"/>
    <w:rsid w:val="00C846E6"/>
    <w:rsid w:val="00C91445"/>
    <w:rsid w:val="00C91A88"/>
    <w:rsid w:val="00C91DC5"/>
    <w:rsid w:val="00C92E8A"/>
    <w:rsid w:val="00C966EE"/>
    <w:rsid w:val="00C968B1"/>
    <w:rsid w:val="00CA3B96"/>
    <w:rsid w:val="00CA3C07"/>
    <w:rsid w:val="00CA4EEC"/>
    <w:rsid w:val="00CA6466"/>
    <w:rsid w:val="00CA7CDC"/>
    <w:rsid w:val="00CB32F9"/>
    <w:rsid w:val="00CB6E7F"/>
    <w:rsid w:val="00CB73FE"/>
    <w:rsid w:val="00CC137B"/>
    <w:rsid w:val="00CC4D8B"/>
    <w:rsid w:val="00CC5F3E"/>
    <w:rsid w:val="00CC62B6"/>
    <w:rsid w:val="00CC7C16"/>
    <w:rsid w:val="00CD2B5E"/>
    <w:rsid w:val="00CD4A0F"/>
    <w:rsid w:val="00CD4D62"/>
    <w:rsid w:val="00CD73B4"/>
    <w:rsid w:val="00CE182A"/>
    <w:rsid w:val="00CE1CDA"/>
    <w:rsid w:val="00CE2095"/>
    <w:rsid w:val="00CE3943"/>
    <w:rsid w:val="00CF01A8"/>
    <w:rsid w:val="00CF0829"/>
    <w:rsid w:val="00CF4455"/>
    <w:rsid w:val="00CF6E27"/>
    <w:rsid w:val="00CF7776"/>
    <w:rsid w:val="00D02EE1"/>
    <w:rsid w:val="00D03526"/>
    <w:rsid w:val="00D07404"/>
    <w:rsid w:val="00D10B0D"/>
    <w:rsid w:val="00D11E06"/>
    <w:rsid w:val="00D11E77"/>
    <w:rsid w:val="00D12751"/>
    <w:rsid w:val="00D1498E"/>
    <w:rsid w:val="00D14AA7"/>
    <w:rsid w:val="00D152D3"/>
    <w:rsid w:val="00D213B7"/>
    <w:rsid w:val="00D21B90"/>
    <w:rsid w:val="00D2651E"/>
    <w:rsid w:val="00D3206E"/>
    <w:rsid w:val="00D32AB0"/>
    <w:rsid w:val="00D330FF"/>
    <w:rsid w:val="00D336E1"/>
    <w:rsid w:val="00D34E3B"/>
    <w:rsid w:val="00D3722B"/>
    <w:rsid w:val="00D4178D"/>
    <w:rsid w:val="00D41D36"/>
    <w:rsid w:val="00D43FBD"/>
    <w:rsid w:val="00D44860"/>
    <w:rsid w:val="00D44B7B"/>
    <w:rsid w:val="00D45F8A"/>
    <w:rsid w:val="00D47383"/>
    <w:rsid w:val="00D47B19"/>
    <w:rsid w:val="00D50B0C"/>
    <w:rsid w:val="00D53499"/>
    <w:rsid w:val="00D53B96"/>
    <w:rsid w:val="00D547FB"/>
    <w:rsid w:val="00D600F6"/>
    <w:rsid w:val="00D60171"/>
    <w:rsid w:val="00D60DCA"/>
    <w:rsid w:val="00D6256E"/>
    <w:rsid w:val="00D63978"/>
    <w:rsid w:val="00D66332"/>
    <w:rsid w:val="00D70046"/>
    <w:rsid w:val="00D70A9E"/>
    <w:rsid w:val="00D70AFC"/>
    <w:rsid w:val="00D711D6"/>
    <w:rsid w:val="00D72EB9"/>
    <w:rsid w:val="00D730FF"/>
    <w:rsid w:val="00D73163"/>
    <w:rsid w:val="00D77214"/>
    <w:rsid w:val="00D80554"/>
    <w:rsid w:val="00D8152F"/>
    <w:rsid w:val="00D830F7"/>
    <w:rsid w:val="00D8562D"/>
    <w:rsid w:val="00D870A1"/>
    <w:rsid w:val="00D901B5"/>
    <w:rsid w:val="00D90322"/>
    <w:rsid w:val="00D90861"/>
    <w:rsid w:val="00D90C69"/>
    <w:rsid w:val="00D916DA"/>
    <w:rsid w:val="00D92A8E"/>
    <w:rsid w:val="00D9376C"/>
    <w:rsid w:val="00D9428C"/>
    <w:rsid w:val="00D945E5"/>
    <w:rsid w:val="00DA18E6"/>
    <w:rsid w:val="00DA2E63"/>
    <w:rsid w:val="00DA30A6"/>
    <w:rsid w:val="00DA3A8B"/>
    <w:rsid w:val="00DA4671"/>
    <w:rsid w:val="00DA47EC"/>
    <w:rsid w:val="00DA5BC1"/>
    <w:rsid w:val="00DA6E64"/>
    <w:rsid w:val="00DA7388"/>
    <w:rsid w:val="00DB3C10"/>
    <w:rsid w:val="00DB4689"/>
    <w:rsid w:val="00DC0B06"/>
    <w:rsid w:val="00DC1377"/>
    <w:rsid w:val="00DC2C8C"/>
    <w:rsid w:val="00DC35A3"/>
    <w:rsid w:val="00DC3DA6"/>
    <w:rsid w:val="00DC43A6"/>
    <w:rsid w:val="00DC47DE"/>
    <w:rsid w:val="00DC5502"/>
    <w:rsid w:val="00DC64AE"/>
    <w:rsid w:val="00DC6676"/>
    <w:rsid w:val="00DD0E35"/>
    <w:rsid w:val="00DD287D"/>
    <w:rsid w:val="00DD2D8A"/>
    <w:rsid w:val="00DD5277"/>
    <w:rsid w:val="00DD5313"/>
    <w:rsid w:val="00DD6111"/>
    <w:rsid w:val="00DD6844"/>
    <w:rsid w:val="00DE33E6"/>
    <w:rsid w:val="00DE5BB8"/>
    <w:rsid w:val="00DF0B42"/>
    <w:rsid w:val="00DF0E22"/>
    <w:rsid w:val="00DF1428"/>
    <w:rsid w:val="00DF2014"/>
    <w:rsid w:val="00DF2BBA"/>
    <w:rsid w:val="00DF5A9B"/>
    <w:rsid w:val="00E03A5B"/>
    <w:rsid w:val="00E04129"/>
    <w:rsid w:val="00E051C9"/>
    <w:rsid w:val="00E05445"/>
    <w:rsid w:val="00E056A6"/>
    <w:rsid w:val="00E07BAB"/>
    <w:rsid w:val="00E10647"/>
    <w:rsid w:val="00E106AB"/>
    <w:rsid w:val="00E117FA"/>
    <w:rsid w:val="00E11812"/>
    <w:rsid w:val="00E12A60"/>
    <w:rsid w:val="00E14ED6"/>
    <w:rsid w:val="00E15918"/>
    <w:rsid w:val="00E15990"/>
    <w:rsid w:val="00E160C9"/>
    <w:rsid w:val="00E21F0F"/>
    <w:rsid w:val="00E26BF4"/>
    <w:rsid w:val="00E30DDF"/>
    <w:rsid w:val="00E31684"/>
    <w:rsid w:val="00E31A48"/>
    <w:rsid w:val="00E34D31"/>
    <w:rsid w:val="00E35021"/>
    <w:rsid w:val="00E37325"/>
    <w:rsid w:val="00E37EEF"/>
    <w:rsid w:val="00E41D8E"/>
    <w:rsid w:val="00E423AF"/>
    <w:rsid w:val="00E4347F"/>
    <w:rsid w:val="00E454E3"/>
    <w:rsid w:val="00E472BA"/>
    <w:rsid w:val="00E4739C"/>
    <w:rsid w:val="00E47ED7"/>
    <w:rsid w:val="00E50DDA"/>
    <w:rsid w:val="00E52EAF"/>
    <w:rsid w:val="00E53CC3"/>
    <w:rsid w:val="00E557B8"/>
    <w:rsid w:val="00E57764"/>
    <w:rsid w:val="00E60110"/>
    <w:rsid w:val="00E60212"/>
    <w:rsid w:val="00E62EC8"/>
    <w:rsid w:val="00E63D2C"/>
    <w:rsid w:val="00E63EFC"/>
    <w:rsid w:val="00E66638"/>
    <w:rsid w:val="00E679A4"/>
    <w:rsid w:val="00E67C50"/>
    <w:rsid w:val="00E7479C"/>
    <w:rsid w:val="00E8027B"/>
    <w:rsid w:val="00E80B8D"/>
    <w:rsid w:val="00E80E5E"/>
    <w:rsid w:val="00E83857"/>
    <w:rsid w:val="00E84B35"/>
    <w:rsid w:val="00E84C6C"/>
    <w:rsid w:val="00E85C65"/>
    <w:rsid w:val="00E87BFE"/>
    <w:rsid w:val="00E905E3"/>
    <w:rsid w:val="00E90E30"/>
    <w:rsid w:val="00E9159D"/>
    <w:rsid w:val="00E919AE"/>
    <w:rsid w:val="00E91C78"/>
    <w:rsid w:val="00E9204D"/>
    <w:rsid w:val="00E92B39"/>
    <w:rsid w:val="00E933AA"/>
    <w:rsid w:val="00E94E7E"/>
    <w:rsid w:val="00E96505"/>
    <w:rsid w:val="00E9654A"/>
    <w:rsid w:val="00EA0401"/>
    <w:rsid w:val="00EA0475"/>
    <w:rsid w:val="00EA0A8E"/>
    <w:rsid w:val="00EA2EFF"/>
    <w:rsid w:val="00EA495F"/>
    <w:rsid w:val="00EA6CE4"/>
    <w:rsid w:val="00EA7B2B"/>
    <w:rsid w:val="00EB161F"/>
    <w:rsid w:val="00EB1B17"/>
    <w:rsid w:val="00EB1C2B"/>
    <w:rsid w:val="00EB24A4"/>
    <w:rsid w:val="00EB4009"/>
    <w:rsid w:val="00EB4B3B"/>
    <w:rsid w:val="00EB787D"/>
    <w:rsid w:val="00EC0F1B"/>
    <w:rsid w:val="00EC42B6"/>
    <w:rsid w:val="00ED3E07"/>
    <w:rsid w:val="00ED5383"/>
    <w:rsid w:val="00ED57DA"/>
    <w:rsid w:val="00ED7A91"/>
    <w:rsid w:val="00EE02BE"/>
    <w:rsid w:val="00EE3BDD"/>
    <w:rsid w:val="00EE4349"/>
    <w:rsid w:val="00EE48C8"/>
    <w:rsid w:val="00EE53AC"/>
    <w:rsid w:val="00EE6870"/>
    <w:rsid w:val="00EF1EB0"/>
    <w:rsid w:val="00EF28E9"/>
    <w:rsid w:val="00EF310B"/>
    <w:rsid w:val="00EF50D7"/>
    <w:rsid w:val="00EF539A"/>
    <w:rsid w:val="00EF77C2"/>
    <w:rsid w:val="00F00506"/>
    <w:rsid w:val="00F00D2C"/>
    <w:rsid w:val="00F015EA"/>
    <w:rsid w:val="00F01BA1"/>
    <w:rsid w:val="00F032F6"/>
    <w:rsid w:val="00F05C50"/>
    <w:rsid w:val="00F068AA"/>
    <w:rsid w:val="00F1098C"/>
    <w:rsid w:val="00F11B84"/>
    <w:rsid w:val="00F141EE"/>
    <w:rsid w:val="00F14A55"/>
    <w:rsid w:val="00F14EB7"/>
    <w:rsid w:val="00F15D72"/>
    <w:rsid w:val="00F16CCC"/>
    <w:rsid w:val="00F17C21"/>
    <w:rsid w:val="00F21BC6"/>
    <w:rsid w:val="00F21DEE"/>
    <w:rsid w:val="00F24B14"/>
    <w:rsid w:val="00F27768"/>
    <w:rsid w:val="00F302A4"/>
    <w:rsid w:val="00F30D84"/>
    <w:rsid w:val="00F320B3"/>
    <w:rsid w:val="00F35050"/>
    <w:rsid w:val="00F353A3"/>
    <w:rsid w:val="00F35A72"/>
    <w:rsid w:val="00F37E41"/>
    <w:rsid w:val="00F42503"/>
    <w:rsid w:val="00F46434"/>
    <w:rsid w:val="00F53422"/>
    <w:rsid w:val="00F53F5D"/>
    <w:rsid w:val="00F54AB0"/>
    <w:rsid w:val="00F55FAF"/>
    <w:rsid w:val="00F57402"/>
    <w:rsid w:val="00F60EB6"/>
    <w:rsid w:val="00F645D3"/>
    <w:rsid w:val="00F70532"/>
    <w:rsid w:val="00F715E2"/>
    <w:rsid w:val="00F72BBC"/>
    <w:rsid w:val="00F73287"/>
    <w:rsid w:val="00F73AC6"/>
    <w:rsid w:val="00F7491B"/>
    <w:rsid w:val="00F74B51"/>
    <w:rsid w:val="00F75099"/>
    <w:rsid w:val="00F76B62"/>
    <w:rsid w:val="00F80499"/>
    <w:rsid w:val="00F828AA"/>
    <w:rsid w:val="00F8428D"/>
    <w:rsid w:val="00F852CE"/>
    <w:rsid w:val="00F861BB"/>
    <w:rsid w:val="00F90208"/>
    <w:rsid w:val="00F90E35"/>
    <w:rsid w:val="00F9322B"/>
    <w:rsid w:val="00F97BD0"/>
    <w:rsid w:val="00FA0576"/>
    <w:rsid w:val="00FA2B93"/>
    <w:rsid w:val="00FB5429"/>
    <w:rsid w:val="00FB67F6"/>
    <w:rsid w:val="00FB7A48"/>
    <w:rsid w:val="00FC0EB6"/>
    <w:rsid w:val="00FC1251"/>
    <w:rsid w:val="00FC1873"/>
    <w:rsid w:val="00FC3CF3"/>
    <w:rsid w:val="00FC579D"/>
    <w:rsid w:val="00FC6643"/>
    <w:rsid w:val="00FC709A"/>
    <w:rsid w:val="00FD2595"/>
    <w:rsid w:val="00FD3BCD"/>
    <w:rsid w:val="00FD4129"/>
    <w:rsid w:val="00FD5FDF"/>
    <w:rsid w:val="00FD70E4"/>
    <w:rsid w:val="00FD7BEC"/>
    <w:rsid w:val="00FE0AB0"/>
    <w:rsid w:val="00FE17EA"/>
    <w:rsid w:val="00FE1927"/>
    <w:rsid w:val="00FE210C"/>
    <w:rsid w:val="00FE35AB"/>
    <w:rsid w:val="00FE459A"/>
    <w:rsid w:val="00FE5550"/>
    <w:rsid w:val="00FE5CC9"/>
    <w:rsid w:val="00FE609F"/>
    <w:rsid w:val="00FE7722"/>
    <w:rsid w:val="00FE7DCB"/>
    <w:rsid w:val="00FF1A8D"/>
    <w:rsid w:val="00FF3F4E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972BC10"/>
  <w15:docId w15:val="{42AF02D7-5B70-4AA6-AEC5-FF2E4F33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9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019DC-E097-4EDC-A8D4-85DEBFC5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225</TotalTime>
  <Pages>4</Pages>
  <Words>855</Words>
  <Characters>4877</Characters>
  <Application>Microsoft Office Word</Application>
  <DocSecurity>0</DocSecurity>
  <Lines>40</Lines>
  <Paragraphs>11</Paragraphs>
  <ScaleCrop>false</ScaleCrop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王以璇</cp:lastModifiedBy>
  <cp:revision>62</cp:revision>
  <cp:lastPrinted>2024-07-01T00:21:00Z</cp:lastPrinted>
  <dcterms:created xsi:type="dcterms:W3CDTF">2024-06-25T05:31:00Z</dcterms:created>
  <dcterms:modified xsi:type="dcterms:W3CDTF">2025-07-08T00:53:00Z</dcterms:modified>
</cp:coreProperties>
</file>