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E7C53" w14:textId="77777777" w:rsidR="002D3D6A" w:rsidRPr="00063367" w:rsidRDefault="002D3D6A" w:rsidP="0057652E">
      <w:pPr>
        <w:tabs>
          <w:tab w:val="center" w:pos="4920"/>
        </w:tabs>
        <w:snapToGrid w:val="0"/>
        <w:ind w:right="41" w:firstLineChars="0" w:firstLine="0"/>
        <w:jc w:val="right"/>
        <w:rPr>
          <w:rFonts w:hAnsi="Times New Roman" w:cs="Times New Roman"/>
          <w:b/>
          <w:color w:val="000000" w:themeColor="text1"/>
          <w:sz w:val="40"/>
          <w:szCs w:val="40"/>
        </w:rPr>
      </w:pPr>
      <w:r w:rsidRPr="00063367">
        <w:rPr>
          <w:rFonts w:hAnsi="Times New Roman" w:cs="Times New Roman" w:hint="eastAsia"/>
          <w:b/>
          <w:color w:val="000000" w:themeColor="text1"/>
          <w:sz w:val="40"/>
          <w:szCs w:val="40"/>
        </w:rPr>
        <w:t>丙、</w:t>
      </w:r>
      <w:proofErr w:type="gramStart"/>
      <w:r w:rsidRPr="00063367">
        <w:rPr>
          <w:rFonts w:hAnsi="Times New Roman" w:cs="Times New Roman" w:hint="eastAsia"/>
          <w:b/>
          <w:color w:val="000000" w:themeColor="text1"/>
          <w:sz w:val="40"/>
          <w:szCs w:val="40"/>
        </w:rPr>
        <w:t>最</w:t>
      </w:r>
      <w:proofErr w:type="gramEnd"/>
      <w:r w:rsidRPr="00063367">
        <w:rPr>
          <w:rFonts w:hAnsi="Times New Roman" w:cs="Times New Roman" w:hint="eastAsia"/>
          <w:b/>
          <w:color w:val="000000" w:themeColor="text1"/>
          <w:sz w:val="40"/>
          <w:szCs w:val="40"/>
        </w:rPr>
        <w:t>終審</w:t>
      </w:r>
    </w:p>
    <w:p w14:paraId="535456F7" w14:textId="1D9ABEA3" w:rsidR="000F352F" w:rsidRPr="00063367" w:rsidRDefault="002D3D6A" w:rsidP="0057652E">
      <w:pPr>
        <w:tabs>
          <w:tab w:val="center" w:pos="4920"/>
        </w:tabs>
        <w:snapToGrid w:val="0"/>
        <w:ind w:right="41"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t xml:space="preserve">　</w:t>
      </w:r>
      <w:r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</w:t>
      </w:r>
      <w:r w:rsidR="000F352F"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、</w:t>
      </w:r>
      <w:r w:rsidR="005047CA"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D10EBC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F540D3">
        <w:rPr>
          <w:b/>
          <w:color w:val="000000" w:themeColor="text1"/>
          <w:sz w:val="36"/>
          <w:szCs w:val="36"/>
          <w:u w:val="single"/>
        </w:rPr>
        <w:t>3</w:t>
      </w:r>
      <w:proofErr w:type="gramEnd"/>
      <w:r w:rsidR="005047CA"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14:paraId="65992143" w14:textId="77777777" w:rsidR="000F352F" w:rsidRPr="002678D5" w:rsidRDefault="002D3D6A" w:rsidP="00FC427A">
      <w:pPr>
        <w:tabs>
          <w:tab w:val="right" w:pos="9912"/>
        </w:tabs>
        <w:ind w:leftChars="11" w:left="26"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Ansi="Times New Roman" w:cs="Times New Roman" w:hint="eastAsia"/>
          <w:b/>
          <w:color w:val="000000" w:themeColor="text1"/>
        </w:rPr>
        <w:t>收入</w:t>
      </w:r>
      <w:r w:rsidR="005047CA" w:rsidRPr="002678D5">
        <w:rPr>
          <w:rFonts w:hAnsi="Times New Roman" w:cs="Times New Roman" w:hint="eastAsia"/>
          <w:b/>
          <w:color w:val="000000" w:themeColor="text1"/>
        </w:rPr>
        <w:t>部分</w:t>
      </w:r>
      <w:r w:rsidR="000F352F"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10168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55"/>
        <w:gridCol w:w="2269"/>
        <w:gridCol w:w="2269"/>
        <w:gridCol w:w="2275"/>
      </w:tblGrid>
      <w:tr w:rsidR="002D3D6A" w:rsidRPr="00063367" w14:paraId="7BB2A4DC" w14:textId="77777777" w:rsidTr="0057652E">
        <w:trPr>
          <w:cantSplit/>
          <w:trHeight w:hRule="exact" w:val="300"/>
        </w:trPr>
        <w:tc>
          <w:tcPr>
            <w:tcW w:w="3355" w:type="dxa"/>
            <w:vMerge w:val="restart"/>
            <w:tcBorders>
              <w:top w:val="single" w:sz="8" w:space="0" w:color="auto"/>
            </w:tcBorders>
            <w:vAlign w:val="center"/>
          </w:tcPr>
          <w:p w14:paraId="3E9DF7E2" w14:textId="77777777" w:rsidR="002D3D6A" w:rsidRPr="00063367" w:rsidRDefault="002D3D6A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813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6C32" w14:textId="77777777" w:rsidR="002D3D6A" w:rsidRPr="00063367" w:rsidRDefault="002D3D6A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業務及業務外</w:t>
            </w:r>
            <w:r w:rsidR="00820C84"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收入</w:t>
            </w:r>
          </w:p>
        </w:tc>
      </w:tr>
      <w:tr w:rsidR="002D3D6A" w:rsidRPr="00063367" w14:paraId="053AD416" w14:textId="77777777" w:rsidTr="0057652E">
        <w:trPr>
          <w:cantSplit/>
          <w:trHeight w:hRule="exact" w:val="300"/>
        </w:trPr>
        <w:tc>
          <w:tcPr>
            <w:tcW w:w="3355" w:type="dxa"/>
            <w:vMerge/>
            <w:tcBorders>
              <w:bottom w:val="single" w:sz="8" w:space="0" w:color="auto"/>
            </w:tcBorders>
            <w:vAlign w:val="center"/>
          </w:tcPr>
          <w:p w14:paraId="0F6B7EF1" w14:textId="77777777" w:rsidR="002D3D6A" w:rsidRPr="00063367" w:rsidRDefault="002D3D6A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F19023" w14:textId="77777777" w:rsidR="002D3D6A" w:rsidRPr="00063367" w:rsidRDefault="002D3D6A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33451D" w14:textId="77777777" w:rsidR="002D3D6A" w:rsidRPr="00063367" w:rsidRDefault="002D3D6A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EF3E6E" w14:textId="77777777" w:rsidR="002D3D6A" w:rsidRPr="00063367" w:rsidRDefault="002D3D6A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81734D" w:rsidRPr="00063367" w14:paraId="3F75126D" w14:textId="77777777" w:rsidTr="0057652E">
        <w:trPr>
          <w:cantSplit/>
          <w:trHeight w:val="384"/>
        </w:trPr>
        <w:tc>
          <w:tcPr>
            <w:tcW w:w="33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CE70677" w14:textId="19D11700" w:rsidR="0081734D" w:rsidRPr="00DC1062" w:rsidRDefault="0081734D" w:rsidP="0081734D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合計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FDF19" w14:textId="1EFB1E68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2,236,212,473,000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E69B8" w14:textId="43B16F8F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2,741,647,292,317</w:t>
            </w:r>
          </w:p>
        </w:tc>
        <w:tc>
          <w:tcPr>
            <w:tcW w:w="22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A950F" w14:textId="04467F3B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2,741,670,061,930</w:t>
            </w:r>
          </w:p>
        </w:tc>
      </w:tr>
      <w:tr w:rsidR="0081734D" w:rsidRPr="00063367" w14:paraId="2019082F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50BF5C" w14:textId="4B98E0F5" w:rsidR="0081734D" w:rsidRPr="00DC1062" w:rsidRDefault="0081734D" w:rsidP="0081734D">
            <w:pPr>
              <w:ind w:leftChars="5" w:left="110" w:hangingChars="49" w:hanging="98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行政院主管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9F09A" w14:textId="2DFC76E7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28,971,530,000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04F63" w14:textId="0ECD8C23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32,028,131,084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26428" w14:textId="6D0D8D70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32,028,131,084</w:t>
            </w:r>
          </w:p>
        </w:tc>
      </w:tr>
      <w:tr w:rsidR="0081734D" w:rsidRPr="00063367" w14:paraId="1C6E6514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5BA8A5" w14:textId="3217747A" w:rsidR="0081734D" w:rsidRPr="00DC1062" w:rsidRDefault="0081734D" w:rsidP="0081734D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sz w:val="20"/>
              </w:rPr>
              <w:t>行政院國家發展基金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1BD47" w14:textId="42B0A4C5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28,971,530,000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6FFAB" w14:textId="63DB9FE9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32,028,131,084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B29C7" w14:textId="4235F142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32,028,131,084</w:t>
            </w:r>
          </w:p>
        </w:tc>
      </w:tr>
      <w:tr w:rsidR="0081734D" w:rsidRPr="00063367" w14:paraId="5E879C7E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286311" w14:textId="70EC43C9" w:rsidR="0081734D" w:rsidRPr="00DC1062" w:rsidRDefault="0081734D" w:rsidP="0081734D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內政部主管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D62DB" w14:textId="715A5C98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25,043,119,000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66A09" w14:textId="1DCFC73A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37,479,477,025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ECC7C" w14:textId="672EEF9F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37,479,477,025</w:t>
            </w:r>
          </w:p>
        </w:tc>
      </w:tr>
      <w:tr w:rsidR="0081734D" w:rsidRPr="00063367" w14:paraId="774156E8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8B79E6" w14:textId="68E69246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營建建設基金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02426" w14:textId="70456F1B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24,996,918,000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7BD78" w14:textId="2DD7BD61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37,431,710,636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C5B25" w14:textId="4A93249B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37,431,710,636</w:t>
            </w:r>
          </w:p>
        </w:tc>
      </w:tr>
      <w:tr w:rsidR="0081734D" w:rsidRPr="00063367" w14:paraId="514BA8D1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AFF287" w14:textId="5B38C2E2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實施平均地權基金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7DC6B" w14:textId="3198FFA5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46,201,000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FB143" w14:textId="2DB3BA1F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47,766,389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0409C" w14:textId="5DF1EF71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47,766,389</w:t>
            </w:r>
          </w:p>
        </w:tc>
      </w:tr>
      <w:tr w:rsidR="0081734D" w:rsidRPr="00063367" w14:paraId="63BCEFD4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983569" w14:textId="11F2ED2F" w:rsidR="0081734D" w:rsidRPr="00DC1062" w:rsidRDefault="0081734D" w:rsidP="0081734D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國防部主管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5F508" w14:textId="256D546B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40,618,736,000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5FF5B" w14:textId="030D514E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49,052,979,832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242E4" w14:textId="38666AFB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49,052,979,832</w:t>
            </w:r>
          </w:p>
        </w:tc>
      </w:tr>
      <w:tr w:rsidR="0081734D" w:rsidRPr="00063367" w14:paraId="027B8DD8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499166" w14:textId="766A3952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國軍生產及服務作業基金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BD9C9" w14:textId="1F5E1756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39,258,495,000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EC4CB" w14:textId="05025E70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47,407,530,288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0723E" w14:textId="22E95429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47,407,530,288</w:t>
            </w:r>
          </w:p>
        </w:tc>
      </w:tr>
      <w:tr w:rsidR="0081734D" w:rsidRPr="00063367" w14:paraId="0A263532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FD385C" w14:textId="16C16899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國軍老舊眷村改建基金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817AA" w14:textId="02BC9CC7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654,349,000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09101" w14:textId="123B68A4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926,454,008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78856" w14:textId="45F1EDDA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926,454,008</w:t>
            </w:r>
          </w:p>
        </w:tc>
      </w:tr>
      <w:tr w:rsidR="0081734D" w:rsidRPr="00063367" w14:paraId="1D0FE655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D36C7E" w14:textId="14F6FFD1" w:rsidR="0081734D" w:rsidRPr="00513CCF" w:rsidRDefault="0081734D" w:rsidP="00513CCF">
            <w:pPr>
              <w:ind w:leftChars="100" w:left="240" w:firstLineChars="5" w:firstLine="1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國防醫學院軍事教育基金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619DB" w14:textId="16033255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705,892,000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AB89B" w14:textId="2CDD214D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718,995,536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8E82C" w14:textId="28B37FE5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718,995,536</w:t>
            </w:r>
          </w:p>
        </w:tc>
      </w:tr>
      <w:tr w:rsidR="0081734D" w:rsidRPr="00063367" w14:paraId="35B40724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041895" w14:textId="34FCA952" w:rsidR="0081734D" w:rsidRPr="00FC427A" w:rsidRDefault="0081734D" w:rsidP="006E1C79">
            <w:pPr>
              <w:ind w:leftChars="-7" w:left="-17" w:firstLineChars="12" w:firstLine="24"/>
              <w:jc w:val="distribute"/>
              <w:rPr>
                <w:sz w:val="22"/>
              </w:rPr>
            </w:pPr>
            <w:r>
              <w:rPr>
                <w:rFonts w:hint="eastAsia"/>
                <w:b/>
                <w:sz w:val="20"/>
              </w:rPr>
              <w:t>教育部主管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FCD77" w14:textId="69F74AA4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253,437,452,000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A370E" w14:textId="013E4715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273,665,277,782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EF258" w14:textId="35260AD5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273,665,277,782</w:t>
            </w:r>
          </w:p>
        </w:tc>
      </w:tr>
      <w:tr w:rsidR="0081734D" w:rsidRPr="00063367" w14:paraId="7F65D4BD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82BC94" w14:textId="620DEC99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9650F" w14:textId="1FE76B5D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20,258,138,000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6F4D9" w14:textId="26EC9061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22,576,070,358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C012C" w14:textId="293249EA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22,576,070,358</w:t>
            </w:r>
          </w:p>
        </w:tc>
      </w:tr>
      <w:tr w:rsidR="0081734D" w:rsidRPr="00063367" w14:paraId="157F043E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9F5C1D" w14:textId="073BCECF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國立政治大學校務基金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D64FA" w14:textId="00A51A87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5,180,460,000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7BD9D" w14:textId="278625BD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5,450,005,445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1F98B" w14:textId="3F446B93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5,450,005,445</w:t>
            </w:r>
          </w:p>
        </w:tc>
      </w:tr>
      <w:tr w:rsidR="0081734D" w:rsidRPr="00063367" w14:paraId="1EB05D74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D28196" w14:textId="265AF92B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國立清華大學校務基金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220C5" w14:textId="57103F64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8,738,755,000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01821" w14:textId="7257EB5C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9,377,498,450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A9FC7" w14:textId="6DE6C5CA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9,377,498,450</w:t>
            </w:r>
          </w:p>
        </w:tc>
      </w:tr>
      <w:tr w:rsidR="0081734D" w:rsidRPr="00063367" w14:paraId="336C8B74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FDDB8B" w14:textId="08A1825A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國立中興大學校務基金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C4A60" w14:textId="58F0069C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5,896,793,000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E077C" w14:textId="5F5FE65E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6,578,161,645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20C3F" w14:textId="3CDCC117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6,578,161,645</w:t>
            </w:r>
          </w:p>
        </w:tc>
      </w:tr>
      <w:tr w:rsidR="0081734D" w:rsidRPr="00063367" w14:paraId="5E67C541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2EAE51" w14:textId="1E9CAEE4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國立成功大學校務基金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236B7" w14:textId="77D2C2E7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10,959,217,000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9C36D" w14:textId="7527D5CE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12,151,136,678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B083D" w14:textId="492A3936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12,151,136,678</w:t>
            </w:r>
          </w:p>
        </w:tc>
      </w:tr>
      <w:tr w:rsidR="0081734D" w:rsidRPr="00063367" w14:paraId="4DE3ACE4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073830" w14:textId="3434373C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國立中央大學校務基金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360A8" w14:textId="421FCE52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5,105,497,000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FD0FE" w14:textId="43A78845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5,278,987,873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17072" w14:textId="26BCAFD7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5,278,987,873</w:t>
            </w:r>
          </w:p>
        </w:tc>
      </w:tr>
      <w:tr w:rsidR="0081734D" w:rsidRPr="00063367" w14:paraId="608C8885" w14:textId="77777777" w:rsidTr="0057652E">
        <w:trPr>
          <w:cantSplit/>
          <w:trHeight w:val="384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6C7AD3" w14:textId="6E726301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國立中山大學校務基金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0BBE2" w14:textId="68A26A5F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4,307,016,000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48EAA" w14:textId="2246C07A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5,091,436,243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1E720" w14:textId="76EF50C4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5,091,436,243</w:t>
            </w:r>
          </w:p>
        </w:tc>
      </w:tr>
      <w:tr w:rsidR="0081734D" w:rsidRPr="00063367" w14:paraId="671F6316" w14:textId="77777777" w:rsidTr="0057652E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5E449D" w14:textId="020CABEB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國立中正大學校務基金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AFCE5" w14:textId="20945D43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2,942,949,000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4D06E" w14:textId="563AA836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3,073,684,030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CF3BD" w14:textId="6B22264E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3,073,684,030</w:t>
            </w:r>
          </w:p>
        </w:tc>
      </w:tr>
      <w:tr w:rsidR="0081734D" w:rsidRPr="00063367" w14:paraId="7FD0A5FE" w14:textId="77777777" w:rsidTr="0057652E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29437F" w14:textId="4B568309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國立臺灣海洋大學校務基金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F2651" w14:textId="4C52D2A6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2,698,425,000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DE0B2" w14:textId="4F490A13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3,287,073,340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1DC62" w14:textId="6568C130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3,287,073,340</w:t>
            </w:r>
          </w:p>
        </w:tc>
      </w:tr>
      <w:tr w:rsidR="0081734D" w:rsidRPr="00063367" w14:paraId="1B9EA5DD" w14:textId="77777777" w:rsidTr="0057652E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7CEE00" w14:textId="61C08650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國立東華大學校務基金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318B2" w14:textId="04717128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2,586,579,000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71BF7" w14:textId="444C7B31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2,836,340,069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89F29" w14:textId="4BA5905F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2,836,340,069</w:t>
            </w:r>
          </w:p>
        </w:tc>
      </w:tr>
      <w:tr w:rsidR="0081734D" w:rsidRPr="00063367" w14:paraId="3ACA26DB" w14:textId="77777777" w:rsidTr="0057652E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4DCB14" w14:textId="0AD0CD5E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國立暨南國際大學校務基金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49628" w14:textId="0907E2E2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1,524,108,000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158D8" w14:textId="6B871F78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1,635,762,606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A27EB" w14:textId="5DC8B3F1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1,635,762,606</w:t>
            </w:r>
          </w:p>
        </w:tc>
      </w:tr>
      <w:tr w:rsidR="0081734D" w:rsidRPr="00063367" w14:paraId="57A8F5BD" w14:textId="77777777" w:rsidTr="0057652E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417A25" w14:textId="1F72CFA9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北大學校務基金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7CE70" w14:textId="067A3C68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1,918,183,000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74EDD" w14:textId="3DEBA87F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2,142,493,596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96C9F" w14:textId="2127F9E9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2,142,493,596</w:t>
            </w:r>
          </w:p>
        </w:tc>
      </w:tr>
      <w:tr w:rsidR="0081734D" w:rsidRPr="00063367" w14:paraId="41B16729" w14:textId="77777777" w:rsidTr="0057652E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E835AC" w14:textId="60C40A04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國立嘉義大學校務基金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FAB13" w14:textId="1BEA126F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2,648,858,000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2DC74" w14:textId="7A5DAC4B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2,813,697,805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0455A" w14:textId="19CD562F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2,813,697,805</w:t>
            </w:r>
          </w:p>
        </w:tc>
      </w:tr>
      <w:tr w:rsidR="0081734D" w:rsidRPr="00063367" w14:paraId="34C01C4E" w14:textId="77777777" w:rsidTr="0057652E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CF6516" w14:textId="67185DC9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國立高雄大學校務基金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5EAFD" w14:textId="2F384601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1,213,709,000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4B843" w14:textId="3531D7FF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1,259,104,273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DBFB4" w14:textId="0708DA1A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1,259,104,273</w:t>
            </w:r>
          </w:p>
        </w:tc>
      </w:tr>
      <w:tr w:rsidR="0081734D" w:rsidRPr="00063367" w14:paraId="58050FFF" w14:textId="77777777" w:rsidTr="0057652E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0AB3DA" w14:textId="1E7B3114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東大學校務基金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29207" w14:textId="35F2E4E7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1,311,538,000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8FC99" w14:textId="4F4F37D7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1,379,850,663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F3C31" w14:textId="75E625F2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1,379,850,663</w:t>
            </w:r>
          </w:p>
        </w:tc>
      </w:tr>
      <w:tr w:rsidR="0081734D" w:rsidRPr="00063367" w14:paraId="57953DE9" w14:textId="77777777" w:rsidTr="0057652E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438E90" w14:textId="5E2ABEA6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國立宜蘭大學校務基金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11DDB" w14:textId="54659883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1,342,516,000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3117B" w14:textId="78898DB4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1,434,019,154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27AFE" w14:textId="49BAF9EE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1,434,019,154</w:t>
            </w:r>
          </w:p>
        </w:tc>
      </w:tr>
      <w:tr w:rsidR="0081734D" w:rsidRPr="00063367" w14:paraId="0CF62D9C" w14:textId="77777777" w:rsidTr="0057652E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74F31B" w14:textId="660C5875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國立聯合大學校務基金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F1606" w14:textId="6185D805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1,422,915,000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C9508" w14:textId="010A43CD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1,512,505,470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E3E3B" w14:textId="4DD1B0C7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1,512,505,470</w:t>
            </w:r>
          </w:p>
        </w:tc>
      </w:tr>
      <w:tr w:rsidR="0081734D" w:rsidRPr="00063367" w14:paraId="09F0D1E2" w14:textId="77777777" w:rsidTr="0057652E">
        <w:trPr>
          <w:cantSplit/>
          <w:trHeight w:val="387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407AC9" w14:textId="07A08FA5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南大學校務基金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344F0" w14:textId="3C5EB35E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1,356,919,000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895D0" w14:textId="4DB85EF5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1,447,731,382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81240" w14:textId="1CE72BF2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1,447,731,382</w:t>
            </w:r>
          </w:p>
        </w:tc>
      </w:tr>
      <w:tr w:rsidR="0081734D" w:rsidRPr="00063367" w14:paraId="71F6496E" w14:textId="77777777" w:rsidTr="0057652E">
        <w:trPr>
          <w:cantSplit/>
          <w:trHeight w:val="395"/>
        </w:trPr>
        <w:tc>
          <w:tcPr>
            <w:tcW w:w="33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5986A" w14:textId="32BDE144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國立金門大學校務基金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511F1" w14:textId="439C2C41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787,001,000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E38EB" w14:textId="024DA106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801,585,016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A7E90" w14:textId="3271B323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801,585,016</w:t>
            </w:r>
          </w:p>
        </w:tc>
      </w:tr>
      <w:tr w:rsidR="0081734D" w:rsidRPr="00063367" w14:paraId="6178421C" w14:textId="77777777" w:rsidTr="0057652E">
        <w:trPr>
          <w:cantSplit/>
          <w:trHeight w:val="395"/>
        </w:trPr>
        <w:tc>
          <w:tcPr>
            <w:tcW w:w="33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6BE930" w14:textId="37A0740E" w:rsidR="0081734D" w:rsidRPr="00FC427A" w:rsidRDefault="0081734D" w:rsidP="0081734D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國立屏東大學校務基金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DDA364" w14:textId="54BF2410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1,818,568,000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D1FBB5" w14:textId="39B35CAE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1,918,340,898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B23A6D" w14:textId="1D454C35" w:rsidR="0081734D" w:rsidRPr="005D6BA1" w:rsidRDefault="0081734D" w:rsidP="0081734D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1,918,340,898</w:t>
            </w:r>
          </w:p>
        </w:tc>
      </w:tr>
    </w:tbl>
    <w:p w14:paraId="5D8D1632" w14:textId="77777777" w:rsidR="002D3D6A" w:rsidRPr="00063367" w:rsidRDefault="002D3D6A" w:rsidP="00FA7CFA">
      <w:pPr>
        <w:tabs>
          <w:tab w:val="center" w:pos="4920"/>
        </w:tabs>
        <w:snapToGrid w:val="0"/>
        <w:ind w:leftChars="-5" w:left="-12" w:firstLineChars="0" w:firstLine="0"/>
        <w:jc w:val="left"/>
        <w:rPr>
          <w:b/>
          <w:color w:val="000000" w:themeColor="text1"/>
          <w:spacing w:val="-20"/>
          <w:sz w:val="40"/>
          <w:szCs w:val="40"/>
        </w:rPr>
      </w:pPr>
      <w:r w:rsidRPr="00063367">
        <w:rPr>
          <w:rFonts w:hint="eastAsia"/>
          <w:b/>
          <w:color w:val="000000" w:themeColor="text1"/>
          <w:spacing w:val="-20"/>
          <w:sz w:val="40"/>
          <w:szCs w:val="40"/>
        </w:rPr>
        <w:lastRenderedPageBreak/>
        <w:t>定數額表</w:t>
      </w:r>
    </w:p>
    <w:p w14:paraId="089956D5" w14:textId="741E6522" w:rsidR="000F352F" w:rsidRPr="00063367" w:rsidRDefault="005047CA" w:rsidP="00FA7CFA">
      <w:pPr>
        <w:tabs>
          <w:tab w:val="center" w:pos="4920"/>
        </w:tabs>
        <w:snapToGrid w:val="0"/>
        <w:ind w:leftChars="-5" w:left="-12"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t>收</w:t>
      </w:r>
      <w:r w:rsidR="002D3D6A" w:rsidRPr="00063367">
        <w:rPr>
          <w:rFonts w:hint="eastAsia"/>
          <w:b/>
          <w:color w:val="000000" w:themeColor="text1"/>
          <w:sz w:val="36"/>
          <w:u w:val="single"/>
        </w:rPr>
        <w:t>支餘</w:t>
      </w:r>
      <w:proofErr w:type="gramStart"/>
      <w:r w:rsidR="002D3D6A"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="002D3D6A"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="00425DBA"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57652E">
        <w:rPr>
          <w:rFonts w:hint="eastAsia"/>
          <w:bCs/>
          <w:color w:val="000000" w:themeColor="text1"/>
          <w:sz w:val="36"/>
          <w:szCs w:val="36"/>
        </w:rPr>
        <w:t>（</w:t>
      </w:r>
      <w:r w:rsidR="004103B9" w:rsidRPr="004103B9">
        <w:rPr>
          <w:rFonts w:hint="eastAsia"/>
          <w:bCs/>
          <w:color w:val="000000" w:themeColor="text1"/>
          <w:sz w:val="36"/>
          <w:szCs w:val="36"/>
        </w:rPr>
        <w:t>基金別</w:t>
      </w:r>
      <w:r w:rsidR="0057652E">
        <w:rPr>
          <w:rFonts w:hint="eastAsia"/>
          <w:bCs/>
          <w:color w:val="000000" w:themeColor="text1"/>
          <w:sz w:val="36"/>
          <w:szCs w:val="36"/>
        </w:rPr>
        <w:t>）</w:t>
      </w:r>
    </w:p>
    <w:p w14:paraId="7DA4D49C" w14:textId="77777777" w:rsidR="000F352F" w:rsidRPr="00063367" w:rsidRDefault="000F352F" w:rsidP="00433900">
      <w:pPr>
        <w:tabs>
          <w:tab w:val="right" w:pos="10163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1021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8"/>
        <w:gridCol w:w="2108"/>
        <w:gridCol w:w="846"/>
        <w:gridCol w:w="2108"/>
        <w:gridCol w:w="2108"/>
        <w:gridCol w:w="941"/>
      </w:tblGrid>
      <w:tr w:rsidR="005047CA" w:rsidRPr="00063367" w14:paraId="78A72D92" w14:textId="77777777" w:rsidTr="0057652E">
        <w:trPr>
          <w:cantSplit/>
          <w:trHeight w:hRule="exact" w:val="300"/>
        </w:trPr>
        <w:tc>
          <w:tcPr>
            <w:tcW w:w="5062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77D5D75" w14:textId="77777777" w:rsidR="005047CA" w:rsidRPr="00063367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5157" w:type="dxa"/>
            <w:gridSpan w:val="3"/>
            <w:tcBorders>
              <w:top w:val="single" w:sz="8" w:space="0" w:color="auto"/>
            </w:tcBorders>
            <w:vAlign w:val="center"/>
          </w:tcPr>
          <w:p w14:paraId="5F7723D9" w14:textId="77777777" w:rsidR="005047CA" w:rsidRPr="00063367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5047CA" w:rsidRPr="00063367" w14:paraId="0243C5E5" w14:textId="77777777" w:rsidTr="0057652E">
        <w:trPr>
          <w:cantSplit/>
          <w:trHeight w:hRule="exact" w:val="300"/>
        </w:trPr>
        <w:tc>
          <w:tcPr>
            <w:tcW w:w="210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08C2FE7" w14:textId="77777777" w:rsidR="005047CA" w:rsidRPr="00063367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16801E" w14:textId="77777777" w:rsidR="005047CA" w:rsidRPr="00063367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33DD883" w14:textId="77777777" w:rsidR="005047CA" w:rsidRPr="00063367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08" w:type="dxa"/>
            <w:tcBorders>
              <w:bottom w:val="single" w:sz="8" w:space="0" w:color="auto"/>
            </w:tcBorders>
            <w:vAlign w:val="center"/>
          </w:tcPr>
          <w:p w14:paraId="36A7FCB9" w14:textId="77777777" w:rsidR="005047CA" w:rsidRPr="00063367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08" w:type="dxa"/>
            <w:tcBorders>
              <w:bottom w:val="single" w:sz="8" w:space="0" w:color="auto"/>
            </w:tcBorders>
            <w:vAlign w:val="center"/>
          </w:tcPr>
          <w:p w14:paraId="65970498" w14:textId="77777777" w:rsidR="005047CA" w:rsidRPr="00063367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941" w:type="dxa"/>
            <w:tcBorders>
              <w:bottom w:val="single" w:sz="8" w:space="0" w:color="auto"/>
            </w:tcBorders>
            <w:vAlign w:val="center"/>
          </w:tcPr>
          <w:p w14:paraId="6D982EAE" w14:textId="77777777" w:rsidR="005047CA" w:rsidRPr="00063367" w:rsidRDefault="005047CA" w:rsidP="00CD52EF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064DAE" w:rsidRPr="00063367" w14:paraId="5549C784" w14:textId="77777777" w:rsidTr="0057652E">
        <w:trPr>
          <w:cantSplit/>
          <w:trHeight w:val="384"/>
        </w:trPr>
        <w:tc>
          <w:tcPr>
            <w:tcW w:w="21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D0B9F41" w14:textId="0D1EA66A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505,457,588,930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9823E" w14:textId="7CB8308A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65838" w14:textId="2E379AFE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22.60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3320F" w14:textId="42E06D2C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22,769,613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461DB" w14:textId="57A309FD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2B0AC9" w14:textId="6CEAF49D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0.00</w:t>
            </w:r>
          </w:p>
        </w:tc>
      </w:tr>
      <w:tr w:rsidR="00064DAE" w:rsidRPr="00063367" w14:paraId="75571BC6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77EE98" w14:textId="66BE1A77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3,056,601,084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8F651" w14:textId="6F1090C9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E44A4" w14:textId="3AE7BAB4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10.55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BF86F" w14:textId="7BFCFBC9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67E4A" w14:textId="40C03B1E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D786B1" w14:textId="4A039AD7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64DAE" w:rsidRPr="00063367" w14:paraId="0A96625E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D17537" w14:textId="59C3E83E" w:rsidR="00064DAE" w:rsidRPr="00A05CBA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A05CBA">
              <w:rPr>
                <w:rFonts w:ascii="新細明體" w:hAnsi="新細明體" w:hint="eastAsia"/>
                <w:spacing w:val="4"/>
                <w:sz w:val="20"/>
              </w:rPr>
              <w:t>3,056,601,084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A833D" w14:textId="7534684D" w:rsidR="00064DAE" w:rsidRPr="00A05CBA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A05CBA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9A735" w14:textId="6578C4C0" w:rsidR="00064DAE" w:rsidRPr="00A05CBA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A05CBA">
              <w:rPr>
                <w:rFonts w:ascii="新細明體" w:hAnsi="新細明體" w:hint="eastAsia"/>
                <w:sz w:val="20"/>
              </w:rPr>
              <w:t>10.55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0733E" w14:textId="3C97DD85" w:rsidR="00064DAE" w:rsidRPr="00A05CBA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A05CBA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20D4F" w14:textId="68E5B3A1" w:rsidR="00064DAE" w:rsidRPr="00A05CBA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A05CBA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4545DF" w14:textId="791E0062" w:rsidR="00064DAE" w:rsidRPr="00A05CBA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A05CBA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6AFD4C72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486845" w14:textId="4DD68E30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12,436,358,025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4FAC7" w14:textId="612D53E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58AB9" w14:textId="20EA67C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49.66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79A4C" w14:textId="6F6387C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72D34" w14:textId="64A2E339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0DE453" w14:textId="45CC46E5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64DAE" w:rsidRPr="00063367" w14:paraId="01E26C6B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6AA661" w14:textId="542D67DC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12,434,792,636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D9F8C" w14:textId="3F156489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E7C34" w14:textId="59A02F76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49.75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F8F29" w14:textId="344E0DBB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4018C" w14:textId="6D523D5C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AC0FAF" w14:textId="7A0F1B60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4CA2CC11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65EF0E" w14:textId="229A87D1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1,565,389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0D00A" w14:textId="7E5B1FA1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A0C51" w14:textId="13DE50FD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3.39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73C7E" w14:textId="6BCB10BA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88909" w14:textId="06127F7A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9E0140" w14:textId="3DEE5326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30BFD13E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7B7D86" w14:textId="3301091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8,434,243,832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B2CE2" w14:textId="4285E45D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5C494" w14:textId="1BFC2DE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20.76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31982" w14:textId="284E8864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695D3" w14:textId="2ACEAE4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EE9465" w14:textId="780E707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64DAE" w:rsidRPr="00063367" w14:paraId="74BF7248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CAF63D" w14:textId="678F57A5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8,149,035,288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55D47" w14:textId="19B6C5D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81B7A" w14:textId="2358AA94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20.76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2D103" w14:textId="3168363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95B0C" w14:textId="7F2C5830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B6B80B" w14:textId="2C21E18A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7A64D7F5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9030C2" w14:textId="774C4B35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272,105,008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B8561" w14:textId="7DE30B8F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89A4E" w14:textId="3E0EE5B5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41.58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4616C" w14:textId="792014E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A6A30" w14:textId="229CD7D1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989A50" w14:textId="64337B87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16B24392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BDDD99" w14:textId="5487AE3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13,103,536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AF958" w14:textId="5B91258A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C78BC" w14:textId="19D0AD3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1.86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0C758" w14:textId="5F7BF4BD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C6F55" w14:textId="1FAE722C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D7ED2B" w14:textId="06C5FD25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2CB14BFF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D6ED50" w14:textId="682FB4CA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20,227,825,782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AF586" w14:textId="36BF792F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9D8E4" w14:textId="02E74EF6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7.98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27A0B" w14:textId="179DE8AD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0E251" w14:textId="6F7FD7A5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9733F5" w14:textId="63842BF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64DAE" w:rsidRPr="00063367" w14:paraId="3FD1FCF6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BD3135" w14:textId="3574CF6F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2,317,932,358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5813D" w14:textId="7C86C6BF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BE9D6" w14:textId="232FB5D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11.44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68725" w14:textId="6D57853E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B4619" w14:textId="71265756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CCF4A3" w14:textId="55793C0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3654382D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E24AD9" w14:textId="666E0A3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269,545,445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E4CBD" w14:textId="3E44DD8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2A357" w14:textId="5D8A87AB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5.20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0E852" w14:textId="22DAB1A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D4F9C" w14:textId="6140B1DC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F3C188" w14:textId="788E8B01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7CA82A5F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FBF1E9" w14:textId="7B26084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638,743,450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C5022" w14:textId="389BD871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B160B" w14:textId="07E74F20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7.31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9A133" w14:textId="76D682DA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A0F73" w14:textId="6BA0D5A1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CF7429" w14:textId="2018013A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58B1F10F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6E8AC7" w14:textId="493B0AB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681,368,645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ECF54" w14:textId="61DA918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4BDF4" w14:textId="25BB7954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11.55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81DD3" w14:textId="07687DCA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CD582" w14:textId="12BF08AB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67BC5C" w14:textId="5F9801A7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6F56B10E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79ABE9" w14:textId="1DCDEF2D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1,191,919,678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4CCDA" w14:textId="177649B0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3C4C7" w14:textId="7B1603DB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10.88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0CA42" w14:textId="6831FFB9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BEFCA" w14:textId="794A4EB5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5AD97F" w14:textId="35DBEEB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6AB51343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D350B5" w14:textId="3447B97A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173,490,873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C1BE1" w14:textId="1C8CE379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63E69" w14:textId="55BF1D80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3.40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1A6A" w14:textId="48FE3EC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306F0" w14:textId="00689B64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5DE207" w14:textId="42B94B84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2A9C161C" w14:textId="77777777" w:rsidTr="0057652E">
        <w:trPr>
          <w:cantSplit/>
          <w:trHeight w:val="384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B0E0AF" w14:textId="741CAE06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784,420,243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87043" w14:textId="29747FB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7C09C" w14:textId="23EE3ECF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18.21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50DB2" w14:textId="532784C7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B243A" w14:textId="42BFFC9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29B89D" w14:textId="4CE2815A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51E48B76" w14:textId="77777777" w:rsidTr="0057652E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08F70E" w14:textId="33095AC1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130,735,030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AA77C" w14:textId="48270E3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7F9E5" w14:textId="67EAC6B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4.44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A825C" w14:textId="204A674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7D7CA" w14:textId="781FFB7C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0E4E74" w14:textId="5840DB2F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48EBB78E" w14:textId="77777777" w:rsidTr="0057652E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C7071B" w14:textId="7AB3BD7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588,648,340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87D76" w14:textId="7A487497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1EBDC" w14:textId="4A17E8AE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21.81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24883" w14:textId="2BE69474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4B183" w14:textId="10C2776B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1AEC64" w14:textId="3F7ADAC9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4F6C8090" w14:textId="77777777" w:rsidTr="0057652E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EDACC3" w14:textId="08970767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249,761,069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97713" w14:textId="19AE964E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A039F" w14:textId="0CAB01CC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9.66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9BDEF" w14:textId="554B5AFC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84521" w14:textId="410927E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60CB85" w14:textId="57AC8DEF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0A292A75" w14:textId="77777777" w:rsidTr="0057652E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8CE696" w14:textId="247E0D1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111,654,606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6CCE8" w14:textId="465D2F60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F8D8A" w14:textId="1D9DB0F4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7.33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5B5E3" w14:textId="4932A489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F7545" w14:textId="20988955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E2AD8F" w14:textId="2750A52E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7254570E" w14:textId="77777777" w:rsidTr="0057652E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E865F" w14:textId="5E437854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224,310,596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5C95F" w14:textId="199CA247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B19B4" w14:textId="098F190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11.69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5E036" w14:textId="4DEAA6F6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75EF2" w14:textId="228E431E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E22FE6" w14:textId="241277FF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74715860" w14:textId="77777777" w:rsidTr="0057652E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9C9F63" w14:textId="4CABACE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164,839,805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B50A4" w14:textId="54A5C5C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1557B" w14:textId="04A6ED1A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6.22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9287A" w14:textId="206B5E6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28D2A" w14:textId="0247C441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AE4A9D" w14:textId="4AF89EC9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100069EE" w14:textId="77777777" w:rsidTr="0057652E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585815" w14:textId="2717C839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45,395,273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7E52F" w14:textId="164CD175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027D2" w14:textId="1BDA3C59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3.74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484C5" w14:textId="116B5A1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65F78" w14:textId="5233CD3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4959A1" w14:textId="33A2783C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773146DE" w14:textId="77777777" w:rsidTr="0057652E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EC8D46" w14:textId="316F1CB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68,312,663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4B103" w14:textId="0FADEE8B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7A039" w14:textId="3A2BD114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5.21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A8644" w14:textId="3E55502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DDD8F" w14:textId="3C7BEAD4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B97E5B" w14:textId="2887C75F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7044B41A" w14:textId="77777777" w:rsidTr="0057652E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789C60" w14:textId="7F743120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91,503,154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3CDBE" w14:textId="003DB6F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8B4B6" w14:textId="6F32E6F0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6.82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976EB" w14:textId="3E0EF69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3F62E" w14:textId="104C53BC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681043" w14:textId="2025DF81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3583BD2A" w14:textId="77777777" w:rsidTr="0057652E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BE3A84" w14:textId="4D59E29C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89,590,470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7912E" w14:textId="0F37C169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9402A" w14:textId="47422C6D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6.30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F7CC6" w14:textId="6BD1917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298E4" w14:textId="1A07B14F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6017F4" w14:textId="467830C4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4C645B08" w14:textId="77777777" w:rsidTr="0057652E">
        <w:trPr>
          <w:cantSplit/>
          <w:trHeight w:val="38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FCBFB7" w14:textId="1EB430A5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90,812,382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37F96" w14:textId="78CA43AB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2687E" w14:textId="5BB3ED90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6.69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FA328" w14:textId="4000BF7C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31943" w14:textId="6DFCC958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0CF01D" w14:textId="44B0631E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38548B3F" w14:textId="77777777" w:rsidTr="0057652E">
        <w:trPr>
          <w:cantSplit/>
          <w:trHeight w:val="397"/>
        </w:trPr>
        <w:tc>
          <w:tcPr>
            <w:tcW w:w="21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F4618E" w14:textId="082376F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14,584,016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F7161" w14:textId="605962E6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D8C8C" w14:textId="44E85BB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1.85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5CFCC" w14:textId="62E411AD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17F07" w14:textId="730AE16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33190A" w14:textId="4B8B449E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64DAE" w:rsidRPr="00063367" w14:paraId="38CA42FD" w14:textId="77777777" w:rsidTr="0057652E">
        <w:trPr>
          <w:cantSplit/>
          <w:trHeight w:val="397"/>
        </w:trPr>
        <w:tc>
          <w:tcPr>
            <w:tcW w:w="2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6EB80C" w14:textId="437267FE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99,772,898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754C4" w14:textId="4F5AE90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9BA3B8" w14:textId="26E1E09E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5.49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E48C61" w14:textId="47CB5E22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A4A77" w14:textId="3F0DE7AE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E37ABE4" w14:textId="5EAAF2D3" w:rsidR="00064DAE" w:rsidRPr="005D6BA1" w:rsidRDefault="00064DAE" w:rsidP="00064DA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4278B2CF" w14:textId="7481B7F2" w:rsidR="000756E2" w:rsidRPr="00063367" w:rsidRDefault="000756E2" w:rsidP="00876045">
      <w:pPr>
        <w:tabs>
          <w:tab w:val="center" w:pos="4920"/>
        </w:tabs>
        <w:snapToGrid w:val="0"/>
        <w:ind w:rightChars="-6" w:right="-14"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lastRenderedPageBreak/>
        <w:t xml:space="preserve">　</w:t>
      </w:r>
      <w:r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4B4287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174AA6">
        <w:rPr>
          <w:b/>
          <w:color w:val="000000" w:themeColor="text1"/>
          <w:sz w:val="36"/>
          <w:szCs w:val="36"/>
          <w:u w:val="single"/>
        </w:rPr>
        <w:t>3</w:t>
      </w:r>
      <w:proofErr w:type="gramEnd"/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14:paraId="2B70934E" w14:textId="77777777" w:rsidR="000756E2" w:rsidRPr="002678D5" w:rsidRDefault="000756E2" w:rsidP="000756E2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Ansi="Times New Roman" w:cs="Times New Roman" w:hint="eastAsia"/>
          <w:b/>
          <w:color w:val="000000" w:themeColor="text1"/>
        </w:rPr>
        <w:t>收入部分</w:t>
      </w:r>
      <w:r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10219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272"/>
        <w:gridCol w:w="2272"/>
        <w:gridCol w:w="2273"/>
      </w:tblGrid>
      <w:tr w:rsidR="000756E2" w:rsidRPr="00063367" w14:paraId="4984A493" w14:textId="77777777" w:rsidTr="0057652E">
        <w:trPr>
          <w:cantSplit/>
          <w:trHeight w:hRule="exact" w:val="284"/>
        </w:trPr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14:paraId="18CFE497" w14:textId="77777777" w:rsidR="000756E2" w:rsidRPr="00063367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817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32BE" w14:textId="77777777" w:rsidR="000756E2" w:rsidRPr="00063367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業務及業務外</w:t>
            </w:r>
            <w:r w:rsidR="00820C84"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收入</w:t>
            </w:r>
          </w:p>
        </w:tc>
      </w:tr>
      <w:tr w:rsidR="000756E2" w:rsidRPr="00063367" w14:paraId="1FFC7180" w14:textId="77777777" w:rsidTr="0057652E">
        <w:trPr>
          <w:cantSplit/>
          <w:trHeight w:hRule="exact" w:val="284"/>
        </w:trPr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14:paraId="00AA777E" w14:textId="77777777" w:rsidR="000756E2" w:rsidRPr="00063367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6D951" w14:textId="77777777" w:rsidR="000756E2" w:rsidRPr="00063367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BBC946" w14:textId="77777777" w:rsidR="000756E2" w:rsidRPr="00063367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56765" w14:textId="77777777" w:rsidR="000756E2" w:rsidRPr="00063367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0771FE" w:rsidRPr="00063367" w14:paraId="59A35056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9AECE1" w14:textId="09148AB0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國立陽明交通大學校務基金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E421C" w14:textId="3DBA701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10,432,962,000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B2C3A" w14:textId="0432202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11,467,775,408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C70E2" w14:textId="07BD2F9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11,467,775,408</w:t>
            </w:r>
          </w:p>
        </w:tc>
      </w:tr>
      <w:tr w:rsidR="000771FE" w:rsidRPr="00063367" w14:paraId="1AF4B776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4DE2F5" w14:textId="0708EAD6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國立臺灣師範大學校務基金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8CA89" w14:textId="1958B69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7,015,624,000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EDB70" w14:textId="61585BF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7,992,453,821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5204A" w14:textId="10C807B5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7,992,453,821</w:t>
            </w:r>
          </w:p>
        </w:tc>
      </w:tr>
      <w:tr w:rsidR="000771FE" w:rsidRPr="00063367" w14:paraId="7950EAE7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2EF805" w14:textId="52A2E6A2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國立彰化師範大學校務基金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D9C99" w14:textId="73DB9D5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1,830,479,000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D900C" w14:textId="7BEFB485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1,986,830,164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BD681" w14:textId="6C022FF5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1,986,830,164</w:t>
            </w:r>
          </w:p>
        </w:tc>
      </w:tr>
      <w:tr w:rsidR="000771FE" w:rsidRPr="00063367" w14:paraId="6E75A24B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508A2B" w14:textId="2F8C9B84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國立高雄師範大學校務基金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15CFA" w14:textId="122022B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1,534,545,000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8B5FE" w14:textId="2FDE740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1,654,602,301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A9C94" w14:textId="5974477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1,654,602,301</w:t>
            </w:r>
          </w:p>
        </w:tc>
      </w:tr>
      <w:tr w:rsidR="000771FE" w:rsidRPr="00063367" w14:paraId="2D9EC00F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010DB" w14:textId="2E0646BE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北教育大學校務基金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373E7" w14:textId="16265BE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1,471,186,000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256A9" w14:textId="46CE22F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1,531,359,508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3610B" w14:textId="1859F16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1,531,359,508</w:t>
            </w:r>
          </w:p>
        </w:tc>
      </w:tr>
      <w:tr w:rsidR="000771FE" w:rsidRPr="00063367" w14:paraId="04A20C0C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3AC9DA" w14:textId="0A9C486D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中教育大學校務基金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E9831" w14:textId="306FC75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1,460,288,000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1947F" w14:textId="63AED03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1,756,324,873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AC059" w14:textId="32D8750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1,756,324,873</w:t>
            </w:r>
          </w:p>
        </w:tc>
      </w:tr>
      <w:tr w:rsidR="000771FE" w:rsidRPr="00063367" w14:paraId="38C9AE4E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B4E99F" w14:textId="692FA858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北藝術大學校務基金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35A9E" w14:textId="717220F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993,218,000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841C8" w14:textId="05F2E378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1,005,257,990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05C16" w14:textId="5DA57045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1,005,257,990</w:t>
            </w:r>
          </w:p>
        </w:tc>
      </w:tr>
      <w:tr w:rsidR="000771FE" w:rsidRPr="00063367" w14:paraId="29428B04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30B8FC" w14:textId="207BBCFF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國立臺灣藝術大學校務基金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55C6F" w14:textId="2BB7574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1,183,654,000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7F3B3" w14:textId="74AEFCB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1,270,859,506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D1104" w14:textId="594B96B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1,270,859,506</w:t>
            </w:r>
          </w:p>
        </w:tc>
      </w:tr>
      <w:tr w:rsidR="000771FE" w:rsidRPr="00063367" w14:paraId="188F9EE7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BD3A5" w14:textId="74E2C15C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南藝術大學校務基金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34DD0" w14:textId="1B369A2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594,840,000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CFB8E" w14:textId="2A8C863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590,877,135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B4C00" w14:textId="2DC348B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590,877,135</w:t>
            </w:r>
          </w:p>
        </w:tc>
      </w:tr>
      <w:tr w:rsidR="000771FE" w:rsidRPr="00063367" w14:paraId="25600126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CFC3FB" w14:textId="1AC6BEB6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國立空中大學校務基金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E59A3" w14:textId="6DEF8DD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724,811,000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199CF" w14:textId="1A0E81D5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751,312,923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65AA3" w14:textId="043DA95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751,312,923</w:t>
            </w:r>
          </w:p>
        </w:tc>
      </w:tr>
      <w:tr w:rsidR="000771FE" w:rsidRPr="00063367" w14:paraId="410A72C1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18D1CA" w14:textId="0BF85CDF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51B0F" w14:textId="3AF87B4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4,012,809,000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BDED9" w14:textId="0E4F8711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4,332,871,243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100DB" w14:textId="6286F36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4,332,871,243</w:t>
            </w:r>
          </w:p>
        </w:tc>
      </w:tr>
      <w:tr w:rsidR="000771FE" w:rsidRPr="00063367" w14:paraId="0171F52B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E11B7F" w14:textId="00D175E6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北科技大學校務基金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8B89D" w14:textId="0E6E405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3,740,240,000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F6B4D" w14:textId="28B6243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4,005,742,540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44403" w14:textId="0C49DD7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4,005,742,540</w:t>
            </w:r>
          </w:p>
        </w:tc>
      </w:tr>
      <w:tr w:rsidR="000771FE" w:rsidRPr="00063367" w14:paraId="34DC7F2F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D73071" w14:textId="7E321B3D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國立雲林科技大學校務基金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A0CE8" w14:textId="72C1542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2,804,948,000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E0BEA" w14:textId="53E2DC0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2,988,803,698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BFA43" w14:textId="2A4ABFC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2,988,803,698</w:t>
            </w:r>
          </w:p>
        </w:tc>
      </w:tr>
      <w:tr w:rsidR="000771FE" w:rsidRPr="00063367" w14:paraId="44119E62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07F350" w14:textId="1DA31C51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國立虎尾科技大學校務基金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E083F" w14:textId="37EFA701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2,129,792,000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F3DF7" w14:textId="4E57062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2,200,181,797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907EA" w14:textId="08D982F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2,200,181,797</w:t>
            </w:r>
          </w:p>
        </w:tc>
      </w:tr>
      <w:tr w:rsidR="000771FE" w:rsidRPr="00063367" w14:paraId="4337A311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F5F189" w14:textId="0C3EF590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國立屏東科技大學校務基金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0101A" w14:textId="70448161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2,745,039,000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68EB0" w14:textId="0207D3F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2,867,548,008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CB63A" w14:textId="3768659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2,867,548,008</w:t>
            </w:r>
          </w:p>
        </w:tc>
      </w:tr>
      <w:tr w:rsidR="000771FE" w:rsidRPr="00063367" w14:paraId="60240E02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778E67" w14:textId="2930698F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國立澎湖科技大學校務基金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EED58" w14:textId="75381B0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603,690,000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42056" w14:textId="09145CE5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598,069,065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95523" w14:textId="42B841E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598,069,065</w:t>
            </w:r>
          </w:p>
        </w:tc>
      </w:tr>
      <w:tr w:rsidR="000771FE" w:rsidRPr="00063367" w14:paraId="2B827ECC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3A4AF3" w14:textId="0E08969C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國立勤益科技大學校務基金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A3F84" w14:textId="1B2DE49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1,818,464,000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392BB" w14:textId="2C86862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1,919,752,595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0D970" w14:textId="7FEC610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1,919,752,595</w:t>
            </w:r>
          </w:p>
        </w:tc>
      </w:tr>
      <w:tr w:rsidR="000771FE" w:rsidRPr="00063367" w14:paraId="686FFAC7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471B2C" w14:textId="4F39DE1C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北護理健康大學校務基金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A3043" w14:textId="0A726B3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1,010,282,000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A6CE8" w14:textId="7AEB154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1,080,924,907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0CFC9" w14:textId="3E2D2555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1,080,924,907</w:t>
            </w:r>
          </w:p>
        </w:tc>
      </w:tr>
      <w:tr w:rsidR="000771FE" w:rsidRPr="00063367" w14:paraId="4FD11E35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F49D4E" w14:textId="7EC3234D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國立高雄餐旅大學校務基金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3913B" w14:textId="4937332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818,717,000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73A63" w14:textId="1C263DA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822,737,600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7930C" w14:textId="7ECA3E4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822,737,600</w:t>
            </w:r>
          </w:p>
        </w:tc>
      </w:tr>
      <w:tr w:rsidR="000771FE" w:rsidRPr="00063367" w14:paraId="65F0D4DA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80B1D8" w14:textId="7B483BDB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中科技大學校務基金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37618" w14:textId="6C84A5B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1,994,156,000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6739F" w14:textId="41686F1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2,005,687,224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E932C" w14:textId="76AE9CD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2,005,687,224</w:t>
            </w:r>
          </w:p>
        </w:tc>
      </w:tr>
      <w:tr w:rsidR="000771FE" w:rsidRPr="00063367" w14:paraId="11CDCA4E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228F2D" w14:textId="38A8574C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北商業大學校務基金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BA556" w14:textId="3639C9C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1,225,862,000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2B4F9" w14:textId="151D44D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1,322,145,636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5A167" w14:textId="40F85AC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1,322,145,636</w:t>
            </w:r>
          </w:p>
        </w:tc>
      </w:tr>
      <w:tr w:rsidR="000771FE" w:rsidRPr="00063367" w14:paraId="3EE3150E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D6DCAB" w14:textId="38759C73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國立高雄科技大學校務基金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C46CB" w14:textId="75FEDB3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5,866,807,000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495D7" w14:textId="66D1F2D1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5,744,307,130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52681" w14:textId="55713FD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5,744,307,130</w:t>
            </w:r>
          </w:p>
        </w:tc>
      </w:tr>
      <w:tr w:rsidR="000771FE" w:rsidRPr="00063367" w14:paraId="273F083E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AB8D09" w14:textId="48E906E6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國立體育大學校務基金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E48AB" w14:textId="4457101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785,360,000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69D04" w14:textId="68492BE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905,490,256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27494" w14:textId="2796B445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905,490,256</w:t>
            </w:r>
          </w:p>
        </w:tc>
      </w:tr>
      <w:tr w:rsidR="000771FE" w:rsidRPr="00063367" w14:paraId="18ABCBAA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2BE806" w14:textId="077A9F63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國立臺灣體育運動大學校務基金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0FC2F" w14:textId="14FE3B9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733,707,000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74DED" w14:textId="129F35B8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883,300,879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52F14" w14:textId="28039DA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883,300,879</w:t>
            </w:r>
          </w:p>
        </w:tc>
      </w:tr>
      <w:tr w:rsidR="000771FE" w:rsidRPr="00063367" w14:paraId="564C33A9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B0F17B" w14:textId="650F497D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國立臺灣戲曲學院校務基金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CC26A" w14:textId="4303B7D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603,396,000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B4854" w14:textId="6587DBF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600,210,248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2A6F7" w14:textId="70CF16E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600,210,248</w:t>
            </w:r>
          </w:p>
        </w:tc>
      </w:tr>
      <w:tr w:rsidR="000771FE" w:rsidRPr="00063367" w14:paraId="6C3FBD10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66C3BE" w14:textId="64226517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南護理專科學校校務基金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038B3" w14:textId="3CD9B64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362,709,000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BFB5A" w14:textId="658AE3B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387,735,849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67ABE" w14:textId="1476DC51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387,735,849</w:t>
            </w:r>
          </w:p>
        </w:tc>
      </w:tr>
      <w:tr w:rsidR="000771FE" w:rsidRPr="00063367" w14:paraId="66244B65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44FA55" w14:textId="19FCBAFB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pacing w:val="-14"/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東專科學校校務基金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481E5" w14:textId="362FE90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471,131,000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8010F" w14:textId="3CAD914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465,575,989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D989B" w14:textId="7616C7A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465,575,989</w:t>
            </w:r>
          </w:p>
        </w:tc>
      </w:tr>
      <w:tr w:rsidR="000771FE" w:rsidRPr="00063367" w14:paraId="28B7BF1F" w14:textId="77777777" w:rsidTr="0057652E">
        <w:trPr>
          <w:cantSplit/>
          <w:trHeight w:val="405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6D60C6" w14:textId="2C9EE931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國立臺灣大學附設醫院作業基金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641CE" w14:textId="20B0D89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52,784,839,000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74651" w14:textId="1BD1DB5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57,483,106,654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15A09" w14:textId="00E5FB4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57,483,106,654</w:t>
            </w:r>
          </w:p>
        </w:tc>
      </w:tr>
      <w:tr w:rsidR="000771FE" w:rsidRPr="00063367" w14:paraId="0E5D1E5D" w14:textId="77777777" w:rsidTr="0057652E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BD66A" w14:textId="2857F08D" w:rsidR="000771FE" w:rsidRPr="00FC427A" w:rsidRDefault="000771FE" w:rsidP="000771FE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國立成功大學附設醫院作業基金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D654B" w14:textId="26E6F47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16,313,937,000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3BE58" w14:textId="150EA2C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18,036,555,989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A167B" w14:textId="704BD1A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18,036,555,989</w:t>
            </w:r>
          </w:p>
        </w:tc>
      </w:tr>
      <w:tr w:rsidR="000771FE" w:rsidRPr="00063367" w14:paraId="08789149" w14:textId="77777777" w:rsidTr="0057652E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6299AC" w14:textId="51F304F4" w:rsidR="000771FE" w:rsidRPr="00817AC0" w:rsidRDefault="000771FE" w:rsidP="00090D10">
            <w:pPr>
              <w:ind w:leftChars="100" w:left="240" w:firstLineChars="5" w:firstLine="10"/>
              <w:jc w:val="distribute"/>
              <w:rPr>
                <w:spacing w:val="-4"/>
                <w:sz w:val="22"/>
                <w:highlight w:val="yellow"/>
              </w:rPr>
            </w:pPr>
            <w:r w:rsidRPr="00817AC0">
              <w:rPr>
                <w:rFonts w:hint="eastAsia"/>
                <w:spacing w:val="-4"/>
                <w:sz w:val="20"/>
              </w:rPr>
              <w:t>國立陽明交通大學附設醫院作業基金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E24B0" w14:textId="10B8F90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3,881,665,000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25F88" w14:textId="026ED0C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4,291,263,580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7DE51" w14:textId="1B547C7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4,291,263,580</w:t>
            </w:r>
          </w:p>
        </w:tc>
      </w:tr>
      <w:tr w:rsidR="000771FE" w:rsidRPr="00063367" w14:paraId="294A516A" w14:textId="77777777" w:rsidTr="0057652E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6A586B" w14:textId="3DB990A6" w:rsidR="000771FE" w:rsidRPr="00DC1062" w:rsidRDefault="000771FE" w:rsidP="000771FE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sz w:val="20"/>
              </w:rPr>
              <w:t>教育部所屬機構作業基金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CEAB81" w14:textId="78C96F1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2,192,325,000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965B43" w14:textId="263B2F8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2,422,803,422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80CA8" w14:textId="3A10578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2,422,803,422</w:t>
            </w:r>
          </w:p>
        </w:tc>
      </w:tr>
    </w:tbl>
    <w:p w14:paraId="6D857070" w14:textId="2BDD4D22" w:rsidR="000756E2" w:rsidRPr="00063367" w:rsidRDefault="004103B9" w:rsidP="000756E2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36"/>
          <w:szCs w:val="36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57652E">
        <w:rPr>
          <w:rFonts w:hint="eastAsia"/>
          <w:bCs/>
          <w:color w:val="000000" w:themeColor="text1"/>
          <w:sz w:val="36"/>
          <w:szCs w:val="36"/>
        </w:rPr>
        <w:t>（</w:t>
      </w:r>
      <w:r w:rsidRPr="004103B9">
        <w:rPr>
          <w:rFonts w:hint="eastAsia"/>
          <w:bCs/>
          <w:color w:val="000000" w:themeColor="text1"/>
          <w:sz w:val="36"/>
          <w:szCs w:val="36"/>
        </w:rPr>
        <w:t>基金別</w:t>
      </w:r>
      <w:r w:rsidR="0057652E">
        <w:rPr>
          <w:rFonts w:hint="eastAsia"/>
          <w:bCs/>
          <w:color w:val="000000" w:themeColor="text1"/>
          <w:sz w:val="36"/>
          <w:szCs w:val="36"/>
        </w:rPr>
        <w:t>）</w:t>
      </w:r>
      <w:r w:rsidR="004F096F" w:rsidRPr="00063367">
        <w:rPr>
          <w:rFonts w:hAnsi="Times New Roman" w:cs="Times New Roman" w:hint="eastAsia"/>
          <w:color w:val="000000" w:themeColor="text1"/>
          <w:sz w:val="36"/>
          <w:szCs w:val="36"/>
        </w:rPr>
        <w:t>（續）</w:t>
      </w:r>
    </w:p>
    <w:p w14:paraId="333762B6" w14:textId="77777777" w:rsidR="00433900" w:rsidRPr="00063367" w:rsidRDefault="00433900" w:rsidP="00433900">
      <w:pPr>
        <w:tabs>
          <w:tab w:val="right" w:pos="10163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102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2116"/>
        <w:gridCol w:w="854"/>
        <w:gridCol w:w="2129"/>
        <w:gridCol w:w="2127"/>
        <w:gridCol w:w="853"/>
      </w:tblGrid>
      <w:tr w:rsidR="00433900" w:rsidRPr="00063367" w14:paraId="1EAA6614" w14:textId="77777777" w:rsidTr="00FA7CFA">
        <w:trPr>
          <w:cantSplit/>
          <w:trHeight w:hRule="exact" w:val="284"/>
        </w:trPr>
        <w:tc>
          <w:tcPr>
            <w:tcW w:w="5096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ED2BADA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5109" w:type="dxa"/>
            <w:gridSpan w:val="3"/>
            <w:tcBorders>
              <w:top w:val="single" w:sz="8" w:space="0" w:color="auto"/>
            </w:tcBorders>
            <w:vAlign w:val="center"/>
          </w:tcPr>
          <w:p w14:paraId="25573C20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433900" w:rsidRPr="00063367" w14:paraId="302088DB" w14:textId="77777777" w:rsidTr="00FA7CFA">
        <w:trPr>
          <w:cantSplit/>
          <w:trHeight w:hRule="exact" w:val="284"/>
        </w:trPr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A1AC790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1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0669EED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BEBCC1B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29" w:type="dxa"/>
            <w:tcBorders>
              <w:bottom w:val="single" w:sz="8" w:space="0" w:color="auto"/>
            </w:tcBorders>
            <w:vAlign w:val="center"/>
          </w:tcPr>
          <w:p w14:paraId="6001F1C3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14:paraId="45A4AA65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3" w:type="dxa"/>
            <w:tcBorders>
              <w:bottom w:val="single" w:sz="8" w:space="0" w:color="auto"/>
            </w:tcBorders>
            <w:vAlign w:val="center"/>
          </w:tcPr>
          <w:p w14:paraId="5929B563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0771FE" w:rsidRPr="00063367" w14:paraId="6052835B" w14:textId="77777777" w:rsidTr="0062224E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2F16FE" w14:textId="77880FC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1,034,813,408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1FB86" w14:textId="675E7D7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AF0DC" w14:textId="0ED66D41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9.92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71612" w14:textId="0F6A3F2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66477" w14:textId="61A300C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48FE59" w14:textId="6A80EA35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6FF81538" w14:textId="77777777" w:rsidTr="0062224E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8630E5" w14:textId="6D8B376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976,829,821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E9E2E" w14:textId="13CD41D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70E25" w14:textId="2A785AB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13.92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68D8F" w14:textId="44136F6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1AB45" w14:textId="5201650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046DE1" w14:textId="4FE23E7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5467D71C" w14:textId="77777777" w:rsidTr="000771FE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53064C" w14:textId="600895C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156,351,164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55C50" w14:textId="60E55EB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34693" w14:textId="66D9149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8.54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74340" w14:textId="5E419A1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BE3E3" w14:textId="42FD2C38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125C32" w14:textId="6C7CEEB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169C8389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B42B0F" w14:textId="06195E1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120,057,301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4A8C7" w14:textId="63F9CEF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BBB53" w14:textId="31610FA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7.82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E419B" w14:textId="5C77FD9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7CB39" w14:textId="43BFFC8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6C238B" w14:textId="3CBB1B3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0C2D0FFD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6ED1F3" w14:textId="7792CD3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60,173,508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90D13" w14:textId="50590F4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77BC7" w14:textId="02309EC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4.09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44E18" w14:textId="628726B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4CF86" w14:textId="6D3B82A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DA3B98" w14:textId="320D39D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23786F26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CB0140" w14:textId="674FF0A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296,036,873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BD1C4" w14:textId="58C5C83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AF3B1" w14:textId="19BAD4D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20.27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39C94" w14:textId="22971AE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AAAFD" w14:textId="45C5031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6E81DA" w14:textId="64733FE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2E4834B0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4CCE4F" w14:textId="28C2136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12,039,990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38DCE" w14:textId="476E786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40143" w14:textId="4F65A23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1.21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1309F" w14:textId="7626A70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30FF8" w14:textId="50166A0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184628" w14:textId="732161D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27A1DA6C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1A1AB5" w14:textId="78C4C45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87,205,506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F5245" w14:textId="7BDC702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3E39B" w14:textId="622294D8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7.37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F702C" w14:textId="33FAB4F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F3108" w14:textId="7861026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48F312" w14:textId="5AF7108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53B2F222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4535C2" w14:textId="4C9338F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C02C3" w14:textId="13D6358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3,962,865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2978F" w14:textId="0D00A82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- 0.67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CFC93" w14:textId="605A251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27303" w14:textId="59C2571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630B3C" w14:textId="2AB6D4F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6163B6A6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FFED6D" w14:textId="3B905DE1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26,501,923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437B9" w14:textId="20E62DD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ABF32" w14:textId="5F6D662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3.66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DF44" w14:textId="19D1D16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32884" w14:textId="40A8486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66309C" w14:textId="579FC8A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5388150D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62E063" w14:textId="4483D1E8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320,062,243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706E2" w14:textId="18F711E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012E6" w14:textId="5822E17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7.98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1D2B4" w14:textId="7CB39EC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D125E" w14:textId="5C48189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F664DC" w14:textId="2CE76D8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719AD18C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9C785A" w14:textId="710AE4A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265,502,540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1EC5C" w14:textId="13CC61A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57331" w14:textId="796B0D3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7.10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0FC9D" w14:textId="4A9FFBE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7D665" w14:textId="140DEB0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08C5D8" w14:textId="70DFC79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0596FFD6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65DF25" w14:textId="1DCD28B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183,855,698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E6EDF" w14:textId="08477BB5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05874" w14:textId="6C18CB4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6.55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DFBEF" w14:textId="6DAC222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6D698" w14:textId="22C1367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0345BB" w14:textId="2795E57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6BEDCD30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E1739C" w14:textId="337720C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70,389,797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CEA5C" w14:textId="12E222B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7983A" w14:textId="039AA3B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3.31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7A384" w14:textId="2565C10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8CC81" w14:textId="034D34F5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5A4AA0" w14:textId="31DF783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7F12B9E7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E5AE50" w14:textId="66013F2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122,509,008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D00EA" w14:textId="5B8DA5A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8E048" w14:textId="115ED4E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4.46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10ABD" w14:textId="72E0C991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5D3AB" w14:textId="3B36F8E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562D40" w14:textId="1F59196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08EA78CB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72C1F7" w14:textId="4C3994A8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7DBB3" w14:textId="641F416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5,620,935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439FE" w14:textId="5161D5B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- 0.93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A88E" w14:textId="64AA0C6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C1CE9" w14:textId="477A735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8E01DE" w14:textId="77AB059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2693906E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28C0BD" w14:textId="1E01D6E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101,288,595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6E6F5" w14:textId="334F12F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705BE" w14:textId="0D22064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5.57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42177" w14:textId="3504434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4AB18" w14:textId="1957390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14A1E5" w14:textId="63F3746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07E9F77E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189552" w14:textId="031E6D3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70,642,907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51798" w14:textId="52EF13A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713E3" w14:textId="0FA9F405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6.99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B413" w14:textId="426769F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2F0C1" w14:textId="43E1AA2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AAEA44" w14:textId="6DF8275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5E4D4A6A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C84682" w14:textId="6101139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4,020,600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5C9BC" w14:textId="380085B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90957" w14:textId="1520530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0.49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8127D" w14:textId="54E7B98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A34FA" w14:textId="27A9C6F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4F466B" w14:textId="408D24C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520B38CB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2CB2A7" w14:textId="2547D81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11,531,224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E8AF6" w14:textId="729930B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5AE20" w14:textId="66E954C1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0.58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5C24B" w14:textId="6C483F7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B615B" w14:textId="75DACBE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B2BD0B" w14:textId="7E9784F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2B7F7195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8EAFDF" w14:textId="278E6E4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96,283,636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DB59B" w14:textId="180BE72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CF2F9" w14:textId="61D5C9D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7.85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1F102" w14:textId="75DE272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79631" w14:textId="77BC248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89C60B" w14:textId="3DBDB4D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069F6A03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3535F2" w14:textId="5410A43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3766E" w14:textId="44FDC35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122,499,870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33AEA" w14:textId="74CA4828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- 2.09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824DB" w14:textId="03A138C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ADD85" w14:textId="6F1CD93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C109BE" w14:textId="6B81015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06EB70AD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B29A1B" w14:textId="0A027F98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120,130,256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ECD4E" w14:textId="30949F31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71ED3" w14:textId="6B5A1CD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15.30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6574D" w14:textId="6FE4220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FE5DC" w14:textId="44DB4CE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020E4D" w14:textId="1FEFBF6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3909EDF8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4E4204" w14:textId="0EFF11A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149,593,879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74A88" w14:textId="57C3D62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2E3EE" w14:textId="4859338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20.39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ECE7E" w14:textId="7761724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4AEF9" w14:textId="073E72C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697714" w14:textId="02830FB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464D56C3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FB034F" w14:textId="41C9F90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ABAB9" w14:textId="620A24B1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3,185,752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A40EC" w14:textId="2391D619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- 0.53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95EEC" w14:textId="2438E79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B5EA0" w14:textId="1A8152F8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E9E044" w14:textId="59CB219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22863BDA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064A50" w14:textId="53372B5E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25,026,849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D9FE1" w14:textId="1BBE77FA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B32C9" w14:textId="2215B6B1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6.90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81DC3" w14:textId="61F0A071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AAC63" w14:textId="50675A5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C43732" w14:textId="5FA10A2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23B94C58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B2E700" w14:textId="2B27339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4A571" w14:textId="0FAAD90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5,555,011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BD3F6" w14:textId="6934CEF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- 1.18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F8492" w14:textId="4D4935B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DA6C9" w14:textId="53E0ADC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244D60" w14:textId="76617A7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21C7CD5A" w14:textId="77777777" w:rsidTr="00453466">
        <w:trPr>
          <w:cantSplit/>
          <w:trHeight w:val="404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B2982C" w14:textId="1925278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4,698,267,654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49F68" w14:textId="08A1EF7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4474C" w14:textId="5163CA7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8.90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02BBD" w14:textId="26F9035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AD889" w14:textId="136BC82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81E8AB" w14:textId="28C0EDF4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367CACE6" w14:textId="77777777" w:rsidTr="00453466">
        <w:trPr>
          <w:cantSplit/>
          <w:trHeight w:val="408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1DB863" w14:textId="0E84CDE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1,722,618,989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75467" w14:textId="15C5AF7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DD439" w14:textId="72BCB75B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10.56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3829F" w14:textId="57CFDE05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6E787" w14:textId="010CE90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0CF0C0" w14:textId="0BEA909D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0F630E8D" w14:textId="77777777" w:rsidTr="00453466">
        <w:trPr>
          <w:cantSplit/>
          <w:trHeight w:val="408"/>
        </w:trPr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01C167" w14:textId="51AAFAE1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409,598,580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5820F" w14:textId="44D1318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B33AC" w14:textId="614DB53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10.55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A0621" w14:textId="46F9C377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A061D" w14:textId="1F79AFA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99767A" w14:textId="0BBBEDC0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771FE" w:rsidRPr="00063367" w14:paraId="16752908" w14:textId="77777777" w:rsidTr="000771FE">
        <w:trPr>
          <w:cantSplit/>
          <w:trHeight w:val="408"/>
        </w:trPr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31DDCF" w14:textId="6BFB2633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230,478,422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173CF2" w14:textId="0F1CC33C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89D538" w14:textId="436E38B6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10.51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C5C638" w14:textId="04C8349F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23C5E" w14:textId="3F55D0B2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5E2BCE2" w14:textId="18BB0248" w:rsidR="000771FE" w:rsidRPr="00FA70F9" w:rsidRDefault="000771FE" w:rsidP="000771FE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27B3E65C" w14:textId="77777777" w:rsidR="000756E2" w:rsidRPr="00630D33" w:rsidRDefault="000756E2" w:rsidP="00630D33">
      <w:pPr>
        <w:spacing w:line="20" w:lineRule="exact"/>
        <w:ind w:firstLineChars="0" w:firstLine="0"/>
        <w:rPr>
          <w:rFonts w:cs="Times New Roman"/>
          <w:color w:val="000000" w:themeColor="text1"/>
          <w:sz w:val="2"/>
          <w:szCs w:val="20"/>
        </w:rPr>
      </w:pPr>
    </w:p>
    <w:p w14:paraId="3B9911B7" w14:textId="0EC3D3B6" w:rsidR="000756E2" w:rsidRPr="00063367" w:rsidRDefault="000756E2" w:rsidP="00876045">
      <w:pPr>
        <w:tabs>
          <w:tab w:val="center" w:pos="4920"/>
        </w:tabs>
        <w:snapToGrid w:val="0"/>
        <w:ind w:rightChars="-6" w:right="-14"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lastRenderedPageBreak/>
        <w:t xml:space="preserve">　</w:t>
      </w:r>
      <w:r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4B4287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460CA7">
        <w:rPr>
          <w:b/>
          <w:color w:val="000000" w:themeColor="text1"/>
          <w:sz w:val="36"/>
          <w:szCs w:val="36"/>
          <w:u w:val="single"/>
        </w:rPr>
        <w:t>3</w:t>
      </w:r>
      <w:proofErr w:type="gramEnd"/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14:paraId="7A497F74" w14:textId="77777777" w:rsidR="000756E2" w:rsidRPr="002678D5" w:rsidRDefault="000756E2" w:rsidP="000756E2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Ansi="Times New Roman" w:cs="Times New Roman" w:hint="eastAsia"/>
          <w:b/>
          <w:color w:val="000000" w:themeColor="text1"/>
        </w:rPr>
        <w:t>收入部分</w:t>
      </w:r>
      <w:r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10193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3"/>
        <w:gridCol w:w="2266"/>
        <w:gridCol w:w="2266"/>
        <w:gridCol w:w="2268"/>
      </w:tblGrid>
      <w:tr w:rsidR="000756E2" w:rsidRPr="00063367" w14:paraId="16954D21" w14:textId="77777777" w:rsidTr="00174AA6">
        <w:trPr>
          <w:cantSplit/>
          <w:trHeight w:hRule="exact" w:val="257"/>
        </w:trPr>
        <w:tc>
          <w:tcPr>
            <w:tcW w:w="3393" w:type="dxa"/>
            <w:vMerge w:val="restart"/>
            <w:tcBorders>
              <w:top w:val="single" w:sz="8" w:space="0" w:color="auto"/>
            </w:tcBorders>
            <w:vAlign w:val="center"/>
          </w:tcPr>
          <w:p w14:paraId="70AB8D82" w14:textId="77777777" w:rsidR="000756E2" w:rsidRPr="00063367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800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48C" w14:textId="77777777" w:rsidR="000756E2" w:rsidRPr="00063367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業務及業務外</w:t>
            </w:r>
            <w:r w:rsidR="00820C84"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收入</w:t>
            </w:r>
          </w:p>
        </w:tc>
      </w:tr>
      <w:tr w:rsidR="000756E2" w:rsidRPr="00063367" w14:paraId="7C38B672" w14:textId="77777777" w:rsidTr="00174AA6">
        <w:trPr>
          <w:cantSplit/>
          <w:trHeight w:hRule="exact" w:val="257"/>
        </w:trPr>
        <w:tc>
          <w:tcPr>
            <w:tcW w:w="3393" w:type="dxa"/>
            <w:vMerge/>
            <w:tcBorders>
              <w:bottom w:val="single" w:sz="8" w:space="0" w:color="auto"/>
            </w:tcBorders>
            <w:vAlign w:val="center"/>
          </w:tcPr>
          <w:p w14:paraId="78BC9C4A" w14:textId="77777777" w:rsidR="000756E2" w:rsidRPr="00063367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C4BF04" w14:textId="77777777" w:rsidR="000756E2" w:rsidRPr="00063367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E103B2" w14:textId="77777777" w:rsidR="000756E2" w:rsidRPr="00063367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57BE9E" w14:textId="77777777" w:rsidR="000756E2" w:rsidRPr="00063367" w:rsidRDefault="000756E2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174AA6" w:rsidRPr="00063367" w14:paraId="77866897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BC27C8" w14:textId="17AD1D6E" w:rsidR="00174AA6" w:rsidRPr="006E1C79" w:rsidRDefault="00174AA6" w:rsidP="006E1C79">
            <w:pPr>
              <w:ind w:leftChars="100" w:left="240" w:firstLineChars="5" w:firstLine="1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國立高級中等學校校務基金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EDA95" w14:textId="51C73534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35,277,826,000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43F13" w14:textId="568F7153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36,247,324,850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49789" w14:textId="640534C0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36,247,324,850</w:t>
            </w:r>
          </w:p>
        </w:tc>
      </w:tr>
      <w:tr w:rsidR="00174AA6" w:rsidRPr="00063367" w14:paraId="687C7456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675293" w14:textId="52F70249" w:rsidR="00174AA6" w:rsidRPr="007975FC" w:rsidRDefault="00174AA6" w:rsidP="006E1C79">
            <w:pPr>
              <w:ind w:leftChars="-7" w:left="-17" w:firstLineChars="12" w:firstLine="24"/>
              <w:jc w:val="distribute"/>
              <w:rPr>
                <w:sz w:val="22"/>
              </w:rPr>
            </w:pPr>
            <w:r>
              <w:rPr>
                <w:rFonts w:hint="eastAsia"/>
                <w:b/>
                <w:sz w:val="20"/>
              </w:rPr>
              <w:t>法務部主管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7DCFE" w14:textId="78FD50E7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1,186,880,000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5E566" w14:textId="3CDA4EA2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1,096,855,077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E4DD3" w14:textId="1FF3CF61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1,096,855,077</w:t>
            </w:r>
          </w:p>
        </w:tc>
      </w:tr>
      <w:tr w:rsidR="00174AA6" w:rsidRPr="00063367" w14:paraId="5CBB7D19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87FB89" w14:textId="0923CF67" w:rsidR="00174AA6" w:rsidRPr="007975FC" w:rsidRDefault="00174AA6" w:rsidP="00174AA6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法務部矯正機關作業基金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966A6" w14:textId="2F1C2719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1,186,880,000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3CAC5" w14:textId="43CCFC01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1,096,855,077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6A096" w14:textId="72611D58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1,096,855,077</w:t>
            </w:r>
          </w:p>
        </w:tc>
      </w:tr>
      <w:tr w:rsidR="00174AA6" w:rsidRPr="00063367" w14:paraId="1DD7A7C1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BB036C" w14:textId="7A29011C" w:rsidR="00174AA6" w:rsidRPr="00096F15" w:rsidRDefault="00174AA6" w:rsidP="00174AA6">
            <w:pPr>
              <w:ind w:leftChars="-7" w:left="-17" w:firstLineChars="12" w:firstLine="24"/>
              <w:jc w:val="distribute"/>
              <w:rPr>
                <w:sz w:val="20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經濟部主管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F09D1" w14:textId="6CE045C1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17,461,116,000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890FB" w14:textId="3AE48F73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23,154,061,883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EE943" w14:textId="16267EDE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23,154,061,883</w:t>
            </w:r>
          </w:p>
        </w:tc>
      </w:tr>
      <w:tr w:rsidR="00174AA6" w:rsidRPr="00063367" w14:paraId="78100991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4B46B1" w14:textId="232EF11F" w:rsidR="00174AA6" w:rsidRPr="00096F15" w:rsidRDefault="00174AA6" w:rsidP="00174AA6">
            <w:pPr>
              <w:ind w:leftChars="100" w:left="240" w:firstLineChars="5" w:firstLine="10"/>
              <w:jc w:val="distribute"/>
              <w:rPr>
                <w:sz w:val="20"/>
                <w:highlight w:val="yellow"/>
              </w:rPr>
            </w:pPr>
            <w:r>
              <w:rPr>
                <w:rFonts w:hint="eastAsia"/>
                <w:sz w:val="20"/>
              </w:rPr>
              <w:t>經濟作業基金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3DB40" w14:textId="1C1480E7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8,327,018,000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F1645" w14:textId="3001E054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14,326,577,741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61DBF" w14:textId="6E8EBC31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14,326,577,741</w:t>
            </w:r>
          </w:p>
        </w:tc>
      </w:tr>
      <w:tr w:rsidR="00174AA6" w:rsidRPr="00063367" w14:paraId="3A67F946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4BF012" w14:textId="68C912D5" w:rsidR="00174AA6" w:rsidRPr="00096F15" w:rsidRDefault="00174AA6" w:rsidP="006E1C79">
            <w:pPr>
              <w:ind w:leftChars="100" w:left="240" w:firstLineChars="5" w:firstLine="10"/>
              <w:jc w:val="distribute"/>
              <w:rPr>
                <w:sz w:val="20"/>
                <w:highlight w:val="yellow"/>
              </w:rPr>
            </w:pPr>
            <w:r>
              <w:rPr>
                <w:rFonts w:hint="eastAsia"/>
                <w:sz w:val="20"/>
              </w:rPr>
              <w:t>水資源作業基金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5A7B2" w14:textId="4A1B36D6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9,134,098,000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F4A9C" w14:textId="3758165E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8,827,484,142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DE85C" w14:textId="59F3D38C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8,827,484,142</w:t>
            </w:r>
          </w:p>
        </w:tc>
      </w:tr>
      <w:tr w:rsidR="00174AA6" w:rsidRPr="00063367" w14:paraId="0DACF9B3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7D1BAE" w14:textId="340FBA2E" w:rsidR="00174AA6" w:rsidRPr="007975FC" w:rsidRDefault="00174AA6" w:rsidP="00F9255F">
            <w:pPr>
              <w:ind w:leftChars="-7" w:left="-17" w:firstLineChars="12" w:firstLine="24"/>
              <w:jc w:val="distribute"/>
              <w:rPr>
                <w:sz w:val="22"/>
              </w:rPr>
            </w:pPr>
            <w:r>
              <w:rPr>
                <w:rFonts w:hint="eastAsia"/>
                <w:b/>
                <w:sz w:val="20"/>
              </w:rPr>
              <w:t>交通部主管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BB3F4" w14:textId="5A664443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64,298,803,000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39E5D" w14:textId="2055981B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77,656,606,310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F200A" w14:textId="0EB90E84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77,656,606,310</w:t>
            </w:r>
          </w:p>
        </w:tc>
      </w:tr>
      <w:tr w:rsidR="00174AA6" w:rsidRPr="00063367" w14:paraId="30248EBF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F4083E" w14:textId="6C6E9519" w:rsidR="00174AA6" w:rsidRPr="007975FC" w:rsidRDefault="00174AA6" w:rsidP="00174AA6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交通作業基金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CFF8E" w14:textId="695AD44B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64,298,803,000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49393" w14:textId="5C8F36F5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77,656,606,310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E2F97" w14:textId="7D3C3C8D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77,656,606,310</w:t>
            </w:r>
          </w:p>
        </w:tc>
      </w:tr>
      <w:tr w:rsidR="00174AA6" w:rsidRPr="00063367" w14:paraId="3DD5837C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4F587" w14:textId="0AEBEE7A" w:rsidR="00174AA6" w:rsidRPr="007975FC" w:rsidRDefault="00174AA6" w:rsidP="006E1C79">
            <w:pPr>
              <w:ind w:leftChars="-7" w:left="-17" w:firstLineChars="12" w:firstLine="24"/>
              <w:jc w:val="distribute"/>
              <w:rPr>
                <w:sz w:val="22"/>
              </w:rPr>
            </w:pPr>
            <w:r>
              <w:rPr>
                <w:rFonts w:hint="eastAsia"/>
                <w:b/>
                <w:sz w:val="20"/>
              </w:rPr>
              <w:t>國軍退除役官兵輔導委員會主管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C021A" w14:textId="18287E89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82,661,725,000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972EB" w14:textId="648B1ACB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90,923,568,903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A622F" w14:textId="478FD375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90,937,965,575</w:t>
            </w:r>
          </w:p>
        </w:tc>
      </w:tr>
      <w:tr w:rsidR="00174AA6" w:rsidRPr="00063367" w14:paraId="52A03CEE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2200CA" w14:textId="73B0170D" w:rsidR="00174AA6" w:rsidRPr="007975FC" w:rsidRDefault="00174AA6" w:rsidP="00174AA6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國軍退除役官兵安置基金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52FEF" w14:textId="45714EF9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3,284,402,000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CA28A" w14:textId="26EF8D09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4,002,260,212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4633F" w14:textId="4F025F4C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4,016,656,884</w:t>
            </w:r>
          </w:p>
        </w:tc>
      </w:tr>
      <w:tr w:rsidR="00174AA6" w:rsidRPr="00063367" w14:paraId="58D8AC30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E5684" w14:textId="290EB5F6" w:rsidR="00174AA6" w:rsidRPr="007975FC" w:rsidRDefault="00174AA6" w:rsidP="00174AA6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榮民醫療作業基金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A00EA" w14:textId="34675F8E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79,377,323,000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1C742" w14:textId="7CC9A578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86,921,308,691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5F5EE" w14:textId="5EDDF975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86,921,308,691</w:t>
            </w:r>
          </w:p>
        </w:tc>
      </w:tr>
      <w:tr w:rsidR="00174AA6" w:rsidRPr="00063367" w14:paraId="1BA01C58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5289AE" w14:textId="04B7E9EE" w:rsidR="00174AA6" w:rsidRPr="007975FC" w:rsidRDefault="00174AA6" w:rsidP="006E1C79">
            <w:pPr>
              <w:ind w:leftChars="-7" w:left="-17" w:firstLineChars="12" w:firstLine="24"/>
              <w:jc w:val="distribute"/>
              <w:rPr>
                <w:sz w:val="22"/>
              </w:rPr>
            </w:pPr>
            <w:r>
              <w:rPr>
                <w:rFonts w:hint="eastAsia"/>
                <w:b/>
                <w:sz w:val="20"/>
              </w:rPr>
              <w:t>國家科學及技術委員會主管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87C53" w14:textId="1E95FC92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23,547,493,000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66B1F" w14:textId="7B072DD9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23,450,003,784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85E8D" w14:textId="5D76E29A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23,450,003,784</w:t>
            </w:r>
          </w:p>
        </w:tc>
      </w:tr>
      <w:tr w:rsidR="00174AA6" w:rsidRPr="00063367" w14:paraId="0A54645E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D2CE5E" w14:textId="1693C246" w:rsidR="00174AA6" w:rsidRPr="007975FC" w:rsidRDefault="00174AA6" w:rsidP="00174AA6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科學園區管理局作業基金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3C11E" w14:textId="73A8848D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23,547,493,000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474FC" w14:textId="3B74D09F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23,450,003,784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8E6A0" w14:textId="05AE2BA6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23,450,003,784</w:t>
            </w:r>
          </w:p>
        </w:tc>
      </w:tr>
      <w:tr w:rsidR="00174AA6" w:rsidRPr="00063367" w14:paraId="3F1667AE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9B0E43" w14:textId="295BF446" w:rsidR="00174AA6" w:rsidRPr="007975FC" w:rsidRDefault="00174AA6" w:rsidP="006E1C79">
            <w:pPr>
              <w:ind w:leftChars="-7" w:left="-17" w:firstLineChars="12" w:firstLine="24"/>
              <w:jc w:val="distribute"/>
              <w:rPr>
                <w:sz w:val="22"/>
              </w:rPr>
            </w:pPr>
            <w:r>
              <w:rPr>
                <w:rFonts w:hint="eastAsia"/>
                <w:b/>
                <w:sz w:val="20"/>
              </w:rPr>
              <w:t>農業部主管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F0F4E" w14:textId="4F12176C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10,565,174,000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B23EA" w14:textId="5EE44A45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11,697,551,746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D9629" w14:textId="265137CF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11,697,551,746</w:t>
            </w:r>
          </w:p>
        </w:tc>
      </w:tr>
      <w:tr w:rsidR="00174AA6" w:rsidRPr="00063367" w14:paraId="54500E57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944E4F" w14:textId="0CFF76C8" w:rsidR="00174AA6" w:rsidRPr="006E1C79" w:rsidRDefault="00174AA6" w:rsidP="006E1C79">
            <w:pPr>
              <w:ind w:leftChars="100" w:left="240" w:firstLineChars="5" w:firstLine="1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農業作業基金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D0D35" w14:textId="26509D19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536,770,000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0824C" w14:textId="1E332380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541,342,568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3617E" w14:textId="497A4ED5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541,342,568</w:t>
            </w:r>
          </w:p>
        </w:tc>
      </w:tr>
      <w:tr w:rsidR="00174AA6" w:rsidRPr="00063367" w14:paraId="08270C98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430B48" w14:textId="4CB2D658" w:rsidR="00174AA6" w:rsidRPr="009D026E" w:rsidRDefault="00174AA6" w:rsidP="00174AA6">
            <w:pPr>
              <w:ind w:leftChars="100" w:left="240" w:firstLineChars="5" w:firstLine="10"/>
              <w:jc w:val="distribute"/>
              <w:rPr>
                <w:sz w:val="22"/>
                <w:szCs w:val="22"/>
                <w:highlight w:val="yellow"/>
              </w:rPr>
            </w:pPr>
            <w:r>
              <w:rPr>
                <w:rFonts w:hint="eastAsia"/>
                <w:sz w:val="20"/>
              </w:rPr>
              <w:t>農田水利事業作業基金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47D4F" w14:textId="3D928886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10,028,404,000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8035C" w14:textId="577E4262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11,156,209,178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5BB16" w14:textId="34FF2D4E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11,156,209,178</w:t>
            </w:r>
          </w:p>
        </w:tc>
      </w:tr>
      <w:tr w:rsidR="00174AA6" w:rsidRPr="00063367" w14:paraId="3EABEA7D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1ACF46" w14:textId="29A2D751" w:rsidR="00174AA6" w:rsidRPr="009D026E" w:rsidRDefault="00174AA6" w:rsidP="00174AA6">
            <w:pPr>
              <w:ind w:leftChars="-7" w:left="-17" w:firstLineChars="12" w:firstLine="24"/>
              <w:jc w:val="distribute"/>
              <w:rPr>
                <w:sz w:val="22"/>
                <w:szCs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勞動部主管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EA923" w14:textId="789159ED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699,230,514,000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B9575" w14:textId="10496388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964,998,392,180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17901" w14:textId="351CE08C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964,998,392,180</w:t>
            </w:r>
          </w:p>
        </w:tc>
      </w:tr>
      <w:tr w:rsidR="00174AA6" w:rsidRPr="00063367" w14:paraId="16D8C687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4F900E" w14:textId="21F27D52" w:rsidR="00174AA6" w:rsidRPr="009D026E" w:rsidRDefault="00174AA6" w:rsidP="00174AA6">
            <w:pPr>
              <w:ind w:leftChars="100" w:left="240" w:firstLineChars="5" w:firstLine="10"/>
              <w:jc w:val="distribute"/>
              <w:rPr>
                <w:sz w:val="22"/>
                <w:szCs w:val="22"/>
              </w:rPr>
            </w:pPr>
            <w:r>
              <w:rPr>
                <w:rFonts w:hint="eastAsia"/>
                <w:sz w:val="20"/>
              </w:rPr>
              <w:t>勞工保險局作業基金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65056" w14:textId="1C79ACF1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699,230,514,000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4D89F" w14:textId="4184327D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964,998,392,180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71C62" w14:textId="7A664552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964,998,392,180</w:t>
            </w:r>
          </w:p>
        </w:tc>
      </w:tr>
      <w:tr w:rsidR="00174AA6" w:rsidRPr="00063367" w14:paraId="281C814A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44E43D" w14:textId="4C559E7F" w:rsidR="00174AA6" w:rsidRPr="009D026E" w:rsidRDefault="00174AA6" w:rsidP="006E1C79">
            <w:pPr>
              <w:ind w:leftChars="-7" w:left="-17" w:firstLineChars="12" w:firstLine="24"/>
              <w:jc w:val="distribute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0"/>
              </w:rPr>
              <w:t>衛生福利部主管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4BEAC" w14:textId="3A6A9834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984,492,555,000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37D09" w14:textId="7BC40E43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1,151,688,018,925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0B715" w14:textId="3CC554DC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1,151,696,391,866</w:t>
            </w:r>
          </w:p>
        </w:tc>
      </w:tr>
      <w:tr w:rsidR="00174AA6" w:rsidRPr="00063367" w14:paraId="5B933E95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98B37F" w14:textId="58EA9578" w:rsidR="00174AA6" w:rsidRPr="009D026E" w:rsidRDefault="00174AA6" w:rsidP="006E1C79">
            <w:pPr>
              <w:ind w:leftChars="100" w:left="240" w:firstLineChars="5" w:firstLine="10"/>
              <w:jc w:val="distribute"/>
              <w:rPr>
                <w:sz w:val="22"/>
                <w:szCs w:val="22"/>
                <w:highlight w:val="yellow"/>
              </w:rPr>
            </w:pPr>
            <w:r>
              <w:rPr>
                <w:rFonts w:hint="eastAsia"/>
                <w:sz w:val="20"/>
              </w:rPr>
              <w:t>醫療藥品基金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AF125" w14:textId="35A000AB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43,612,586,000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1E266" w14:textId="666BBEF0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47,837,235,328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7213E" w14:textId="7496A33A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47,837,235,328</w:t>
            </w:r>
          </w:p>
        </w:tc>
      </w:tr>
      <w:tr w:rsidR="00174AA6" w:rsidRPr="00063367" w14:paraId="4DB2E8FC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D4CC18" w14:textId="06492949" w:rsidR="00174AA6" w:rsidRPr="009D026E" w:rsidRDefault="00174AA6" w:rsidP="00174AA6">
            <w:pPr>
              <w:ind w:leftChars="100" w:left="240" w:firstLineChars="5" w:firstLine="10"/>
              <w:jc w:val="distribute"/>
              <w:rPr>
                <w:sz w:val="22"/>
                <w:szCs w:val="22"/>
                <w:highlight w:val="yellow"/>
              </w:rPr>
            </w:pPr>
            <w:r>
              <w:rPr>
                <w:rFonts w:hint="eastAsia"/>
                <w:sz w:val="20"/>
              </w:rPr>
              <w:t>管制藥品製藥工廠作業基金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9920" w14:textId="7FE50278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921,943,000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D2362" w14:textId="070EA648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979,190,710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360BC" w14:textId="23330412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997,014,292</w:t>
            </w:r>
          </w:p>
        </w:tc>
      </w:tr>
      <w:tr w:rsidR="00174AA6" w:rsidRPr="00063367" w14:paraId="3AF4A5ED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A0D978" w14:textId="0424621A" w:rsidR="00174AA6" w:rsidRPr="006E1C79" w:rsidRDefault="00174AA6" w:rsidP="006E1C79">
            <w:pPr>
              <w:ind w:leftChars="100" w:left="240" w:firstLineChars="5" w:firstLine="1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全民健康保險基金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3CD33" w14:textId="1F0BF7EE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817,107,053,000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3F9FD" w14:textId="2A44C15C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839,809,233,249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A3E4C" w14:textId="59C7B800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839,799,782,608</w:t>
            </w:r>
          </w:p>
        </w:tc>
      </w:tr>
      <w:tr w:rsidR="00174AA6" w:rsidRPr="00063367" w14:paraId="4F446155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8E5767" w14:textId="137E0B33" w:rsidR="00174AA6" w:rsidRPr="009D026E" w:rsidRDefault="00174AA6" w:rsidP="00174AA6">
            <w:pPr>
              <w:ind w:leftChars="100" w:left="240" w:firstLineChars="5" w:firstLine="10"/>
              <w:jc w:val="distribute"/>
              <w:rPr>
                <w:sz w:val="22"/>
                <w:szCs w:val="22"/>
              </w:rPr>
            </w:pPr>
            <w:r>
              <w:rPr>
                <w:rFonts w:hint="eastAsia"/>
                <w:sz w:val="20"/>
              </w:rPr>
              <w:t>國民年金保險基金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BF03F" w14:textId="065D4123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122,850,973,000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C74F5" w14:textId="6FFC9084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263,062,359,638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FAD32" w14:textId="2534C048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263,062,359,638</w:t>
            </w:r>
          </w:p>
        </w:tc>
      </w:tr>
      <w:tr w:rsidR="00174AA6" w:rsidRPr="00063367" w14:paraId="4CCEA196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56D1A0" w14:textId="58B0D2A6" w:rsidR="00174AA6" w:rsidRPr="009D026E" w:rsidRDefault="00174AA6" w:rsidP="006E1C79">
            <w:pPr>
              <w:ind w:leftChars="-7" w:left="-17" w:firstLineChars="12" w:firstLine="24"/>
              <w:jc w:val="distribute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0"/>
              </w:rPr>
              <w:t>文化部主管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48F23" w14:textId="70EAE6F3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842,078,000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40B67" w14:textId="7FDD5A7F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777,242,152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65884" w14:textId="2C897499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777,242,152</w:t>
            </w:r>
          </w:p>
        </w:tc>
      </w:tr>
      <w:tr w:rsidR="00174AA6" w:rsidRPr="00063367" w14:paraId="2E169836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19C4F8" w14:textId="4087B5D6" w:rsidR="00174AA6" w:rsidRPr="009D026E" w:rsidRDefault="00174AA6" w:rsidP="00174AA6">
            <w:pPr>
              <w:ind w:leftChars="100" w:left="240" w:firstLineChars="5" w:firstLine="10"/>
              <w:jc w:val="distribute"/>
              <w:rPr>
                <w:sz w:val="22"/>
                <w:szCs w:val="22"/>
              </w:rPr>
            </w:pPr>
            <w:r>
              <w:rPr>
                <w:rFonts w:hint="eastAsia"/>
                <w:sz w:val="20"/>
              </w:rPr>
              <w:t>國立文化機構作業基金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630E4" w14:textId="0A459029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842,078,000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E69A7" w14:textId="18703C02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777,242,152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808CE" w14:textId="2C332455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777,242,152</w:t>
            </w:r>
          </w:p>
        </w:tc>
      </w:tr>
      <w:tr w:rsidR="00174AA6" w:rsidRPr="00063367" w14:paraId="53C038BD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DA0D22" w14:textId="1017562B" w:rsidR="00174AA6" w:rsidRPr="009D026E" w:rsidRDefault="00174AA6" w:rsidP="006E1C79">
            <w:pPr>
              <w:ind w:leftChars="-7" w:left="-17" w:firstLineChars="12" w:firstLine="24"/>
              <w:jc w:val="distribute"/>
              <w:rPr>
                <w:sz w:val="22"/>
                <w:szCs w:val="22"/>
              </w:rPr>
            </w:pPr>
            <w:r>
              <w:rPr>
                <w:rFonts w:hint="eastAsia"/>
                <w:b/>
                <w:sz w:val="20"/>
              </w:rPr>
              <w:t>國立故宮博物院主管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6B00F" w14:textId="4F3F68A9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377,063,000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D2012" w14:textId="41B481AB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382,729,519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4063E" w14:textId="48AD3ACE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382,729,519</w:t>
            </w:r>
          </w:p>
        </w:tc>
      </w:tr>
      <w:tr w:rsidR="00174AA6" w:rsidRPr="00063367" w14:paraId="59AB5E0C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4D8558" w14:textId="30444AFF" w:rsidR="00174AA6" w:rsidRPr="009D026E" w:rsidRDefault="00174AA6" w:rsidP="006E1C79">
            <w:pPr>
              <w:ind w:leftChars="100" w:left="240" w:firstLineChars="5" w:firstLine="10"/>
              <w:jc w:val="distribute"/>
              <w:rPr>
                <w:b/>
                <w:sz w:val="22"/>
                <w:szCs w:val="22"/>
              </w:rPr>
            </w:pPr>
            <w:r>
              <w:rPr>
                <w:rFonts w:hint="eastAsia"/>
                <w:sz w:val="20"/>
              </w:rPr>
              <w:t>故宮文物藝術發展基金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14AB4" w14:textId="1582F88F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377,063,000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B84AE" w14:textId="24BA77BF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382,729,519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DBDE9" w14:textId="65EF79D3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382,729,519</w:t>
            </w:r>
          </w:p>
        </w:tc>
      </w:tr>
      <w:tr w:rsidR="00174AA6" w:rsidRPr="00063367" w14:paraId="69758A13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43DA5D" w14:textId="32DC50A4" w:rsidR="00174AA6" w:rsidRPr="009D026E" w:rsidRDefault="00174AA6" w:rsidP="006E1C79">
            <w:pPr>
              <w:ind w:leftChars="-7" w:left="-17" w:firstLineChars="12" w:firstLine="24"/>
              <w:jc w:val="distribute"/>
              <w:rPr>
                <w:sz w:val="22"/>
                <w:szCs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原住民族委員會主管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CD9C2" w14:textId="4B502AA8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2,850,242,000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AB540" w14:textId="433D0B8A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2,950,109,133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846EC" w14:textId="7FA24535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2,950,109,133</w:t>
            </w:r>
          </w:p>
        </w:tc>
      </w:tr>
      <w:tr w:rsidR="00174AA6" w:rsidRPr="00063367" w14:paraId="772E476D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3ED989" w14:textId="08F65591" w:rsidR="00174AA6" w:rsidRPr="009D026E" w:rsidRDefault="00174AA6" w:rsidP="006E1C79">
            <w:pPr>
              <w:ind w:leftChars="100" w:left="240" w:firstLineChars="5" w:firstLine="10"/>
              <w:jc w:val="distribute"/>
              <w:rPr>
                <w:sz w:val="22"/>
                <w:szCs w:val="22"/>
                <w:highlight w:val="yellow"/>
              </w:rPr>
            </w:pPr>
            <w:r>
              <w:rPr>
                <w:rFonts w:hint="eastAsia"/>
                <w:sz w:val="20"/>
              </w:rPr>
              <w:t>原住民族綜合發展基金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C466B" w14:textId="63D5FF8E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2,850,242,000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6550E" w14:textId="2A1B8AFA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2,950,109,133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9E04A" w14:textId="4BA9B347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2,950,109,133</w:t>
            </w:r>
          </w:p>
        </w:tc>
      </w:tr>
      <w:tr w:rsidR="00174AA6" w:rsidRPr="00063367" w14:paraId="0252C45C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772AEA" w14:textId="2E0787DE" w:rsidR="00174AA6" w:rsidRPr="009D026E" w:rsidRDefault="00174AA6" w:rsidP="006E1C79">
            <w:pPr>
              <w:ind w:leftChars="-7" w:left="-17" w:firstLineChars="12" w:firstLine="24"/>
              <w:jc w:val="distribute"/>
              <w:rPr>
                <w:sz w:val="22"/>
                <w:szCs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考試院考選部主管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638D7" w14:textId="3F9AAA10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627,993,000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F3DCF" w14:textId="2ADE1F9D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646,286,982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326C3" w14:textId="23985DEE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646,286,982</w:t>
            </w:r>
          </w:p>
        </w:tc>
      </w:tr>
      <w:tr w:rsidR="00174AA6" w:rsidRPr="00063367" w14:paraId="55FD28D6" w14:textId="77777777" w:rsidTr="00174AA6">
        <w:trPr>
          <w:cantSplit/>
          <w:trHeight w:val="406"/>
        </w:trPr>
        <w:tc>
          <w:tcPr>
            <w:tcW w:w="3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C43B5C5" w14:textId="7D1108E4" w:rsidR="00174AA6" w:rsidRPr="009D026E" w:rsidRDefault="00174AA6" w:rsidP="006E1C79">
            <w:pPr>
              <w:ind w:leftChars="100" w:left="240" w:firstLineChars="5" w:firstLine="10"/>
              <w:jc w:val="distribute"/>
              <w:rPr>
                <w:sz w:val="22"/>
                <w:szCs w:val="22"/>
                <w:highlight w:val="yellow"/>
              </w:rPr>
            </w:pPr>
            <w:r>
              <w:rPr>
                <w:rFonts w:hint="eastAsia"/>
                <w:sz w:val="20"/>
              </w:rPr>
              <w:t>考選業務基金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127D2" w14:textId="35535443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627,993,000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816CA5" w14:textId="671AE4FA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646,286,982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31C91E" w14:textId="616D3A28" w:rsidR="00174AA6" w:rsidRPr="00DC1FE1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646,286,982</w:t>
            </w:r>
          </w:p>
        </w:tc>
      </w:tr>
    </w:tbl>
    <w:p w14:paraId="6D98D16F" w14:textId="1BE8C033" w:rsidR="000756E2" w:rsidRPr="00063367" w:rsidRDefault="004103B9" w:rsidP="000756E2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57652E">
        <w:rPr>
          <w:rFonts w:hint="eastAsia"/>
          <w:bCs/>
          <w:color w:val="000000" w:themeColor="text1"/>
          <w:sz w:val="36"/>
          <w:szCs w:val="36"/>
        </w:rPr>
        <w:t>（</w:t>
      </w:r>
      <w:r w:rsidRPr="004103B9">
        <w:rPr>
          <w:rFonts w:hint="eastAsia"/>
          <w:bCs/>
          <w:color w:val="000000" w:themeColor="text1"/>
          <w:sz w:val="36"/>
          <w:szCs w:val="36"/>
        </w:rPr>
        <w:t>基金別</w:t>
      </w:r>
      <w:r w:rsidR="0057652E">
        <w:rPr>
          <w:rFonts w:hint="eastAsia"/>
          <w:bCs/>
          <w:color w:val="000000" w:themeColor="text1"/>
          <w:sz w:val="36"/>
          <w:szCs w:val="36"/>
        </w:rPr>
        <w:t>）</w:t>
      </w:r>
      <w:r w:rsidR="004F096F" w:rsidRPr="00063367">
        <w:rPr>
          <w:rFonts w:hAnsi="Times New Roman" w:cs="Times New Roman" w:hint="eastAsia"/>
          <w:color w:val="000000" w:themeColor="text1"/>
          <w:sz w:val="36"/>
          <w:szCs w:val="36"/>
        </w:rPr>
        <w:t>（續）</w:t>
      </w:r>
    </w:p>
    <w:p w14:paraId="1AA77B00" w14:textId="77777777" w:rsidR="00433900" w:rsidRPr="00063367" w:rsidRDefault="00433900" w:rsidP="00433900">
      <w:pPr>
        <w:tabs>
          <w:tab w:val="right" w:pos="10163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102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6"/>
        <w:gridCol w:w="2108"/>
        <w:gridCol w:w="837"/>
        <w:gridCol w:w="2117"/>
        <w:gridCol w:w="2106"/>
        <w:gridCol w:w="931"/>
      </w:tblGrid>
      <w:tr w:rsidR="00433900" w:rsidRPr="00063367" w14:paraId="4A721392" w14:textId="77777777" w:rsidTr="0057652E">
        <w:trPr>
          <w:cantSplit/>
          <w:trHeight w:hRule="exact" w:val="257"/>
        </w:trPr>
        <w:tc>
          <w:tcPr>
            <w:tcW w:w="5051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26633A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5154" w:type="dxa"/>
            <w:gridSpan w:val="3"/>
            <w:tcBorders>
              <w:top w:val="single" w:sz="8" w:space="0" w:color="auto"/>
            </w:tcBorders>
            <w:vAlign w:val="center"/>
          </w:tcPr>
          <w:p w14:paraId="29B972B3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433900" w:rsidRPr="00063367" w14:paraId="40A8D700" w14:textId="77777777" w:rsidTr="0057652E">
        <w:trPr>
          <w:cantSplit/>
          <w:trHeight w:hRule="exact" w:val="257"/>
        </w:trPr>
        <w:tc>
          <w:tcPr>
            <w:tcW w:w="210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5659A03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D233FD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C215504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17" w:type="dxa"/>
            <w:tcBorders>
              <w:bottom w:val="single" w:sz="8" w:space="0" w:color="auto"/>
            </w:tcBorders>
            <w:vAlign w:val="center"/>
          </w:tcPr>
          <w:p w14:paraId="45C747B4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06" w:type="dxa"/>
            <w:tcBorders>
              <w:bottom w:val="single" w:sz="8" w:space="0" w:color="auto"/>
            </w:tcBorders>
            <w:vAlign w:val="center"/>
          </w:tcPr>
          <w:p w14:paraId="0916A8A6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931" w:type="dxa"/>
            <w:tcBorders>
              <w:bottom w:val="single" w:sz="8" w:space="0" w:color="auto"/>
            </w:tcBorders>
            <w:vAlign w:val="center"/>
          </w:tcPr>
          <w:p w14:paraId="45509D21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174AA6" w:rsidRPr="00063367" w14:paraId="20408570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4CF6F0" w14:textId="1112A35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969,498,850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A2A28" w14:textId="0B3FE90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0199F" w14:textId="3FE83284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2.75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3C179" w14:textId="383BA45D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2418E" w14:textId="78A9144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B9D581" w14:textId="6EF6509C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6E30F8B4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4BEFC7" w14:textId="02EC97A6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A9A2F" w14:textId="2E1FA67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90,024,923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9BE57" w14:textId="722EC65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- 7.59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7CB1A" w14:textId="4CCFD7D9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76077" w14:textId="6141247D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4C7BAB" w14:textId="79F2F98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74AA6" w:rsidRPr="00063367" w14:paraId="2AB1B0B3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C20A53" w14:textId="618A6C1E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2FDFA" w14:textId="63A8320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90,024,923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621E8" w14:textId="27486075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- 7.59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FA310" w14:textId="591638AE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F783A" w14:textId="6524679C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4413A1" w14:textId="000BA4A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6EE2E5ED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D4991E" w14:textId="7864F2E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5,692,945,883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308C9" w14:textId="3EBA21CA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4EEA5" w14:textId="28EBF31D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32.60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411CC" w14:textId="1DE24FE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BA1A3" w14:textId="67CC2068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54E505" w14:textId="45BA54A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74AA6" w:rsidRPr="00063367" w14:paraId="762B0B15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9BB1A2" w14:textId="27B6EBF5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5,999,559,741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A4322" w14:textId="63FA222D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E3A6E" w14:textId="66AD7A2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72.05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467F4" w14:textId="725BE66D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4B4E2" w14:textId="095364A9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AC399C" w14:textId="19E868F0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3883AE49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5516BE" w14:textId="3DE3A0C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66971" w14:textId="6C7BCB72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306,613,858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7D59C" w14:textId="6F115375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- 3.36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ABF67" w14:textId="65FACAFC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DA450" w14:textId="704FD9B1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D57F5C" w14:textId="5ECA9B18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2FD5F683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C1F366" w14:textId="514CC87A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13,357,803,310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35177" w14:textId="53F19AF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93206" w14:textId="7BAEF4D5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20.77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0EA52" w14:textId="759EF27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A12F9" w14:textId="5D2AEA54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A6A35D" w14:textId="29D2AC09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74AA6" w:rsidRPr="00063367" w14:paraId="2B6B69EA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EBD42" w14:textId="3D7E5EDD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13,357,803,310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F5342" w14:textId="012D1A94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9F35A" w14:textId="44A06DBA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20.77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99E83" w14:textId="2C6A19AF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2C0C3" w14:textId="1FA6DEE6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69C305" w14:textId="2AE72149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6A01781B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CAFA57" w14:textId="696C0A4E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8,276,240,575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2CE9F" w14:textId="1717075E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D7CA2" w14:textId="48AD4785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10.01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328A6" w14:textId="4AC9EFB4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14,396,672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B1AF5" w14:textId="7F7A872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D5FAC0" w14:textId="6DA9B9AF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0.02</w:t>
            </w:r>
          </w:p>
        </w:tc>
      </w:tr>
      <w:tr w:rsidR="00174AA6" w:rsidRPr="00063367" w14:paraId="380F1D8B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E29B9A" w14:textId="23454FFC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732,254,884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82ACE" w14:textId="351A2F1E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EDBBB" w14:textId="488E710F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sz w:val="20"/>
              </w:rPr>
              <w:t>22.29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065ED" w14:textId="1B941A2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14,396,672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342DD" w14:textId="1BBC0B82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C8E53C" w14:textId="18123CB1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0.36</w:t>
            </w:r>
          </w:p>
        </w:tc>
      </w:tr>
      <w:tr w:rsidR="00174AA6" w:rsidRPr="00063367" w14:paraId="479525A2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ED22F5" w14:textId="0EAF0A3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7,543,985,691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2D317" w14:textId="6C270D55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8FB23" w14:textId="313768AC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sz w:val="20"/>
              </w:rPr>
              <w:t>9.50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74920" w14:textId="35B74C7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D418C" w14:textId="53FCB9EF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684111" w14:textId="2175DDB8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4C767B5D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D18674" w14:textId="41C791C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FD85F" w14:textId="2030EA32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97,489,216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C923F" w14:textId="0F9544A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- 0.41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35DA4" w14:textId="6C776EE4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C45DA" w14:textId="3CE611D2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C09DE6" w14:textId="61467BD4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74AA6" w:rsidRPr="00063367" w14:paraId="7AEFDC19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699446" w14:textId="4C8E8798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A33EB" w14:textId="51035B6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97,489,216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6AD30" w14:textId="23943BAD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- 0.41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EFD14" w14:textId="18261114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FBEA9" w14:textId="02FE761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C21D6E" w14:textId="2D44AD2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21BD55B2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DBB4CC" w14:textId="6D4F1B4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1,132,377,746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3F0EB" w14:textId="54347050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E360B" w14:textId="096D1FB8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10.72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C398E" w14:textId="0BB194D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8FCA4" w14:textId="44E02C7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20E350" w14:textId="56D0D37F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74AA6" w:rsidRPr="00063367" w14:paraId="02B68941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D5B36" w14:textId="773C8A35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4,572,568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126C0" w14:textId="5503F49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8383E" w14:textId="5F1822A5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0.85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2679B" w14:textId="68675885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D9149" w14:textId="4342D39F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0B472F" w14:textId="7CD07930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660C5F57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BC386A" w14:textId="22C4DC4F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1,127,805,178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CFE05" w14:textId="5EBE4AC9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9E98B" w14:textId="7264676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11.25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170A1" w14:textId="0965419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AC97F" w14:textId="6FBA51F8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E0F464" w14:textId="238D3CFA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19D645DF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B28398" w14:textId="662D0032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265,767,878,180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F22C6" w14:textId="6C0C0B0C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60DDA" w14:textId="0C2555B0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38.01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E2ADB" w14:textId="4C6A5310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ED20D" w14:textId="1FB4BBDE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2D02EE" w14:textId="2731154A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74AA6" w:rsidRPr="00063367" w14:paraId="2E6C45F5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433495" w14:textId="28EAACE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265,767,878,180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5174A" w14:textId="3C7D2914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B3F95" w14:textId="481F91A2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38.01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31ED5" w14:textId="192B461D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293D8" w14:textId="678098D4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8E7D5E" w14:textId="3A16F26A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223BFAB2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4946F" w14:textId="53B5EF4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167,203,836,866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F244B" w14:textId="4DD74DE2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00D0A" w14:textId="6E68E888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16.98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11086" w14:textId="24B869C9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8,372,941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3C0FE" w14:textId="289958BF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8FA1B8" w14:textId="5DA04514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0.00</w:t>
            </w:r>
          </w:p>
        </w:tc>
      </w:tr>
      <w:tr w:rsidR="00174AA6" w:rsidRPr="00063367" w14:paraId="1A152EA2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0D3309" w14:textId="1EE9104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4,224,649,328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BDF32" w14:textId="33C4402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E75FA" w14:textId="6958C8B8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9.69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0D88E" w14:textId="786593C1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0862A" w14:textId="6230785D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87FD82" w14:textId="59C021BD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66B85DA4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AABE7D" w14:textId="07F8C0F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75,071,292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A9FBE" w14:textId="04D8C3E1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F302A" w14:textId="31948E4F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8.14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78391" w14:textId="28DE3760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17,823,582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F1004" w14:textId="2CAD3D4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764817" w14:textId="0001036E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1.82</w:t>
            </w:r>
          </w:p>
        </w:tc>
      </w:tr>
      <w:tr w:rsidR="00174AA6" w:rsidRPr="00063367" w14:paraId="0C7ED1A8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ED3AC3" w14:textId="48BF30D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22,692,729,608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4310B" w14:textId="277BE8C5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A438C" w14:textId="50B9F12D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2.78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E0F74" w14:textId="522ECE4A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39474" w14:textId="48338EA9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9,450,641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D312A4" w14:textId="57D5653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- 0.00</w:t>
            </w:r>
          </w:p>
        </w:tc>
      </w:tr>
      <w:tr w:rsidR="00174AA6" w:rsidRPr="00063367" w14:paraId="2A453483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3DD6B8" w14:textId="098F4FC2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140,211,386,638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355FD" w14:textId="6C123EB5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6C292" w14:textId="7F66918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114.13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33807" w14:textId="6B1FA61D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927FA" w14:textId="56551956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8F8DF0" w14:textId="08FF5E54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7813A8AF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FC570A" w14:textId="7218F2AC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3DF1E" w14:textId="4520E172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64,835,848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35C7C" w14:textId="50784124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- 7.70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FF20B" w14:textId="1C3E6E9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5402D" w14:textId="2377FDFE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1BD051" w14:textId="3CE635BC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74AA6" w:rsidRPr="00063367" w14:paraId="19249A3F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3B4C0B" w14:textId="5F4B0C11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10F3F" w14:textId="6B6E8D20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64,835,848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2C824" w14:textId="3CA5CDA0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- 7.70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4E86B" w14:textId="69D880FA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51475" w14:textId="67C67E2C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0EA033" w14:textId="617BCACA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5372067F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3E34EF" w14:textId="06E37FE8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5,666,519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18AB1" w14:textId="247401A9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28849" w14:textId="22DBEF58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1.50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32625" w14:textId="5EF66FEE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B3A2C" w14:textId="04919F2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7396EF" w14:textId="01AEFF18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74AA6" w:rsidRPr="00063367" w14:paraId="47EDF46A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700E67" w14:textId="2263F228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5,666,519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55E35" w14:textId="1399DA09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BFA76" w14:textId="23B6037A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1.50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4473A" w14:textId="378899DE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D450D" w14:textId="6A5938CF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5EDA6A" w14:textId="26576B75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5DC438AE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C67388" w14:textId="6F9CB24C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99,867,133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AE6E5" w14:textId="2D3DBA81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8CBC3" w14:textId="16B85621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3.50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DD951" w14:textId="2B9D4B99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704B1" w14:textId="15ED83CE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CBD557" w14:textId="3F5B98C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74AA6" w:rsidRPr="00063367" w14:paraId="0E8BEBD5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BF4F64" w14:textId="16425242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99,867,133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5838D" w14:textId="6C92C2B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471FE" w14:textId="4B2DE91E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3.50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5F8D7" w14:textId="4688ADF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8023B" w14:textId="535B4747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1A7F21" w14:textId="3ED85A72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174AA6" w:rsidRPr="00063367" w14:paraId="5DAB2BF2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E311DD" w14:textId="1E6AD02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18,293,982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109B4" w14:textId="3726C3CA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DFDA2" w14:textId="453939FD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2.91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7EF04" w14:textId="28552F7B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94B03" w14:textId="36A0F96F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6F94C6" w14:textId="582D4CA5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174AA6" w:rsidRPr="00063367" w14:paraId="21E22E3F" w14:textId="77777777" w:rsidTr="0057652E">
        <w:trPr>
          <w:cantSplit/>
          <w:trHeight w:val="405"/>
        </w:trPr>
        <w:tc>
          <w:tcPr>
            <w:tcW w:w="2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C1CFB7" w14:textId="6DB72D29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18,293,982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4A4911" w14:textId="3A079401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E1E3BF" w14:textId="6E44903F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2.91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EAF6AB" w14:textId="6525EEF0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05E79E" w14:textId="3902C111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2938F02" w14:textId="04B7B363" w:rsidR="00174AA6" w:rsidRPr="0093205B" w:rsidRDefault="00174AA6" w:rsidP="00174AA6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7D14FDBA" w14:textId="695BA1CB" w:rsidR="004F096F" w:rsidRPr="00063367" w:rsidRDefault="004F096F" w:rsidP="0057652E">
      <w:pPr>
        <w:tabs>
          <w:tab w:val="center" w:pos="4920"/>
        </w:tabs>
        <w:snapToGrid w:val="0"/>
        <w:ind w:rightChars="5" w:right="12"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lastRenderedPageBreak/>
        <w:t xml:space="preserve">　</w:t>
      </w:r>
      <w:r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1E34B9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174AA6">
        <w:rPr>
          <w:b/>
          <w:color w:val="000000" w:themeColor="text1"/>
          <w:sz w:val="36"/>
          <w:szCs w:val="36"/>
          <w:u w:val="single"/>
        </w:rPr>
        <w:t>3</w:t>
      </w:r>
      <w:proofErr w:type="gramEnd"/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14:paraId="2956B66B" w14:textId="77777777" w:rsidR="004F096F" w:rsidRPr="002678D5" w:rsidRDefault="00CC1B1B" w:rsidP="004F096F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Ansi="Times New Roman" w:cs="Times New Roman" w:hint="eastAsia"/>
          <w:b/>
          <w:color w:val="000000" w:themeColor="text1"/>
        </w:rPr>
        <w:t>支出</w:t>
      </w:r>
      <w:r w:rsidR="004F096F" w:rsidRPr="002678D5">
        <w:rPr>
          <w:rFonts w:hAnsi="Times New Roman" w:cs="Times New Roman" w:hint="eastAsia"/>
          <w:b/>
          <w:color w:val="000000" w:themeColor="text1"/>
        </w:rPr>
        <w:t>部分</w:t>
      </w:r>
      <w:r w:rsidR="004F096F"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10188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3"/>
        <w:gridCol w:w="2275"/>
        <w:gridCol w:w="2275"/>
        <w:gridCol w:w="2275"/>
      </w:tblGrid>
      <w:tr w:rsidR="004F096F" w:rsidRPr="00063367" w14:paraId="696FE9B8" w14:textId="77777777" w:rsidTr="00993375">
        <w:trPr>
          <w:cantSplit/>
          <w:trHeight w:hRule="exact" w:val="301"/>
        </w:trPr>
        <w:tc>
          <w:tcPr>
            <w:tcW w:w="3363" w:type="dxa"/>
            <w:vMerge w:val="restart"/>
            <w:tcBorders>
              <w:top w:val="single" w:sz="8" w:space="0" w:color="auto"/>
            </w:tcBorders>
            <w:vAlign w:val="center"/>
          </w:tcPr>
          <w:p w14:paraId="7EA0E56F" w14:textId="77777777" w:rsidR="004F096F" w:rsidRPr="00063367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825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C6DC" w14:textId="77777777" w:rsidR="004F096F" w:rsidRPr="00063367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業務及業務外</w:t>
            </w:r>
            <w:r w:rsidR="0043184F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支出</w:t>
            </w:r>
          </w:p>
        </w:tc>
      </w:tr>
      <w:tr w:rsidR="004F096F" w:rsidRPr="00063367" w14:paraId="4A80E382" w14:textId="77777777" w:rsidTr="00993375">
        <w:trPr>
          <w:cantSplit/>
          <w:trHeight w:hRule="exact" w:val="301"/>
        </w:trPr>
        <w:tc>
          <w:tcPr>
            <w:tcW w:w="3363" w:type="dxa"/>
            <w:vMerge/>
            <w:tcBorders>
              <w:bottom w:val="single" w:sz="8" w:space="0" w:color="auto"/>
            </w:tcBorders>
            <w:vAlign w:val="center"/>
          </w:tcPr>
          <w:p w14:paraId="0566252B" w14:textId="77777777" w:rsidR="004F096F" w:rsidRPr="00063367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AC969F" w14:textId="77777777" w:rsidR="004F096F" w:rsidRPr="00063367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1B2DDA" w14:textId="77777777" w:rsidR="004F096F" w:rsidRPr="00063367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BAC0BD" w14:textId="77777777" w:rsidR="004F096F" w:rsidRPr="00063367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993375" w:rsidRPr="00063367" w14:paraId="53758ABB" w14:textId="77777777" w:rsidTr="00993375">
        <w:trPr>
          <w:cantSplit/>
          <w:trHeight w:val="403"/>
        </w:trPr>
        <w:tc>
          <w:tcPr>
            <w:tcW w:w="33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DA4CBB1" w14:textId="001B1F36" w:rsidR="00993375" w:rsidRPr="0080128C" w:rsidRDefault="00993375" w:rsidP="00993375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合計</w:t>
            </w:r>
          </w:p>
        </w:tc>
        <w:tc>
          <w:tcPr>
            <w:tcW w:w="22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71A7F" w14:textId="409756DE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2,206,124,775,000</w:t>
            </w:r>
          </w:p>
        </w:tc>
        <w:tc>
          <w:tcPr>
            <w:tcW w:w="22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041C4" w14:textId="6D9DF4E0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2,669,761,205,273</w:t>
            </w:r>
          </w:p>
        </w:tc>
        <w:tc>
          <w:tcPr>
            <w:tcW w:w="22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7EEEC" w14:textId="1D29D29F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2,669,716,567,807</w:t>
            </w:r>
          </w:p>
        </w:tc>
      </w:tr>
      <w:tr w:rsidR="00993375" w:rsidRPr="00063367" w14:paraId="57F01299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580E36" w14:textId="587874FE" w:rsidR="00993375" w:rsidRPr="0080128C" w:rsidRDefault="00993375" w:rsidP="00993375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行政院主管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60522" w14:textId="7E5A7F7C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4,970,662,000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FC92F" w14:textId="6A676D9D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6,632,435,785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5F620" w14:textId="1BC524D6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6,632,435,785</w:t>
            </w:r>
          </w:p>
        </w:tc>
      </w:tr>
      <w:tr w:rsidR="00993375" w:rsidRPr="00063367" w14:paraId="3BAD67A4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0663C8" w14:textId="57892D45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sz w:val="20"/>
              </w:rPr>
              <w:t>行政院國家發展基金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EAE3A" w14:textId="79474854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4,970,662,000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E8DE3" w14:textId="4E144A67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6,632,435,785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5F464" w14:textId="29300D35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6,632,435,785</w:t>
            </w:r>
          </w:p>
        </w:tc>
      </w:tr>
      <w:tr w:rsidR="00993375" w:rsidRPr="00063367" w14:paraId="6AF69865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6DDD46" w14:textId="06A1119C" w:rsidR="00993375" w:rsidRPr="0080128C" w:rsidRDefault="00993375" w:rsidP="00993375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內政部主管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E7230" w14:textId="1C717FC7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40,563,324,000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F7845" w14:textId="2A236046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45,145,532,806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5F14A" w14:textId="3C41EDD4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45,145,532,806</w:t>
            </w:r>
          </w:p>
        </w:tc>
      </w:tr>
      <w:tr w:rsidR="00993375" w:rsidRPr="00063367" w14:paraId="0CC2678B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4145EB" w14:textId="64EFC821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營建建設基金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3F927" w14:textId="1840692F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40,551,624,000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A0A29" w14:textId="50C15110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45,135,609,908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49B31" w14:textId="44BBBC07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45,135,609,908</w:t>
            </w:r>
          </w:p>
        </w:tc>
      </w:tr>
      <w:tr w:rsidR="00993375" w:rsidRPr="00063367" w14:paraId="598BEF2D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0AF094" w14:textId="534DF8FB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實施平均地權基金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C1044" w14:textId="7C849205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11,700,000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8EAE0" w14:textId="07C99D78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9,922,898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77BF9" w14:textId="1C3EFDE5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9,922,898</w:t>
            </w:r>
          </w:p>
        </w:tc>
      </w:tr>
      <w:tr w:rsidR="00993375" w:rsidRPr="00063367" w14:paraId="09B4410C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636484" w14:textId="6946D150" w:rsidR="00993375" w:rsidRPr="0080128C" w:rsidRDefault="00993375" w:rsidP="00993375">
            <w:pPr>
              <w:ind w:leftChars="-7" w:left="-17" w:firstLineChars="12" w:firstLine="24"/>
              <w:jc w:val="distribute"/>
              <w:rPr>
                <w:b/>
                <w:sz w:val="22"/>
              </w:rPr>
            </w:pPr>
            <w:r>
              <w:rPr>
                <w:rFonts w:hint="eastAsia"/>
                <w:b/>
                <w:sz w:val="20"/>
              </w:rPr>
              <w:t>國防部主管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40D9F" w14:textId="07A02FE4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39,267,031,000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B554B" w14:textId="3DF30CE2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46,094,750,965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3F17D" w14:textId="70E18348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46,094,750,965</w:t>
            </w:r>
          </w:p>
        </w:tc>
      </w:tr>
      <w:tr w:rsidR="00993375" w:rsidRPr="00063367" w14:paraId="7335C389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302DEB" w14:textId="559342D4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國軍生產及服務作業基金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E71ED" w14:textId="3FA30191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37,967,730,000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57DF8" w14:textId="27D3F5F2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44,884,661,879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E6A03" w14:textId="4D9F5D35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44,884,661,879</w:t>
            </w:r>
          </w:p>
        </w:tc>
      </w:tr>
      <w:tr w:rsidR="00993375" w:rsidRPr="00063367" w14:paraId="160E9FDC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9B65CA" w14:textId="02B78358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國軍老舊眷村改建基金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CDC83" w14:textId="28431F3A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560,134,000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4573E" w14:textId="6AEDD0AD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475,105,155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3D491" w14:textId="729B7C3A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475,105,155</w:t>
            </w:r>
          </w:p>
        </w:tc>
      </w:tr>
      <w:tr w:rsidR="00993375" w:rsidRPr="00063367" w14:paraId="43FB9393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A1D85B" w14:textId="51F9C24B" w:rsidR="00993375" w:rsidRDefault="00993375" w:rsidP="00993375">
            <w:pPr>
              <w:ind w:leftChars="100" w:left="240" w:firstLineChars="5" w:firstLine="1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國防醫學院軍事教育基金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5D13B" w14:textId="759F8F95" w:rsidR="00993375" w:rsidRPr="00096F15" w:rsidRDefault="00993375" w:rsidP="00993375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739,167,000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8AACA" w14:textId="05544D41" w:rsidR="00993375" w:rsidRPr="00096F15" w:rsidRDefault="00993375" w:rsidP="00993375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734,983,931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CBF82" w14:textId="0E246F7D" w:rsidR="00993375" w:rsidRPr="00096F15" w:rsidRDefault="00993375" w:rsidP="00993375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734,983,931</w:t>
            </w:r>
          </w:p>
        </w:tc>
      </w:tr>
      <w:tr w:rsidR="00993375" w:rsidRPr="00063367" w14:paraId="65BDCB0A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1784F3" w14:textId="70B59C0F" w:rsidR="00993375" w:rsidRPr="0080128C" w:rsidRDefault="00993375" w:rsidP="00D53E85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教育部主管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449CE" w14:textId="265ABF0B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260,684,509,000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00A0C" w14:textId="335D369E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275,741,659,207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E60A1" w14:textId="500599C5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275,741,659,207</w:t>
            </w:r>
          </w:p>
        </w:tc>
      </w:tr>
      <w:tr w:rsidR="00993375" w:rsidRPr="00063367" w14:paraId="020F73DC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233492" w14:textId="60B2EE6D" w:rsidR="00993375" w:rsidRPr="0080128C" w:rsidRDefault="00993375" w:rsidP="00F9255F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49B23" w14:textId="648823F8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20,262,753,000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035E0" w14:textId="797392DE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22,163,630,023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FBA01" w14:textId="75F20F0F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22,163,630,023</w:t>
            </w:r>
          </w:p>
        </w:tc>
      </w:tr>
      <w:tr w:rsidR="00993375" w:rsidRPr="00063367" w14:paraId="7D25A278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DC7AF1" w14:textId="33DCE5D5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國立政治大學校務基金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535FD" w14:textId="4773BB63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5,176,797,000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4EB80" w14:textId="20C4EF23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5,365,699,991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B5701" w14:textId="0F91212F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5,365,699,991</w:t>
            </w:r>
          </w:p>
        </w:tc>
      </w:tr>
      <w:tr w:rsidR="00993375" w:rsidRPr="00063367" w14:paraId="7A903E03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D6BF05" w14:textId="5F1F2762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國立清華大學校務基金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AEC2B" w14:textId="528446EC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8,962,318,000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32728" w14:textId="4E48B65C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9,579,419,898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1F4FC" w14:textId="58878C35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9,579,419,898</w:t>
            </w:r>
          </w:p>
        </w:tc>
      </w:tr>
      <w:tr w:rsidR="00993375" w:rsidRPr="00063367" w14:paraId="2289BF12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A7EA76" w14:textId="12915DFC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國立中興大學校務基金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A5D99" w14:textId="45F9F3C5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6,390,263,000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5A147" w14:textId="0A5E742A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6,896,934,099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913CF" w14:textId="2E11DDA9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6,896,934,099</w:t>
            </w:r>
          </w:p>
        </w:tc>
      </w:tr>
      <w:tr w:rsidR="00993375" w:rsidRPr="00063367" w14:paraId="5BFD55F6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73EB56" w14:textId="602E0059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國立成功大學校務基金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7F4E6" w14:textId="54B1AD2B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11,136,550,000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AC6F1" w14:textId="0DB05237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12,219,425,510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EC58C" w14:textId="27CAC58E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12,219,425,510</w:t>
            </w:r>
          </w:p>
        </w:tc>
      </w:tr>
      <w:tr w:rsidR="00993375" w:rsidRPr="00063367" w14:paraId="4C69AD5E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D7B0DC" w14:textId="73F2128F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國立中央大學校務基金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8B062" w14:textId="419EBDC7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5,307,584,000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34585" w14:textId="07BBFCBF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5,504,819,946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EAF59" w14:textId="794FA07A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5,504,819,946</w:t>
            </w:r>
          </w:p>
        </w:tc>
      </w:tr>
      <w:tr w:rsidR="00993375" w:rsidRPr="00063367" w14:paraId="4E43E6F7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2CC64B" w14:textId="00600AA0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國立中山大學校務基金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FE83E" w14:textId="0F92F3C8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4,402,796,000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D4075" w14:textId="536F3632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5,306,191,274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E893E" w14:textId="5F540327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5,306,191,274</w:t>
            </w:r>
          </w:p>
        </w:tc>
      </w:tr>
      <w:tr w:rsidR="00993375" w:rsidRPr="00063367" w14:paraId="5F08EF18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006A99" w14:textId="55318F39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國立中正大學校務基金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63365" w14:textId="4B8E9845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3,227,443,000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E6BEE" w14:textId="66B54942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3,359,988,416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F52D2" w14:textId="4952A893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3,359,988,416</w:t>
            </w:r>
          </w:p>
        </w:tc>
      </w:tr>
      <w:tr w:rsidR="00993375" w:rsidRPr="00063367" w14:paraId="10D108A9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C95D62" w14:textId="13C544D2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國立臺灣海洋大學校務基金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0677E" w14:textId="6DA88B22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2,824,041,000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F4662" w14:textId="5D08169B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3,511,347,378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BEFF2" w14:textId="40C58194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3,511,347,378</w:t>
            </w:r>
          </w:p>
        </w:tc>
      </w:tr>
      <w:tr w:rsidR="00993375" w:rsidRPr="00063367" w14:paraId="4875A193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45E4AE" w14:textId="14D21900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國立東華大學校務基金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2C446" w14:textId="6ECCB593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2,680,293,000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07BD5" w14:textId="53658986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3,056,055,017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B8261" w14:textId="014BA6DD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3,056,055,017</w:t>
            </w:r>
          </w:p>
        </w:tc>
      </w:tr>
      <w:tr w:rsidR="00993375" w:rsidRPr="00063367" w14:paraId="2128BEE9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C4522D" w14:textId="7F1BD545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國立暨南國際大學校務基金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17703" w14:textId="2C0D329B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1,611,067,000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FB928" w14:textId="74D0A4F2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1,657,335,891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F122B" w14:textId="6A441970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1,657,335,891</w:t>
            </w:r>
          </w:p>
        </w:tc>
      </w:tr>
      <w:tr w:rsidR="00993375" w:rsidRPr="00063367" w14:paraId="78E6705A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30A878" w14:textId="3A47A2EA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北大學校務基金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BC36E" w14:textId="192FA145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1,976,604,000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549DE" w14:textId="6CA37826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2,141,055,638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FD40A" w14:textId="39FE8E71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2,141,055,638</w:t>
            </w:r>
          </w:p>
        </w:tc>
      </w:tr>
      <w:tr w:rsidR="00993375" w:rsidRPr="00063367" w14:paraId="03CB9699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711C0A" w14:textId="4913D1A2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國立嘉義大學校務基金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D8279" w14:textId="68B66E33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2,730,891,000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349CE" w14:textId="7639FA3B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2,831,665,835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32267" w14:textId="53838D16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2,831,665,835</w:t>
            </w:r>
          </w:p>
        </w:tc>
      </w:tr>
      <w:tr w:rsidR="00993375" w:rsidRPr="00063367" w14:paraId="5A2345DD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5D2281" w14:textId="3BD0AD32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國立高雄大學校務基金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18E2B" w14:textId="0F204FE7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1,313,423,000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8099E" w14:textId="2D14A797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1,357,038,710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5F84D" w14:textId="74E31AC9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1,357,038,710</w:t>
            </w:r>
          </w:p>
        </w:tc>
      </w:tr>
      <w:tr w:rsidR="00993375" w:rsidRPr="00063367" w14:paraId="2F8216F4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3C095A" w14:textId="3753C406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東大學校務基金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F8D60" w14:textId="7C0E2C1E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1,489,518,000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F60E2" w14:textId="39A9145D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1,525,725,450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4A31B" w14:textId="7393A0C9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1,525,725,450</w:t>
            </w:r>
          </w:p>
        </w:tc>
      </w:tr>
      <w:tr w:rsidR="00993375" w:rsidRPr="00063367" w14:paraId="065285CC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B767CF" w14:textId="7A6B3602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國立宜蘭大學校務基金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62986" w14:textId="761F37C4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1,421,047,000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3AB6E" w14:textId="14D52F42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1,446,162,135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48C2D" w14:textId="1E110776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1,446,162,135</w:t>
            </w:r>
          </w:p>
        </w:tc>
      </w:tr>
      <w:tr w:rsidR="00993375" w:rsidRPr="00063367" w14:paraId="6384309B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E3A8B8" w14:textId="5E97F65F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國立聯合大學校務基金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C6ADF" w14:textId="7BAFF502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1,510,297,000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CA02F" w14:textId="360DEF63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1,511,928,261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A2D9A" w14:textId="1A6A1817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1,511,928,261</w:t>
            </w:r>
          </w:p>
        </w:tc>
      </w:tr>
      <w:tr w:rsidR="00993375" w:rsidRPr="00063367" w14:paraId="122DBCC9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4984F8" w14:textId="5016D455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南大學校務基金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F160D" w14:textId="29BAC469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1,428,234,000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DE983" w14:textId="14BFDD96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1,484,951,054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3F294" w14:textId="0232E841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1,484,951,054</w:t>
            </w:r>
          </w:p>
        </w:tc>
      </w:tr>
      <w:tr w:rsidR="00993375" w:rsidRPr="00063367" w14:paraId="65474BB7" w14:textId="77777777" w:rsidTr="00993375">
        <w:trPr>
          <w:cantSplit/>
          <w:trHeight w:val="403"/>
        </w:trPr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82462B" w14:textId="2E5A37BD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國立金門大學校務基金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AA216" w14:textId="1B444B3F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815,583,000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8DDE3" w14:textId="08194ED1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794,588,929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53AA3" w14:textId="4196B5B5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794,588,929</w:t>
            </w:r>
          </w:p>
        </w:tc>
      </w:tr>
      <w:tr w:rsidR="00993375" w:rsidRPr="00063367" w14:paraId="327F9383" w14:textId="77777777" w:rsidTr="00993375">
        <w:trPr>
          <w:cantSplit/>
          <w:trHeight w:val="409"/>
        </w:trPr>
        <w:tc>
          <w:tcPr>
            <w:tcW w:w="33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3096C6" w14:textId="360165FA" w:rsidR="00993375" w:rsidRPr="0080128C" w:rsidRDefault="00993375" w:rsidP="00993375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國立屏東大學校務基金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152E55" w14:textId="3D6C8846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1,955,514,000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F24DB" w14:textId="3CF501E9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1,958,641,122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5C551" w14:textId="0EA9AF5D" w:rsidR="00993375" w:rsidRPr="00876045" w:rsidRDefault="00993375" w:rsidP="00993375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1,958,641,122</w:t>
            </w:r>
          </w:p>
        </w:tc>
      </w:tr>
    </w:tbl>
    <w:p w14:paraId="634ACF52" w14:textId="77777777" w:rsidR="004F096F" w:rsidRPr="00EE6BC6" w:rsidRDefault="004F096F" w:rsidP="00EE6BC6">
      <w:pPr>
        <w:pStyle w:val="3T0301110P"/>
        <w:spacing w:line="20" w:lineRule="exact"/>
        <w:ind w:left="0" w:firstLineChars="0" w:firstLine="0"/>
        <w:rPr>
          <w:b/>
          <w:spacing w:val="-20"/>
          <w:sz w:val="2"/>
          <w:szCs w:val="20"/>
        </w:rPr>
      </w:pPr>
    </w:p>
    <w:p w14:paraId="4800689C" w14:textId="6EB4324A" w:rsidR="004F096F" w:rsidRPr="00063367" w:rsidRDefault="004103B9" w:rsidP="001C5CBE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57652E">
        <w:rPr>
          <w:rFonts w:hint="eastAsia"/>
          <w:bCs/>
          <w:color w:val="000000" w:themeColor="text1"/>
          <w:sz w:val="36"/>
          <w:szCs w:val="36"/>
        </w:rPr>
        <w:t>（</w:t>
      </w:r>
      <w:r w:rsidRPr="004103B9">
        <w:rPr>
          <w:rFonts w:hint="eastAsia"/>
          <w:bCs/>
          <w:color w:val="000000" w:themeColor="text1"/>
          <w:sz w:val="36"/>
          <w:szCs w:val="36"/>
        </w:rPr>
        <w:t>基金別</w:t>
      </w:r>
      <w:r w:rsidR="0057652E">
        <w:rPr>
          <w:rFonts w:hint="eastAsia"/>
          <w:bCs/>
          <w:color w:val="000000" w:themeColor="text1"/>
          <w:sz w:val="36"/>
          <w:szCs w:val="36"/>
        </w:rPr>
        <w:t>）</w:t>
      </w:r>
      <w:r w:rsidR="004F096F" w:rsidRPr="00063367">
        <w:rPr>
          <w:rFonts w:hAnsi="Times New Roman" w:cs="Times New Roman" w:hint="eastAsia"/>
          <w:color w:val="000000" w:themeColor="text1"/>
          <w:sz w:val="36"/>
          <w:szCs w:val="36"/>
        </w:rPr>
        <w:t>（續）</w:t>
      </w:r>
    </w:p>
    <w:p w14:paraId="52BA111F" w14:textId="77777777" w:rsidR="00433900" w:rsidRPr="00063367" w:rsidRDefault="00433900" w:rsidP="001C5CBE">
      <w:pPr>
        <w:tabs>
          <w:tab w:val="right" w:pos="10163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1020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9"/>
        <w:gridCol w:w="2129"/>
        <w:gridCol w:w="846"/>
        <w:gridCol w:w="2136"/>
        <w:gridCol w:w="2126"/>
        <w:gridCol w:w="834"/>
      </w:tblGrid>
      <w:tr w:rsidR="00433900" w:rsidRPr="00063367" w14:paraId="7EDFB7B2" w14:textId="77777777" w:rsidTr="0057652E">
        <w:trPr>
          <w:cantSplit/>
          <w:trHeight w:hRule="exact" w:val="301"/>
        </w:trPr>
        <w:tc>
          <w:tcPr>
            <w:tcW w:w="5104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72FB40B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5096" w:type="dxa"/>
            <w:gridSpan w:val="3"/>
            <w:tcBorders>
              <w:top w:val="single" w:sz="8" w:space="0" w:color="auto"/>
            </w:tcBorders>
            <w:vAlign w:val="center"/>
          </w:tcPr>
          <w:p w14:paraId="0C1AE569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433900" w:rsidRPr="00063367" w14:paraId="6B01FD93" w14:textId="77777777" w:rsidTr="0057652E">
        <w:trPr>
          <w:cantSplit/>
          <w:trHeight w:hRule="exact" w:val="301"/>
        </w:trPr>
        <w:tc>
          <w:tcPr>
            <w:tcW w:w="212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7971D99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B577330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EAD4E6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36" w:type="dxa"/>
            <w:tcBorders>
              <w:bottom w:val="single" w:sz="8" w:space="0" w:color="auto"/>
            </w:tcBorders>
            <w:vAlign w:val="center"/>
          </w:tcPr>
          <w:p w14:paraId="4FF65AF0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390B8BCB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34" w:type="dxa"/>
            <w:tcBorders>
              <w:bottom w:val="single" w:sz="8" w:space="0" w:color="auto"/>
            </w:tcBorders>
            <w:vAlign w:val="center"/>
          </w:tcPr>
          <w:p w14:paraId="0AFEC616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A92F47" w:rsidRPr="00063367" w14:paraId="7FF6ED5C" w14:textId="77777777" w:rsidTr="0057652E">
        <w:trPr>
          <w:cantSplit/>
          <w:trHeight w:val="404"/>
        </w:trPr>
        <w:tc>
          <w:tcPr>
            <w:tcW w:w="2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69EA76" w14:textId="76525D2E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463,591,792,807</w:t>
            </w:r>
          </w:p>
        </w:tc>
        <w:tc>
          <w:tcPr>
            <w:tcW w:w="212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486A8" w14:textId="7E47F3B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EDA6A" w14:textId="24B047A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21.01</w:t>
            </w:r>
          </w:p>
        </w:tc>
        <w:tc>
          <w:tcPr>
            <w:tcW w:w="213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DBFE4" w14:textId="65EEDA3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76E31" w14:textId="0B5B48FE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44,637,466</w:t>
            </w:r>
          </w:p>
        </w:tc>
        <w:tc>
          <w:tcPr>
            <w:tcW w:w="8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5AF1B2" w14:textId="0BF59B36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- 0.00</w:t>
            </w:r>
          </w:p>
        </w:tc>
      </w:tr>
      <w:tr w:rsidR="00A92F47" w:rsidRPr="00063367" w14:paraId="7A3B70EC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FCEF5D" w14:textId="63CF3ED9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1,661,773,785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78FE4" w14:textId="573E8A37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7CDC8" w14:textId="3766C600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33.43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E5517" w14:textId="7265E3D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30854" w14:textId="0C740550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336877" w14:textId="452DD1E3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A92F47" w:rsidRPr="00063367" w14:paraId="1A8A1C31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6809D1" w14:textId="00768240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1,661,773,785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D68FA" w14:textId="17F0A00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0EE54" w14:textId="3D5D1579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33.43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3C622" w14:textId="216A4298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4FA58" w14:textId="287CA04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14BC57" w14:textId="0B829653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15CE728C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6846D3" w14:textId="0BAFE44D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4,582,208,806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1E5A2" w14:textId="30347CC7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332E6" w14:textId="6B68C73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11.30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45A20" w14:textId="2153DC3B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25CC9" w14:textId="5F8E5A1D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EE58B9" w14:textId="445E98A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A92F47" w:rsidRPr="00063367" w14:paraId="71C46788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0D2753" w14:textId="71191A49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4,583,985,908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A530D" w14:textId="36FB57A7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0E088" w14:textId="36932B7E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11.30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28DD6" w14:textId="3DF5EA86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808B5" w14:textId="1FE396CA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B2E9E9" w14:textId="5544D95E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3448F278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C4CF16" w14:textId="22B5E43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92A14" w14:textId="25784E63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1,777,102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005BF" w14:textId="7CB01EFE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- 15.19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97156" w14:textId="5C7CDA77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DE14F" w14:textId="786F6FEF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097135" w14:textId="609A0E5B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32103D4B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8AB4F1" w14:textId="69A0F1CD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6,827,719,965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C6919" w14:textId="06863C5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8E57B" w14:textId="2FBEBBE8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17.39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89433" w14:textId="5D06A26D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A2D63" w14:textId="19836836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CC0608" w14:textId="3012FF16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A92F47" w:rsidRPr="00063367" w14:paraId="65FAE775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0C3EAA" w14:textId="571DB9F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6,916,931,879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CC01F" w14:textId="24CA6CD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34039" w14:textId="03876977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18.22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3B82E" w14:textId="137F1C5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D7EA6" w14:textId="460F0E1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207A26" w14:textId="066B7E9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26FC97A7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8E63AB" w14:textId="0EF52BC8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2941B" w14:textId="24945ACD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85,028,845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88262" w14:textId="51C2B991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- 15.18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EDABF" w14:textId="17343B31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A8FA8" w14:textId="3AC322BD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C5D156" w14:textId="23F01093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39DCDAF0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52991D" w14:textId="04F0862B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8D742" w14:textId="3694F46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4,183,069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6E420" w14:textId="762B085B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- 0.57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AA813" w14:textId="6E118ACA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8B89" w14:textId="38AA0F4B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ABEE2C" w14:textId="42B095B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0A96DFB0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C7F191" w14:textId="4BA71D83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15,057,150,207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B3359" w14:textId="346B635F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DB7D8" w14:textId="45C2913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5.78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2C37D" w14:textId="1131FEF3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29370" w14:textId="34968C70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6F016F" w14:textId="3B78B5A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A92F47" w:rsidRPr="00063367" w14:paraId="73348BF1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1006AD" w14:textId="54BF957D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1,900,877,023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D0D56" w14:textId="4E81AB3F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58B0F" w14:textId="354BD63E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9.38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4B116" w14:textId="3AF59C3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A95E6" w14:textId="30E56E3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E56A86" w14:textId="55ADFF67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5BDFAD2C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E980A8" w14:textId="26FBC4A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188,902,991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97A49" w14:textId="40BF6F7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50069" w14:textId="6C65198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3.65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D9756" w14:textId="62C1FE2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373E4" w14:textId="6241201B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21CDC3" w14:textId="0D9B70E0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1AE9C59E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034A3A" w14:textId="598A23F8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617,101,898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3535C" w14:textId="525BCEFE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1C46B" w14:textId="2D85751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6.89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90819" w14:textId="4EC4532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88F02" w14:textId="52EB27B6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931717" w14:textId="3D44253F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4AA45171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4F0668" w14:textId="430D42E7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506,671,099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58C9D" w14:textId="32F2FFA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02BCB" w14:textId="2293AD6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7.93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CCC88" w14:textId="01E3187F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F69AE" w14:textId="34C13EC0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C5FDBE" w14:textId="7BBB36A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70774BAF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D539B7" w14:textId="620EF39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1,082,875,510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3D6E8" w14:textId="7ECBF950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84951" w14:textId="1383BA29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9.72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16365" w14:textId="18F8AB33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EF1A9" w14:textId="3E85217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A9B451" w14:textId="6781F23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7E2F89D5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9F649F" w14:textId="3A0C683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197,235,946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3FEE8" w14:textId="5B48DCC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6C745" w14:textId="60C54939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3.72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79CBA" w14:textId="3BA0C27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44C63" w14:textId="357B352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C32A02" w14:textId="26241D8F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2C0D2A51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C79B02" w14:textId="4BAD69E6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903,395,274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23B20" w14:textId="4C043B16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2F238" w14:textId="2769D813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20.52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35181" w14:textId="7DBCC7AA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A7F89" w14:textId="3F1CA4ED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1B4AB0" w14:textId="36414B7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365DC073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1D2558" w14:textId="39E8236D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132,545,416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E521F" w14:textId="3F95A1D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14F19" w14:textId="107F445F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4.11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431C5" w14:textId="1ABDD9C1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63B8C" w14:textId="383CFE37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E70955" w14:textId="43786F0E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7C317213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ACB998" w14:textId="5D7C5637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687,306,378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8D071" w14:textId="70C19AE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138D3" w14:textId="045BD1E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24.34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DABDA" w14:textId="44F072B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6A2B0" w14:textId="1BFF9F78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3C0FA8" w14:textId="5A42B75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75CFAD66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F23F23" w14:textId="56CFF9D7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375,762,017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CDB7C" w14:textId="286C0A1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CFF9B" w14:textId="6D3CA64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14.02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6DC2A" w14:textId="4C10179D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8FEAA" w14:textId="1F1FFF1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5E9D92" w14:textId="477A427F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355B8ED2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3C0735" w14:textId="5057FDD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46,268,891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D5E7D" w14:textId="69287D8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E99E9" w14:textId="34BD6509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2.87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3317A" w14:textId="20DD45AF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DC0C7" w14:textId="66D30A73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19799E" w14:textId="6EE2BBEF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1077B658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82E1C3" w14:textId="33A7411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164,451,638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BB6A6" w14:textId="55D5B34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B0314" w14:textId="0CC31131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8.32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1EB02" w14:textId="23327EE6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19647" w14:textId="6B77D0E2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7EE083" w14:textId="75F7952E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622FA25D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9AFCA6" w14:textId="77FA3B83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100,774,835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B4C5C" w14:textId="41BCC70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D6060" w14:textId="0E624368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3.69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745D9" w14:textId="794CDE1B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F8327" w14:textId="18BC9E07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D7499B" w14:textId="097831EA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51A28D10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74A891" w14:textId="4B70C6FD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43,615,710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3BA44" w14:textId="3D3D44CF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D7249" w14:textId="0B2FC3BF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3.32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61B1B" w14:textId="234F9AE8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ACAAD" w14:textId="709C4B96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9E2FF4" w14:textId="7D67FCFA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1E3FAD3F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0A8E74" w14:textId="3A6D26F7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36,207,450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7EAB6" w14:textId="2E901716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3F12E" w14:textId="6ED61ADA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2.43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839DD" w14:textId="3A907B5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0D06B" w14:textId="4FF6EB63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685988" w14:textId="79C2A44E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21DFBCB0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E60083" w14:textId="470EC938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25,115,135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E6507" w14:textId="478136E8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6834D" w14:textId="605420B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1.77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7FEEE" w14:textId="2E78F3A7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BE820" w14:textId="2CEAD31D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54CA3F" w14:textId="0D04088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42A19F49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5671B3" w14:textId="72FBFC18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1,631,261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497A0" w14:textId="3B16CA3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9A66D" w14:textId="745F738E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0.11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25A26" w14:textId="2DA893A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92045" w14:textId="2A0F6303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E7E750" w14:textId="2775F34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38414BE2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688856" w14:textId="35CC2F0C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56,717,054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33CC2" w14:textId="277C3D4F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EBF6F" w14:textId="543C94F3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3.97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2E0CF" w14:textId="166FE6BA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75D16" w14:textId="5439102B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BAE072" w14:textId="7FAC91DD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153907C3" w14:textId="77777777" w:rsidTr="0057652E">
        <w:trPr>
          <w:cantSplit/>
          <w:trHeight w:val="404"/>
        </w:trPr>
        <w:tc>
          <w:tcPr>
            <w:tcW w:w="2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EE702C" w14:textId="276C515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22580" w14:textId="177FBED3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20,994,071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546FC" w14:textId="14B89258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- 2.57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1272F" w14:textId="425AAB1B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916A9" w14:textId="12BCFE99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A70A0B" w14:textId="03BB5A80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60C1ECB8" w14:textId="77777777" w:rsidTr="0057652E">
        <w:trPr>
          <w:cantSplit/>
          <w:trHeight w:val="410"/>
        </w:trPr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EB8D6B" w14:textId="1714AB5B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3,127,122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9D29F3" w14:textId="561A75F8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5F0E37" w14:textId="5AF3E874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0.16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B14400" w14:textId="0A03147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8A7CAE" w14:textId="7FD994F5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5DE0064" w14:textId="4AE94EB6" w:rsidR="00A92F47" w:rsidRPr="00876045" w:rsidRDefault="00A92F47" w:rsidP="00A92F47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0AA33A5F" w14:textId="12CDEDBE" w:rsidR="004F096F" w:rsidRPr="00063367" w:rsidRDefault="0057652E" w:rsidP="00876045">
      <w:pPr>
        <w:tabs>
          <w:tab w:val="center" w:pos="4920"/>
        </w:tabs>
        <w:wordWrap w:val="0"/>
        <w:snapToGrid w:val="0"/>
        <w:ind w:right="-1"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lastRenderedPageBreak/>
        <w:t xml:space="preserve">　</w:t>
      </w:r>
      <w:r w:rsidR="004F096F"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="004F096F"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4B4287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A92F47">
        <w:rPr>
          <w:b/>
          <w:color w:val="000000" w:themeColor="text1"/>
          <w:sz w:val="36"/>
          <w:szCs w:val="36"/>
          <w:u w:val="single"/>
        </w:rPr>
        <w:t>3</w:t>
      </w:r>
      <w:proofErr w:type="gramEnd"/>
      <w:r w:rsidR="004F096F"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14:paraId="3302F4BA" w14:textId="77777777" w:rsidR="004F096F" w:rsidRPr="002678D5" w:rsidRDefault="00CC1B1B" w:rsidP="004F096F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Ansi="Times New Roman" w:cs="Times New Roman" w:hint="eastAsia"/>
          <w:b/>
          <w:color w:val="000000" w:themeColor="text1"/>
        </w:rPr>
        <w:t>支出</w:t>
      </w:r>
      <w:r w:rsidR="004F096F" w:rsidRPr="002678D5">
        <w:rPr>
          <w:rFonts w:hAnsi="Times New Roman" w:cs="Times New Roman" w:hint="eastAsia"/>
          <w:b/>
          <w:color w:val="000000" w:themeColor="text1"/>
        </w:rPr>
        <w:t>部分</w:t>
      </w:r>
      <w:r w:rsidR="004F096F"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10219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272"/>
        <w:gridCol w:w="2272"/>
        <w:gridCol w:w="2273"/>
      </w:tblGrid>
      <w:tr w:rsidR="004F096F" w:rsidRPr="00063367" w14:paraId="668D79A6" w14:textId="77777777" w:rsidTr="00581A9C">
        <w:trPr>
          <w:cantSplit/>
          <w:trHeight w:hRule="exact" w:val="284"/>
        </w:trPr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14:paraId="13734F7A" w14:textId="77777777" w:rsidR="004F096F" w:rsidRPr="00063367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817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AEDF" w14:textId="77777777" w:rsidR="004F096F" w:rsidRPr="00063367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業務及業務外</w:t>
            </w:r>
            <w:r w:rsidR="00820C84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支出</w:t>
            </w:r>
          </w:p>
        </w:tc>
      </w:tr>
      <w:tr w:rsidR="004F096F" w:rsidRPr="00063367" w14:paraId="08569A53" w14:textId="77777777" w:rsidTr="00581A9C">
        <w:trPr>
          <w:cantSplit/>
          <w:trHeight w:hRule="exact" w:val="284"/>
        </w:trPr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14:paraId="5C80D0EF" w14:textId="77777777" w:rsidR="004F096F" w:rsidRPr="00063367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C55C9" w14:textId="77777777" w:rsidR="004F096F" w:rsidRPr="00063367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D3EE9E" w14:textId="77777777" w:rsidR="004F096F" w:rsidRPr="00063367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5DAC6" w14:textId="77777777" w:rsidR="004F096F" w:rsidRPr="00063367" w:rsidRDefault="004F096F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A92F47" w:rsidRPr="00063367" w14:paraId="0C820C28" w14:textId="77777777" w:rsidTr="009C53B3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6B250F" w14:textId="4E4533BA" w:rsidR="00A92F47" w:rsidRPr="0080128C" w:rsidRDefault="00A92F47" w:rsidP="00A92F47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國立陽明交通大學校務基金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9B886" w14:textId="1A826307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10,770,046,000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89AC2" w14:textId="6D7E2465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11,796,309,075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5F983" w14:textId="1445D5A2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11,796,309,075</w:t>
            </w:r>
          </w:p>
        </w:tc>
      </w:tr>
      <w:tr w:rsidR="00A92F47" w:rsidRPr="00063367" w14:paraId="6169EBFA" w14:textId="77777777" w:rsidTr="009C53B3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190DDB" w14:textId="5AC77F85" w:rsidR="00A92F47" w:rsidRPr="0080128C" w:rsidRDefault="00A92F47" w:rsidP="00A92F47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國立臺灣師範大學校務基金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574A9" w14:textId="25F6F959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7,099,624,000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932AA" w14:textId="418105A6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8,006,256,708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9713C" w14:textId="7C103439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8,006,256,708</w:t>
            </w:r>
          </w:p>
        </w:tc>
      </w:tr>
      <w:tr w:rsidR="00A92F47" w:rsidRPr="00063367" w14:paraId="5141B07B" w14:textId="77777777" w:rsidTr="00250BFB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8EC637" w14:textId="4C5CF7D7" w:rsidR="00A92F47" w:rsidRPr="0080128C" w:rsidRDefault="00A92F47" w:rsidP="00A92F47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國立彰化師範大學校務基金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6F123" w14:textId="0DB6B756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1,946,479,000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DBEA7" w14:textId="7353E57C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2,048,889,597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7FF15" w14:textId="7D9A7733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2,048,889,597</w:t>
            </w:r>
          </w:p>
        </w:tc>
      </w:tr>
      <w:tr w:rsidR="00250BFB" w:rsidRPr="00063367" w14:paraId="1FF40C58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1C2F3B" w14:textId="1316ED7F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國立高雄師範大學校務基金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CCE64" w14:textId="6A5D7D1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1,630,819,000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691A6" w14:textId="1573DA9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1,706,265,032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E2D14" w14:textId="38D1194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1,706,265,032</w:t>
            </w:r>
          </w:p>
        </w:tc>
      </w:tr>
      <w:tr w:rsidR="00250BFB" w:rsidRPr="00063367" w14:paraId="461B3548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8A5429" w14:textId="79ECB63E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北教育大學校務基金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B9655" w14:textId="0887B88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1,470,798,000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2E643" w14:textId="20D6E258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1,516,475,281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878B2" w14:textId="574FEA0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1,516,475,281</w:t>
            </w:r>
          </w:p>
        </w:tc>
      </w:tr>
      <w:tr w:rsidR="00250BFB" w:rsidRPr="00063367" w14:paraId="2B9C395C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D7E54C" w14:textId="05B7D83B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中教育大學校務基金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45BCB" w14:textId="0585E85A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1,485,025,000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243A6" w14:textId="2360E7C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1,774,336,190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A2D64" w14:textId="0DE55CC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1,774,336,190</w:t>
            </w:r>
          </w:p>
        </w:tc>
      </w:tr>
      <w:tr w:rsidR="00250BFB" w:rsidRPr="00063367" w14:paraId="6024BF16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5144B5" w14:textId="0EF36B70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北藝術大學校務基金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595C3" w14:textId="1BF63B74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1,020,033,000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F5B04" w14:textId="2E613B17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1,052,186,388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387FD" w14:textId="1128D61E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1,052,186,388</w:t>
            </w:r>
          </w:p>
        </w:tc>
      </w:tr>
      <w:tr w:rsidR="00250BFB" w:rsidRPr="00063367" w14:paraId="124A9D2F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C3A873" w14:textId="48B18F14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國立臺灣藝術大學校務基金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22E79" w14:textId="25EAEF2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1,202,966,000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DCAF9" w14:textId="25B2605A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1,159,353,900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08567" w14:textId="424DA684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1,159,353,900</w:t>
            </w:r>
          </w:p>
        </w:tc>
      </w:tr>
      <w:tr w:rsidR="00250BFB" w:rsidRPr="00063367" w14:paraId="38284D54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7CC29B" w14:textId="0AF54A79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南藝術大學校務基金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2866D" w14:textId="716CEBE4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621,065,000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C06CC" w14:textId="4537CD7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606,208,805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D9C0C" w14:textId="6CA37AAF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606,208,805</w:t>
            </w:r>
          </w:p>
        </w:tc>
      </w:tr>
      <w:tr w:rsidR="00250BFB" w:rsidRPr="00063367" w14:paraId="66C0854C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2B689A" w14:textId="4EBA5E20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國立空中大學校務基金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8DB07" w14:textId="1940C01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672,751,000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7516B" w14:textId="3242460D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606,407,892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B405A" w14:textId="3CA478F7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606,407,892</w:t>
            </w:r>
          </w:p>
        </w:tc>
      </w:tr>
      <w:tr w:rsidR="00250BFB" w:rsidRPr="00063367" w14:paraId="7DE449A6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C6B531" w14:textId="7138FCB4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1C097" w14:textId="63A5472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4,024,545,000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625A4" w14:textId="13682BD4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4,366,951,805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EEBAD" w14:textId="51ADBFC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4,366,951,805</w:t>
            </w:r>
          </w:p>
        </w:tc>
      </w:tr>
      <w:tr w:rsidR="00250BFB" w:rsidRPr="00063367" w14:paraId="0C90736D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EA649C" w14:textId="1BFD3A43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北科技大學校務基金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27F86" w14:textId="08F895E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3,752,580,000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32320" w14:textId="1FAAD5F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3,991,411,624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76EC0" w14:textId="63C7F4D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3,991,411,624</w:t>
            </w:r>
          </w:p>
        </w:tc>
      </w:tr>
      <w:tr w:rsidR="00250BFB" w:rsidRPr="00063367" w14:paraId="3A8C2876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A8CE81" w14:textId="14937DF8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國立雲林科技大學校務基金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6DD4B" w14:textId="33184A3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2,986,253,000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44317" w14:textId="4C292FB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3,100,819,498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E8FB6" w14:textId="52F1FBE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3,100,819,498</w:t>
            </w:r>
          </w:p>
        </w:tc>
      </w:tr>
      <w:tr w:rsidR="00250BFB" w:rsidRPr="00063367" w14:paraId="31206FF9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F90D90" w14:textId="7F488E00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國立虎尾科技大學校務基金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A06DB" w14:textId="4D5674C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2,227,292,000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5EC94" w14:textId="4FDFEB8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2,379,719,518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1CE9F" w14:textId="59493F6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2,379,719,518</w:t>
            </w:r>
          </w:p>
        </w:tc>
      </w:tr>
      <w:tr w:rsidR="00250BFB" w:rsidRPr="00063367" w14:paraId="2D1E6917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745E80" w14:textId="6638D95B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國立屏東科技大學校務基金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A336F" w14:textId="094C19D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2,865,289,000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4087D" w14:textId="40C5D3C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2,960,680,508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64AC0" w14:textId="2E57BC3E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2,960,680,508</w:t>
            </w:r>
          </w:p>
        </w:tc>
      </w:tr>
      <w:tr w:rsidR="00250BFB" w:rsidRPr="00063367" w14:paraId="711C1A1E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B270D3" w14:textId="281860C0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國立澎湖科技大學校務基金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EFD7C" w14:textId="3EAC2EE0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677,960,000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F45AD" w14:textId="043949D0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677,508,205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10790" w14:textId="0DCFBE2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677,508,205</w:t>
            </w:r>
          </w:p>
        </w:tc>
      </w:tr>
      <w:tr w:rsidR="00250BFB" w:rsidRPr="00063367" w14:paraId="551DA117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22E5EF" w14:textId="176DD8DE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國立勤益科技大學校務基金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BF789" w14:textId="74C6BC3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1,889,216,000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42A52" w14:textId="504086CE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2,043,986,326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866D3" w14:textId="19B5CC94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2,043,986,326</w:t>
            </w:r>
          </w:p>
        </w:tc>
      </w:tr>
      <w:tr w:rsidR="00250BFB" w:rsidRPr="00063367" w14:paraId="25E8C771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B9D388" w14:textId="421EC710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北護理健康大學校務基金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502FE" w14:textId="4EE57CED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1,114,463,000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0840B" w14:textId="0D1424CF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1,082,820,745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67590" w14:textId="796EBB7A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1,082,820,745</w:t>
            </w:r>
          </w:p>
        </w:tc>
      </w:tr>
      <w:tr w:rsidR="00250BFB" w:rsidRPr="00063367" w14:paraId="03B6C576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380161" w14:textId="385E93B8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國立高雄餐旅大學校務基金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9E371" w14:textId="3967A09A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895,319,000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753F9" w14:textId="3F614F8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915,216,767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D3CEB" w14:textId="52E06F67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915,216,767</w:t>
            </w:r>
          </w:p>
        </w:tc>
      </w:tr>
      <w:tr w:rsidR="00250BFB" w:rsidRPr="00063367" w14:paraId="022D8EA9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C1FB4A" w14:textId="3B01914C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中科技大學校務基金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1FAEE" w14:textId="372DF05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2,041,940,000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46D62" w14:textId="2DF9766E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2,013,373,115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4F1D0" w14:textId="1A4580FF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2,013,373,115</w:t>
            </w:r>
          </w:p>
        </w:tc>
      </w:tr>
      <w:tr w:rsidR="00250BFB" w:rsidRPr="00063367" w14:paraId="1C8A0D79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C6918F" w14:textId="7F967B94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北商業大學校務基金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ADC36" w14:textId="3852823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1,206,008,000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EFC7A" w14:textId="3FFCCCF8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1,306,602,190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8ADA3" w14:textId="7F052D0D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1,306,602,190</w:t>
            </w:r>
          </w:p>
        </w:tc>
      </w:tr>
      <w:tr w:rsidR="00250BFB" w:rsidRPr="00063367" w14:paraId="5B7F830F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33AAD4" w14:textId="4604C9BE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國立高雄科技大學校務基金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D78FC" w14:textId="127B425E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6,133,570,000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719AA" w14:textId="30B1E638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5,890,692,985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0587C" w14:textId="41284A8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5,890,692,985</w:t>
            </w:r>
          </w:p>
        </w:tc>
      </w:tr>
      <w:tr w:rsidR="00250BFB" w:rsidRPr="00063367" w14:paraId="0FFA055A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D3B396" w14:textId="09EB5275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國立體育大學校務基金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D52DD" w14:textId="2517E18A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814,676,000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0CC2A" w14:textId="0CBD5EDF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919,978,170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545F7" w14:textId="43696C98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919,978,170</w:t>
            </w:r>
          </w:p>
        </w:tc>
      </w:tr>
      <w:tr w:rsidR="00250BFB" w:rsidRPr="00063367" w14:paraId="6C3D5518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AC017A" w14:textId="14D05800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國立臺灣體育運動大學校務基金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14624" w14:textId="20B8E60E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804,799,000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C9BFC" w14:textId="73964080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930,194,958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8E245" w14:textId="2A5AC75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930,194,958</w:t>
            </w:r>
          </w:p>
        </w:tc>
      </w:tr>
      <w:tr w:rsidR="00250BFB" w:rsidRPr="00063367" w14:paraId="63B8D977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F6665E" w14:textId="12086547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國立臺灣戲曲學院校務基金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1E650" w14:textId="1FEECD61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625,882,000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D4D73" w14:textId="52EC7238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575,074,699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10C12" w14:textId="5439147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575,074,699</w:t>
            </w:r>
          </w:p>
        </w:tc>
      </w:tr>
      <w:tr w:rsidR="00250BFB" w:rsidRPr="00063367" w14:paraId="45A2506C" w14:textId="77777777" w:rsidTr="00E137D1">
        <w:trPr>
          <w:cantSplit/>
          <w:trHeight w:val="404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7B9CA5" w14:textId="1F5FB612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南護理專科學校校務基金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54DCB" w14:textId="4EAF1ABA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391,678,000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63525" w14:textId="79F9969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414,963,394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1A276" w14:textId="140DFF9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414,963,394</w:t>
            </w:r>
          </w:p>
        </w:tc>
      </w:tr>
      <w:tr w:rsidR="00250BFB" w:rsidRPr="00063367" w14:paraId="0E05C72A" w14:textId="77777777" w:rsidTr="00E137D1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F42AFA" w14:textId="21CE7EE2" w:rsidR="00250BFB" w:rsidRPr="00FB1B12" w:rsidRDefault="00250BFB" w:rsidP="00250BFB">
            <w:pPr>
              <w:ind w:leftChars="100" w:left="240" w:firstLineChars="5" w:firstLine="10"/>
              <w:jc w:val="distribute"/>
              <w:rPr>
                <w:spacing w:val="-14"/>
                <w:sz w:val="22"/>
              </w:rPr>
            </w:pPr>
            <w:r>
              <w:rPr>
                <w:rFonts w:hint="eastAsia"/>
                <w:sz w:val="20"/>
              </w:rPr>
              <w:t>國立</w:t>
            </w:r>
            <w:proofErr w:type="gramStart"/>
            <w:r>
              <w:rPr>
                <w:rFonts w:hint="eastAsia"/>
                <w:sz w:val="20"/>
              </w:rPr>
              <w:t>臺</w:t>
            </w:r>
            <w:proofErr w:type="gramEnd"/>
            <w:r>
              <w:rPr>
                <w:rFonts w:hint="eastAsia"/>
                <w:sz w:val="20"/>
              </w:rPr>
              <w:t>東專科學校校務基金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1C0AA" w14:textId="67837A5D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559,852,000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91FBC" w14:textId="4D0243C7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532,698,539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35161" w14:textId="6D9489D1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532,698,539</w:t>
            </w:r>
          </w:p>
        </w:tc>
      </w:tr>
      <w:tr w:rsidR="00250BFB" w:rsidRPr="00063367" w14:paraId="779B44A7" w14:textId="77777777" w:rsidTr="00E137D1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B65055" w14:textId="74114D4A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國立臺灣大學附設醫院作業基金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47798" w14:textId="5FC2F81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50,915,048,000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CA3DD" w14:textId="7D5915B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55,173,384,310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71E1E" w14:textId="367DF03A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55,173,384,310</w:t>
            </w:r>
          </w:p>
        </w:tc>
      </w:tr>
      <w:tr w:rsidR="00250BFB" w:rsidRPr="00063367" w14:paraId="1678CBCB" w14:textId="77777777" w:rsidTr="00E137D1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A5C01E" w14:textId="7611FF84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國立成功大學附設醫院作業基金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805B4" w14:textId="0DE53F30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16,211,100,000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FBD2F" w14:textId="0DDA582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16,460,191,235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9720B" w14:textId="76A192BE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16,460,191,235</w:t>
            </w:r>
          </w:p>
        </w:tc>
      </w:tr>
      <w:tr w:rsidR="00250BFB" w:rsidRPr="00063367" w14:paraId="544ACAA3" w14:textId="77777777" w:rsidTr="00E137D1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2EDC46" w14:textId="7D26B55D" w:rsidR="00250BFB" w:rsidRPr="007724EA" w:rsidRDefault="00250BFB" w:rsidP="00D666D3">
            <w:pPr>
              <w:ind w:leftChars="100" w:left="240" w:firstLineChars="5" w:firstLine="10"/>
              <w:jc w:val="distribute"/>
              <w:rPr>
                <w:spacing w:val="-4"/>
                <w:sz w:val="20"/>
              </w:rPr>
            </w:pPr>
            <w:r w:rsidRPr="007724EA">
              <w:rPr>
                <w:rFonts w:hint="eastAsia"/>
                <w:spacing w:val="-4"/>
                <w:sz w:val="20"/>
              </w:rPr>
              <w:t>國立陽明交通大學附設醫院作業基金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545BE" w14:textId="5321E6C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3,874,726,000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15B78" w14:textId="1D64B1F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3,914,256,005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EF570" w14:textId="3F1CAA8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3,914,256,005</w:t>
            </w:r>
          </w:p>
        </w:tc>
      </w:tr>
      <w:tr w:rsidR="00250BFB" w:rsidRPr="00063367" w14:paraId="4A73C184" w14:textId="77777777" w:rsidTr="00250BFB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4CC048" w14:textId="6022188A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sz w:val="20"/>
              </w:rPr>
              <w:t>教育部所屬機構作業基金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967AB" w14:textId="0059D47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2,704,701,000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AD8FA" w14:textId="2B3C6DA0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2,913,236,949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B297BB" w14:textId="4C02F0AD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2,913,236,949</w:t>
            </w:r>
          </w:p>
        </w:tc>
      </w:tr>
    </w:tbl>
    <w:p w14:paraId="55D3C3F6" w14:textId="77777777" w:rsidR="004F096F" w:rsidRPr="00EE6BC6" w:rsidRDefault="004F096F" w:rsidP="00EE6BC6">
      <w:pPr>
        <w:pStyle w:val="3T0301110P"/>
        <w:spacing w:line="20" w:lineRule="exact"/>
        <w:ind w:left="0" w:firstLine="0"/>
        <w:rPr>
          <w:b/>
          <w:spacing w:val="-20"/>
          <w:sz w:val="2"/>
          <w:szCs w:val="20"/>
        </w:rPr>
      </w:pPr>
    </w:p>
    <w:p w14:paraId="38119A7F" w14:textId="550A3970" w:rsidR="004F096F" w:rsidRPr="00063367" w:rsidRDefault="004103B9" w:rsidP="004F096F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57652E">
        <w:rPr>
          <w:rFonts w:hint="eastAsia"/>
          <w:bCs/>
          <w:color w:val="000000" w:themeColor="text1"/>
          <w:sz w:val="36"/>
          <w:szCs w:val="36"/>
        </w:rPr>
        <w:t>（</w:t>
      </w:r>
      <w:r w:rsidRPr="004103B9">
        <w:rPr>
          <w:rFonts w:hint="eastAsia"/>
          <w:bCs/>
          <w:color w:val="000000" w:themeColor="text1"/>
          <w:sz w:val="36"/>
          <w:szCs w:val="36"/>
        </w:rPr>
        <w:t>基金別</w:t>
      </w:r>
      <w:r w:rsidR="0057652E">
        <w:rPr>
          <w:rFonts w:hint="eastAsia"/>
          <w:bCs/>
          <w:color w:val="000000" w:themeColor="text1"/>
          <w:sz w:val="36"/>
          <w:szCs w:val="36"/>
        </w:rPr>
        <w:t>）</w:t>
      </w:r>
      <w:r w:rsidR="004F096F" w:rsidRPr="00063367">
        <w:rPr>
          <w:rFonts w:hAnsi="Times New Roman" w:cs="Times New Roman" w:hint="eastAsia"/>
          <w:color w:val="000000" w:themeColor="text1"/>
          <w:sz w:val="36"/>
          <w:szCs w:val="36"/>
        </w:rPr>
        <w:t>（續）</w:t>
      </w:r>
    </w:p>
    <w:p w14:paraId="1660C3B8" w14:textId="77777777" w:rsidR="00433900" w:rsidRPr="00063367" w:rsidRDefault="00433900" w:rsidP="00A44435">
      <w:pPr>
        <w:tabs>
          <w:tab w:val="right" w:pos="10163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102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1"/>
        <w:gridCol w:w="2156"/>
        <w:gridCol w:w="815"/>
        <w:gridCol w:w="2143"/>
        <w:gridCol w:w="2127"/>
        <w:gridCol w:w="853"/>
      </w:tblGrid>
      <w:tr w:rsidR="00433900" w:rsidRPr="00063367" w14:paraId="0F0AB37C" w14:textId="77777777" w:rsidTr="0057652E">
        <w:trPr>
          <w:cantSplit/>
          <w:trHeight w:hRule="exact" w:val="284"/>
        </w:trPr>
        <w:tc>
          <w:tcPr>
            <w:tcW w:w="5082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9412B8F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5123" w:type="dxa"/>
            <w:gridSpan w:val="3"/>
            <w:tcBorders>
              <w:top w:val="single" w:sz="8" w:space="0" w:color="auto"/>
            </w:tcBorders>
            <w:vAlign w:val="center"/>
          </w:tcPr>
          <w:p w14:paraId="7430CBE3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FA7CFA" w:rsidRPr="00063367" w14:paraId="4691B811" w14:textId="77777777" w:rsidTr="0057652E">
        <w:trPr>
          <w:cantSplit/>
          <w:trHeight w:hRule="exact" w:val="284"/>
        </w:trPr>
        <w:tc>
          <w:tcPr>
            <w:tcW w:w="211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9464CE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5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FEBF49F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A146408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43" w:type="dxa"/>
            <w:tcBorders>
              <w:bottom w:val="single" w:sz="8" w:space="0" w:color="auto"/>
            </w:tcBorders>
            <w:vAlign w:val="center"/>
          </w:tcPr>
          <w:p w14:paraId="7B4E72CD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vAlign w:val="center"/>
          </w:tcPr>
          <w:p w14:paraId="0B9711E5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3" w:type="dxa"/>
            <w:tcBorders>
              <w:bottom w:val="single" w:sz="8" w:space="0" w:color="auto"/>
            </w:tcBorders>
            <w:vAlign w:val="center"/>
          </w:tcPr>
          <w:p w14:paraId="3D963590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A92F47" w:rsidRPr="00063367" w14:paraId="04896177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4F4D73" w14:textId="686B6F58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1,026,263,075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B167D" w14:textId="72C23AA6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A677E" w14:textId="5A0D12A6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9.53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11B74" w14:textId="5AD8E6A3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6E85D" w14:textId="11E4D8C0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6D0C9B" w14:textId="4A6462AE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42181FA3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6CCCD4" w14:textId="6357E636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906,632,708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A9623" w14:textId="0E654541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EB499" w14:textId="541B1665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12.77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34366" w14:textId="11F33A04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D7698" w14:textId="5956B3C7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3B9D8E" w14:textId="03B2CCC2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A92F47" w:rsidRPr="00063367" w14:paraId="2DB2066C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827BE5" w14:textId="4B2981D3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102,410,597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7C533" w14:textId="7DCA7356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51A88" w14:textId="50218B0B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5.26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7A78D" w14:textId="7B0EF497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3A564" w14:textId="7404D692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9CA6A5" w14:textId="7930F0FD" w:rsidR="00A92F47" w:rsidRPr="00DC1FE1" w:rsidRDefault="00A92F47" w:rsidP="00A92F47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4B25BA36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AD2817" w14:textId="0B0D0E6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75,446,032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7BF71" w14:textId="49364FD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817A8" w14:textId="16DDCBA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4.63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07E6C" w14:textId="50066D8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EA869" w14:textId="3D40C9E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2FA04E" w14:textId="62A3E8B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2C5935FA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65766C" w14:textId="2023805E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45,677,281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CC7AE" w14:textId="616B35E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52BC3" w14:textId="2D94D5E7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3.11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CBD1B" w14:textId="1A87FAA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F8E20" w14:textId="6E6B178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1C28E2" w14:textId="576F6AC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1A58F468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78836C" w14:textId="34EED35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289,311,190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6AAA4" w14:textId="3477B29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D1857" w14:textId="02F136A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19.48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B9560" w14:textId="5DB63AC8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E6091" w14:textId="37413380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EB423D" w14:textId="4721212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743AF0BA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A4FB57" w14:textId="2E4042B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32,153,388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B3657" w14:textId="55C1643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05324" w14:textId="3FBC29C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3.15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25403" w14:textId="4F851C7D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DB8F5" w14:textId="3DFC500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3D3585" w14:textId="06D4920A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6EEB7AA5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31FF5E" w14:textId="444B7A8D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E6CEC" w14:textId="622617A7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43,612,100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58747" w14:textId="711C63D7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- 3.63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39E10" w14:textId="52423AEE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39B9E" w14:textId="6EA38AD8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659AAB" w14:textId="43B4A82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54DA09D6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CD0BB1" w14:textId="003BE3BD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679F8" w14:textId="50B06DF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14,856,195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1CB74" w14:textId="3C996444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- 2.39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6E8FF" w14:textId="4B62A1A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55FE5" w14:textId="1F68AAA8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7CA52F" w14:textId="60D42D38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2C8D5B84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B84A0E" w14:textId="5842B29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DE9D4" w14:textId="7A296FA0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66,343,108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055B0" w14:textId="46E5E3D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- 9.86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41B87" w14:textId="7880841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0D4AC" w14:textId="4167B8F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EBA107" w14:textId="0B6048F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3CC98564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FCA5DA" w14:textId="0D4A4D7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342,406,805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3804E" w14:textId="3820AB2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DD739" w14:textId="64389F1F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8.51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689F5" w14:textId="282EF058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77D8E" w14:textId="113BB754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C88CAD" w14:textId="5BAED08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72C098C7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0F1E2E" w14:textId="06BAAD1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238,831,624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57DD0" w14:textId="760BD638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869C1" w14:textId="36611717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6.36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DFF1B" w14:textId="60594A8E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0A186" w14:textId="52C0F4C1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716F1E" w14:textId="292805D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7625F445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B2040D" w14:textId="20A911E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114,566,498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24702" w14:textId="0ECFCC8A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ADADD" w14:textId="27D56DB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3.84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B2089" w14:textId="140F12D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BEFDA" w14:textId="0E4BB1B7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7D4DFF" w14:textId="18E9B420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5D0DB415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8E398" w14:textId="7006DE5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152,427,518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000AE" w14:textId="73D533E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6F179" w14:textId="07A698B4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6.84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A75C3" w14:textId="4718E84F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4ACA2" w14:textId="698B894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4F80D1" w14:textId="74C19AE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05DCBAF4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C26184" w14:textId="24AA1C6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95,391,508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407A1" w14:textId="5D96F61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57CF0" w14:textId="6DF2CBE0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3.33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6C7AC" w14:textId="6C08BB9D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6EC12" w14:textId="29861F91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8B5F88" w14:textId="5647723D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4A305853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FCCE3F" w14:textId="4461D2BF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13C27" w14:textId="35F790A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451,795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D61FD" w14:textId="0F19C7B8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- 0.07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4D4C4" w14:textId="4DF9577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34356" w14:textId="370A8A6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6B15CD" w14:textId="3981C4E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1B116302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B955EC" w14:textId="4F5A324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154,770,326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21C8B" w14:textId="185A323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DEA38" w14:textId="27E3E43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8.19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F4B7E" w14:textId="24F9661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02937" w14:textId="7D27754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3A1A57" w14:textId="05BE484F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7C421922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1010AF" w14:textId="4FA8DBC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CAB97" w14:textId="4BC42DED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31,642,255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FAB88" w14:textId="0FB11CC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- 2.84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4348E" w14:textId="3ED6BE1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1159C" w14:textId="121FF3E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D6F357" w14:textId="1A03EF1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7EB81080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CB26F7" w14:textId="08FE34B1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19,897,767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27DB7" w14:textId="519EFB31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DA0DC" w14:textId="29C3D22F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2.22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0E76B" w14:textId="6E7EEA8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AE95B" w14:textId="687EBA4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E74111" w14:textId="3BD49471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1BA7CCFA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5DEAEB" w14:textId="34BADC9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A3348" w14:textId="2E8DB37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28,566,885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E1902" w14:textId="5300C90E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- 1.40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26958" w14:textId="6127F2C4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04C7B" w14:textId="1243EA4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42D9BC" w14:textId="76BF29B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2D4249D0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6F57D5" w14:textId="5EEC5D1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100,594,190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94505" w14:textId="3B2BD39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9A4F6" w14:textId="703DF894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8.34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A4A89" w14:textId="152E11E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A2318" w14:textId="3C006F40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210179" w14:textId="0627D974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77895184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1675A5" w14:textId="14AB75B1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C26E9" w14:textId="68F3D287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242,877,015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DAF08" w14:textId="79D5310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- 3.96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09F72" w14:textId="35A45F6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1B494" w14:textId="14AF1EF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395548" w14:textId="43E1E3B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4EB09C77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093527" w14:textId="6B26105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105,302,170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91146" w14:textId="61ED545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8B126" w14:textId="30818DC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12.93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0EF6C" w14:textId="54266F7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DDC4C" w14:textId="2DC958A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49362F" w14:textId="61601B1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31B55740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6F5094" w14:textId="06174C0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125,395,958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32552" w14:textId="0993A6D4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B6F51" w14:textId="754A992A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15.58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A3690" w14:textId="2070A4A7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C1EBC" w14:textId="142616B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A3E5D8" w14:textId="51FDF904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6A9C3B33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0C8B" w14:textId="14EE869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ADF41" w14:textId="1AC97488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50,807,301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38146" w14:textId="323C76C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- 8.12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35144" w14:textId="5287A4DD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17AD8" w14:textId="193FA3C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A25B7A" w14:textId="32DF97CD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3BA0608A" w14:textId="77777777" w:rsidTr="0057652E">
        <w:trPr>
          <w:cantSplit/>
          <w:trHeight w:val="404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97F23E" w14:textId="1F06033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23,285,394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4D86B" w14:textId="11FFD54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F3493" w14:textId="42060DC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5.95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0AB9F" w14:textId="66D4794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4996C" w14:textId="4FCE093F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2EB9F3" w14:textId="40F4CC9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7464D016" w14:textId="77777777" w:rsidTr="0057652E">
        <w:trPr>
          <w:cantSplit/>
          <w:trHeight w:val="408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A46FFE" w14:textId="4293E0DB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91F4A" w14:textId="51CCF98A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27,153,461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246AD" w14:textId="479012B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- 4.85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E5128" w14:textId="6A031F7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C6478" w14:textId="18836BB1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E70984" w14:textId="6821F887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6D0A1160" w14:textId="77777777" w:rsidTr="0057652E">
        <w:trPr>
          <w:cantSplit/>
          <w:trHeight w:val="408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8FD29B" w14:textId="411F070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4,258,336,310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F6364" w14:textId="5B9B6557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4E06C" w14:textId="4ECA5411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8.36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27B0E" w14:textId="20E5F5E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7B089" w14:textId="052E9FE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FC59B3" w14:textId="1318C51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4F926CEA" w14:textId="77777777" w:rsidTr="0057652E">
        <w:trPr>
          <w:cantSplit/>
          <w:trHeight w:val="408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4978B3" w14:textId="00A3ACF8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249,091,235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8495D" w14:textId="0AB7A84E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34290" w14:textId="6D045480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1.54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D569D" w14:textId="31CBE3F0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0D01A" w14:textId="33B351C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DC5414" w14:textId="568A6746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40422CB4" w14:textId="77777777" w:rsidTr="0057652E">
        <w:trPr>
          <w:cantSplit/>
          <w:trHeight w:val="408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692B58" w14:textId="65D80FAE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39,530,005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09CBF" w14:textId="6C8D2812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A13B1" w14:textId="0A8EE043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1.02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25201" w14:textId="3B18896C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0CEFF" w14:textId="7D074FD5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B1F649" w14:textId="2478221F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50BFB" w:rsidRPr="00063367" w14:paraId="755F0E7D" w14:textId="77777777" w:rsidTr="0057652E">
        <w:trPr>
          <w:cantSplit/>
          <w:trHeight w:val="408"/>
        </w:trPr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B9DB98" w14:textId="38AA4387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208,535,949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A26C5" w14:textId="0A0C146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E1129" w14:textId="68A29BE1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7.71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851136" w14:textId="3F0D0FA9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20AC1" w14:textId="7849773A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D934230" w14:textId="1E8C306D" w:rsidR="00250BFB" w:rsidRPr="00DC1FE1" w:rsidRDefault="00250BFB" w:rsidP="00250BF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5ABBD68E" w14:textId="4A2CC43C" w:rsidR="00CC1B1B" w:rsidRPr="00063367" w:rsidRDefault="00CC1B1B" w:rsidP="00876045">
      <w:pPr>
        <w:tabs>
          <w:tab w:val="center" w:pos="4920"/>
        </w:tabs>
        <w:snapToGrid w:val="0"/>
        <w:ind w:right="-1"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lastRenderedPageBreak/>
        <w:t xml:space="preserve">　</w:t>
      </w:r>
      <w:r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4B4287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250BFB">
        <w:rPr>
          <w:b/>
          <w:color w:val="000000" w:themeColor="text1"/>
          <w:sz w:val="36"/>
          <w:szCs w:val="36"/>
          <w:u w:val="single"/>
        </w:rPr>
        <w:t>3</w:t>
      </w:r>
      <w:proofErr w:type="gramEnd"/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14:paraId="7322FD3E" w14:textId="77777777" w:rsidR="00CC1B1B" w:rsidRPr="002678D5" w:rsidRDefault="00CC1B1B" w:rsidP="00CC1B1B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Ansi="Times New Roman" w:cs="Times New Roman" w:hint="eastAsia"/>
          <w:b/>
          <w:color w:val="000000" w:themeColor="text1"/>
        </w:rPr>
        <w:t>支出部分</w:t>
      </w:r>
      <w:r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10205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2255"/>
        <w:gridCol w:w="2255"/>
        <w:gridCol w:w="2317"/>
      </w:tblGrid>
      <w:tr w:rsidR="00CC1B1B" w:rsidRPr="00063367" w14:paraId="37E4716E" w14:textId="77777777" w:rsidTr="0057652E">
        <w:trPr>
          <w:cantSplit/>
          <w:trHeight w:hRule="exact" w:val="257"/>
        </w:trPr>
        <w:tc>
          <w:tcPr>
            <w:tcW w:w="3378" w:type="dxa"/>
            <w:vMerge w:val="restart"/>
            <w:tcBorders>
              <w:top w:val="single" w:sz="8" w:space="0" w:color="auto"/>
            </w:tcBorders>
            <w:vAlign w:val="center"/>
          </w:tcPr>
          <w:p w14:paraId="205A36CD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827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12F1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業務及業務外</w:t>
            </w:r>
            <w:r w:rsidR="00820C84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支出</w:t>
            </w:r>
          </w:p>
        </w:tc>
      </w:tr>
      <w:tr w:rsidR="00CC1B1B" w:rsidRPr="00063367" w14:paraId="03CF8384" w14:textId="77777777" w:rsidTr="0057652E">
        <w:trPr>
          <w:cantSplit/>
          <w:trHeight w:hRule="exact" w:val="257"/>
        </w:trPr>
        <w:tc>
          <w:tcPr>
            <w:tcW w:w="3378" w:type="dxa"/>
            <w:vMerge/>
            <w:tcBorders>
              <w:bottom w:val="single" w:sz="8" w:space="0" w:color="auto"/>
            </w:tcBorders>
            <w:vAlign w:val="center"/>
          </w:tcPr>
          <w:p w14:paraId="51E0668C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CADDAE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A7275E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31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9DFBBD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250BFB" w:rsidRPr="00063367" w14:paraId="687611E9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F50A30" w14:textId="430C4E69" w:rsidR="00250BFB" w:rsidRPr="002A6FB2" w:rsidRDefault="00250BFB" w:rsidP="002A6FB2">
            <w:pPr>
              <w:ind w:leftChars="100" w:left="240" w:firstLineChars="5" w:firstLine="1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國立高級中等學校校務基金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4A5DC" w14:textId="20C0BF66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39,424,990,000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BBB45" w14:textId="2509282B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39,232,604,217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C1172" w14:textId="7C23913C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39,232,604,217</w:t>
            </w:r>
          </w:p>
        </w:tc>
      </w:tr>
      <w:tr w:rsidR="00250BFB" w:rsidRPr="00063367" w14:paraId="7D8787D4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9A0D23" w14:textId="1EFCEDA5" w:rsidR="00250BFB" w:rsidRPr="0080128C" w:rsidRDefault="00250BFB" w:rsidP="006E1C79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法務部主管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6A3FF" w14:textId="6BDC613A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1,290,290,000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E54E4" w14:textId="690CB167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1,193,527,219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B6DFF" w14:textId="150FE2FB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1,193,527,219</w:t>
            </w:r>
          </w:p>
        </w:tc>
      </w:tr>
      <w:tr w:rsidR="00250BFB" w:rsidRPr="00063367" w14:paraId="67466A29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72D90F" w14:textId="54A2B272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sz w:val="20"/>
              </w:rPr>
              <w:t>法務部矯正機關作業基金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DF6D4" w14:textId="4821C70F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1,290,290,000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30FCF" w14:textId="3710DB29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1,193,527,219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26E82" w14:textId="53D3EC4E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1,193,527,219</w:t>
            </w:r>
          </w:p>
        </w:tc>
      </w:tr>
      <w:tr w:rsidR="00250BFB" w:rsidRPr="00063367" w14:paraId="4CE745C9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63872E" w14:textId="76332ED0" w:rsidR="00250BFB" w:rsidRPr="0080128C" w:rsidRDefault="00250BFB" w:rsidP="00250BFB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經濟部主管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5B2D8" w14:textId="70781CA3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18,661,476,000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AFF14" w14:textId="61EF3172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19,616,308,253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890C8" w14:textId="73A6E18C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19,616,308,253</w:t>
            </w:r>
          </w:p>
        </w:tc>
      </w:tr>
      <w:tr w:rsidR="00250BFB" w:rsidRPr="00063367" w14:paraId="3F67D01F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6D170B" w14:textId="60910938" w:rsidR="00250BFB" w:rsidRPr="0080128C" w:rsidRDefault="00250BFB" w:rsidP="00250BFB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sz w:val="20"/>
              </w:rPr>
              <w:t>經濟作業基金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9F7D4" w14:textId="379DFB90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7,658,680,000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5835E" w14:textId="24AF1970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8,534,078,615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D70A9" w14:textId="11CFCB06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8,534,078,615</w:t>
            </w:r>
          </w:p>
        </w:tc>
      </w:tr>
      <w:tr w:rsidR="00250BFB" w:rsidRPr="00063367" w14:paraId="73DC18EC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A80F1B" w14:textId="4FA3A1C0" w:rsidR="00250BFB" w:rsidRPr="002A6FB2" w:rsidRDefault="00250BFB" w:rsidP="002A6FB2">
            <w:pPr>
              <w:ind w:leftChars="100" w:left="240" w:firstLineChars="5" w:firstLine="1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水資源作業基金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82A1E" w14:textId="1E90F7BB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11,002,796,000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49A4A" w14:textId="57EBBF61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11,082,229,638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FD71D" w14:textId="1A5AB8BC" w:rsidR="00250BFB" w:rsidRPr="00876045" w:rsidRDefault="00250BFB" w:rsidP="00250BF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11,082,229,638</w:t>
            </w:r>
          </w:p>
        </w:tc>
      </w:tr>
      <w:tr w:rsidR="002A6FB2" w:rsidRPr="00063367" w14:paraId="6F5BC4D9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B50813" w14:textId="26C1F583" w:rsidR="002A6FB2" w:rsidRPr="0080128C" w:rsidRDefault="002A6FB2" w:rsidP="00F9255F">
            <w:pPr>
              <w:ind w:leftChars="-7" w:left="-17" w:firstLineChars="12" w:firstLine="24"/>
              <w:jc w:val="distribute"/>
              <w:rPr>
                <w:sz w:val="22"/>
              </w:rPr>
            </w:pPr>
            <w:r>
              <w:rPr>
                <w:rFonts w:hint="eastAsia"/>
                <w:b/>
                <w:sz w:val="20"/>
              </w:rPr>
              <w:t>交通部主管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3A1F0" w14:textId="30065FC9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44,103,429,000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83047" w14:textId="22E60DCE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44,324,131,916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1078E" w14:textId="6652E562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44,324,131,916</w:t>
            </w:r>
          </w:p>
        </w:tc>
      </w:tr>
      <w:tr w:rsidR="002A6FB2" w:rsidRPr="00063367" w14:paraId="6316FD0F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9BB930" w14:textId="7258B32A" w:rsidR="002A6FB2" w:rsidRPr="0080128C" w:rsidRDefault="002A6FB2" w:rsidP="002A6FB2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交通作業基金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C1FC2" w14:textId="1DC6995C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44,103,429,000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B2D97" w14:textId="0B7DBAAF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44,324,131,916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0EB12" w14:textId="5E080048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44,324,131,916</w:t>
            </w:r>
          </w:p>
        </w:tc>
      </w:tr>
      <w:tr w:rsidR="002A6FB2" w:rsidRPr="00063367" w14:paraId="49A2C7BA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F71B65" w14:textId="31BBF9E1" w:rsidR="002A6FB2" w:rsidRPr="00FB1B12" w:rsidRDefault="002A6FB2" w:rsidP="002A6FB2">
            <w:pPr>
              <w:ind w:leftChars="-7" w:left="-17" w:firstLineChars="12" w:firstLine="24"/>
              <w:jc w:val="distribute"/>
              <w:rPr>
                <w:spacing w:val="-6"/>
                <w:sz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國軍退除役官兵輔導委員會主管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2973B" w14:textId="7BFCD018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78,103,441,000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08C59" w14:textId="148F063A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83,939,011,218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50AFA" w14:textId="56DD1AFC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83,941,786,704</w:t>
            </w:r>
          </w:p>
        </w:tc>
      </w:tr>
      <w:tr w:rsidR="002A6FB2" w:rsidRPr="00063367" w14:paraId="7E67D5F0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D4F92D" w14:textId="56363386" w:rsidR="002A6FB2" w:rsidRPr="0080128C" w:rsidRDefault="002A6FB2" w:rsidP="002A6FB2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sz w:val="20"/>
              </w:rPr>
              <w:t>國軍退除役官兵安置基金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7D536" w14:textId="1B18FB8F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2,015,498,000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B7CB8" w14:textId="071297B8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2,097,811,214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C5B4F" w14:textId="61EA6734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2,100,586,700</w:t>
            </w:r>
          </w:p>
        </w:tc>
      </w:tr>
      <w:tr w:rsidR="002A6FB2" w:rsidRPr="00063367" w14:paraId="5C222D9E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875C49" w14:textId="4B6F3B16" w:rsidR="002A6FB2" w:rsidRPr="0080128C" w:rsidRDefault="002A6FB2" w:rsidP="006E1C79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sz w:val="20"/>
              </w:rPr>
              <w:t>榮民醫療作業基金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C3F5A" w14:textId="3401FA54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76,087,943,000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729A6" w14:textId="07A7D64F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81,841,200,004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5A9DB" w14:textId="2C6FC155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81,841,200,004</w:t>
            </w:r>
          </w:p>
        </w:tc>
      </w:tr>
      <w:tr w:rsidR="002A6FB2" w:rsidRPr="00063367" w14:paraId="040DF8F3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3CF84B" w14:textId="225B3DE2" w:rsidR="002A6FB2" w:rsidRPr="0080128C" w:rsidRDefault="002A6FB2" w:rsidP="006E1C79">
            <w:pPr>
              <w:ind w:leftChars="-7" w:left="-17" w:firstLineChars="12" w:firstLine="24"/>
              <w:jc w:val="distribute"/>
              <w:rPr>
                <w:sz w:val="22"/>
              </w:rPr>
            </w:pPr>
            <w:r>
              <w:rPr>
                <w:rFonts w:hint="eastAsia"/>
                <w:b/>
                <w:sz w:val="20"/>
              </w:rPr>
              <w:t>國家科學及技術委員會主管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E0C52" w14:textId="3EA40167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18,441,652,000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B6CAD" w14:textId="27CC59A3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15,613,093,950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4D5E0" w14:textId="7FFAC86A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15,613,093,950</w:t>
            </w:r>
          </w:p>
        </w:tc>
      </w:tr>
      <w:tr w:rsidR="002A6FB2" w:rsidRPr="00063367" w14:paraId="5AF66F11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143E72" w14:textId="191FEA17" w:rsidR="002A6FB2" w:rsidRPr="0080128C" w:rsidRDefault="002A6FB2" w:rsidP="002A6FB2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科學園區管理局作業基金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C6FC8" w14:textId="35B7C3C9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18,441,652,000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939BA" w14:textId="2CA8A153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15,613,093,950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867E4" w14:textId="5F96314F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15,613,093,950</w:t>
            </w:r>
          </w:p>
        </w:tc>
      </w:tr>
      <w:tr w:rsidR="002A6FB2" w:rsidRPr="00063367" w14:paraId="1B8AD310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0FC5D4" w14:textId="1F5DBA40" w:rsidR="002A6FB2" w:rsidRPr="0080128C" w:rsidRDefault="002A6FB2" w:rsidP="002A6FB2">
            <w:pPr>
              <w:ind w:leftChars="-7" w:left="-17" w:firstLineChars="12" w:firstLine="24"/>
              <w:jc w:val="distribute"/>
              <w:rPr>
                <w:b/>
                <w:sz w:val="22"/>
              </w:rPr>
            </w:pPr>
            <w:r>
              <w:rPr>
                <w:rFonts w:hint="eastAsia"/>
                <w:b/>
                <w:sz w:val="20"/>
              </w:rPr>
              <w:t>農業部主管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52A02" w14:textId="5BF8484A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13,146,148,000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98052" w14:textId="3EF19C15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11,942,771,367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C8B5A" w14:textId="7E493C0A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11,940,456,220</w:t>
            </w:r>
          </w:p>
        </w:tc>
      </w:tr>
      <w:tr w:rsidR="002A6FB2" w:rsidRPr="00063367" w14:paraId="68A3A0EC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CFDEB6" w14:textId="13A11C49" w:rsidR="002A6FB2" w:rsidRPr="0080128C" w:rsidRDefault="002A6FB2" w:rsidP="002A6FB2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sz w:val="20"/>
              </w:rPr>
              <w:t>農業作業基金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FB40D" w14:textId="343A5A68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643,008,000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B1895" w14:textId="64D1B500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629,007,141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AFF5E" w14:textId="5D479C6C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629,007,141</w:t>
            </w:r>
          </w:p>
        </w:tc>
      </w:tr>
      <w:tr w:rsidR="002A6FB2" w:rsidRPr="00063367" w14:paraId="22A32912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616D9A" w14:textId="465CA8C9" w:rsidR="002A6FB2" w:rsidRPr="0080128C" w:rsidRDefault="002A6FB2" w:rsidP="006E1C79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sz w:val="20"/>
              </w:rPr>
              <w:t>農田水利事業作業基金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68E0D" w14:textId="59E8E384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12,503,140,000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47227" w14:textId="3206B94D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11,313,764,226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BE529" w14:textId="520CE97B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11,311,449,079</w:t>
            </w:r>
          </w:p>
        </w:tc>
      </w:tr>
      <w:tr w:rsidR="002A6FB2" w:rsidRPr="00063367" w14:paraId="3A9FF967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6B537B" w14:textId="678F25BE" w:rsidR="002A6FB2" w:rsidRPr="0080128C" w:rsidRDefault="002A6FB2" w:rsidP="006E1C79">
            <w:pPr>
              <w:ind w:leftChars="-7" w:left="-17" w:firstLineChars="12" w:firstLine="24"/>
              <w:jc w:val="distribute"/>
              <w:rPr>
                <w:sz w:val="22"/>
              </w:rPr>
            </w:pPr>
            <w:r>
              <w:rPr>
                <w:rFonts w:hint="eastAsia"/>
                <w:b/>
                <w:sz w:val="20"/>
              </w:rPr>
              <w:t>勞動部主管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E7B82" w14:textId="3833975E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699,230,514,000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524A9" w14:textId="5058C146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964,998,392,180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C39BE" w14:textId="08516295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964,998,392,180</w:t>
            </w:r>
          </w:p>
        </w:tc>
      </w:tr>
      <w:tr w:rsidR="002A6FB2" w:rsidRPr="00063367" w14:paraId="096717AA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2FB3EB" w14:textId="64F98B0C" w:rsidR="002A6FB2" w:rsidRPr="0080128C" w:rsidRDefault="002A6FB2" w:rsidP="002A6FB2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勞工保險局作業基金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60D80" w14:textId="58A87862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699,230,514,000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093C8" w14:textId="0FE83700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964,998,392,180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246E9" w14:textId="4A8C755A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964,998,392,180</w:t>
            </w:r>
          </w:p>
        </w:tc>
      </w:tr>
      <w:tr w:rsidR="002A6FB2" w:rsidRPr="00063367" w14:paraId="62FF6DCF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37F05" w14:textId="61507DC0" w:rsidR="002A6FB2" w:rsidRPr="0080128C" w:rsidRDefault="002A6FB2" w:rsidP="006E1C79">
            <w:pPr>
              <w:ind w:leftChars="-7" w:left="-17" w:firstLineChars="12" w:firstLine="24"/>
              <w:jc w:val="distribute"/>
              <w:rPr>
                <w:sz w:val="22"/>
              </w:rPr>
            </w:pPr>
            <w:r>
              <w:rPr>
                <w:rFonts w:hint="eastAsia"/>
                <w:b/>
                <w:sz w:val="20"/>
              </w:rPr>
              <w:t>衛生福利部主管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CBE5F" w14:textId="427EEAAD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982,690,825,000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00BB7" w14:textId="396D4993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1,149,193,162,066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E5713" w14:textId="5EF2802E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1,149,148,064,261</w:t>
            </w:r>
          </w:p>
        </w:tc>
      </w:tr>
      <w:tr w:rsidR="002A6FB2" w:rsidRPr="00063367" w14:paraId="7CB9D367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B76139" w14:textId="182C4825" w:rsidR="002A6FB2" w:rsidRPr="0080128C" w:rsidRDefault="002A6FB2" w:rsidP="002A6FB2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醫療藥品基金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9782F" w14:textId="75D86856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42,067,344,000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490EB" w14:textId="0A27B497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45,599,286,111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86C27" w14:textId="3047B662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45,599,286,111</w:t>
            </w:r>
          </w:p>
        </w:tc>
      </w:tr>
      <w:tr w:rsidR="002A6FB2" w:rsidRPr="00063367" w14:paraId="3366B72A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F0224E" w14:textId="4A2CA9EA" w:rsidR="002A6FB2" w:rsidRPr="0080128C" w:rsidRDefault="002A6FB2" w:rsidP="002A6FB2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管制藥品製藥工廠作業基金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10F56" w14:textId="2E7F4775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665,455,000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6199A" w14:textId="63E517FD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722,283,068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10E19" w14:textId="66D61F7F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686,635,904</w:t>
            </w:r>
          </w:p>
        </w:tc>
      </w:tr>
      <w:tr w:rsidR="002A6FB2" w:rsidRPr="00063367" w14:paraId="4EDAD811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8D9742" w14:textId="3F833C21" w:rsidR="002A6FB2" w:rsidRPr="0080128C" w:rsidRDefault="002A6FB2" w:rsidP="002A6FB2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全民健康保險基金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08005" w14:textId="28A69488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817,107,053,000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BE668" w14:textId="199CF761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839,809,233,249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2EC2A" w14:textId="35CB1324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839,799,782,608</w:t>
            </w:r>
          </w:p>
        </w:tc>
      </w:tr>
      <w:tr w:rsidR="002A6FB2" w:rsidRPr="00063367" w14:paraId="0417FD04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248C6A" w14:textId="78478A89" w:rsidR="002A6FB2" w:rsidRPr="0080128C" w:rsidRDefault="002A6FB2" w:rsidP="002A6FB2">
            <w:pPr>
              <w:ind w:leftChars="100" w:left="240" w:firstLineChars="5" w:firstLine="10"/>
              <w:jc w:val="distribute"/>
              <w:rPr>
                <w:sz w:val="22"/>
              </w:rPr>
            </w:pPr>
            <w:r>
              <w:rPr>
                <w:rFonts w:hint="eastAsia"/>
                <w:sz w:val="20"/>
              </w:rPr>
              <w:t>國民年金保險基金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BC621" w14:textId="2907154E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122,850,973,000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CB123" w14:textId="3037554D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263,062,359,638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45AB1" w14:textId="30B07F76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263,062,359,638</w:t>
            </w:r>
          </w:p>
        </w:tc>
      </w:tr>
      <w:tr w:rsidR="002A6FB2" w:rsidRPr="00063367" w14:paraId="0CC97CB8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522539" w14:textId="45A69D5C" w:rsidR="002A6FB2" w:rsidRPr="0080128C" w:rsidRDefault="002A6FB2" w:rsidP="002A6FB2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文化部主管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AB9FA" w14:textId="3B29699A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964,160,000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D5D20" w14:textId="271E5556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784,147,757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A5C09" w14:textId="46F617C2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784,147,757</w:t>
            </w:r>
          </w:p>
        </w:tc>
      </w:tr>
      <w:tr w:rsidR="002A6FB2" w:rsidRPr="00063367" w14:paraId="368ADBDF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C26235" w14:textId="3EEE1E5C" w:rsidR="002A6FB2" w:rsidRPr="0080128C" w:rsidRDefault="002A6FB2" w:rsidP="002A6FB2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sz w:val="20"/>
              </w:rPr>
              <w:t>國立文化機構作業基金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E4A0B" w14:textId="7FC998BB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964,160,000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B6A14" w14:textId="23044EF6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784,147,757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15230" w14:textId="3AEF3FCE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784,147,757</w:t>
            </w:r>
          </w:p>
        </w:tc>
      </w:tr>
      <w:tr w:rsidR="002A6FB2" w:rsidRPr="00063367" w14:paraId="30EC8B81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21CB16" w14:textId="60EA7F8D" w:rsidR="002A6FB2" w:rsidRPr="0080128C" w:rsidRDefault="002A6FB2" w:rsidP="002A6FB2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國立故宮博物院主管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8D300" w14:textId="7CC343E0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336,775,000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36FD5" w14:textId="7DBC5A22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337,027,321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60722" w14:textId="0B85B356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337,027,321</w:t>
            </w:r>
          </w:p>
        </w:tc>
      </w:tr>
      <w:tr w:rsidR="002A6FB2" w:rsidRPr="00063367" w14:paraId="60D8A271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B099C5" w14:textId="0F22FEA5" w:rsidR="002A6FB2" w:rsidRPr="0080128C" w:rsidRDefault="002A6FB2" w:rsidP="002A6FB2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sz w:val="20"/>
              </w:rPr>
              <w:t>故宮文物藝術發展基金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80676" w14:textId="43891783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336,775,000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CCC48" w14:textId="2E3A2697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337,027,321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5EA42" w14:textId="4DB77387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337,027,321</w:t>
            </w:r>
          </w:p>
        </w:tc>
      </w:tr>
      <w:tr w:rsidR="002A6FB2" w:rsidRPr="00063367" w14:paraId="2EDD22FE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DCB94B" w14:textId="20CAC266" w:rsidR="002A6FB2" w:rsidRPr="0080128C" w:rsidRDefault="002A6FB2" w:rsidP="002A6FB2">
            <w:pPr>
              <w:ind w:leftChars="-7" w:left="-17" w:firstLineChars="12" w:firstLine="24"/>
              <w:jc w:val="distribute"/>
              <w:rPr>
                <w:b/>
                <w:sz w:val="22"/>
              </w:rPr>
            </w:pPr>
            <w:r>
              <w:rPr>
                <w:rFonts w:hint="eastAsia"/>
                <w:b/>
                <w:sz w:val="20"/>
              </w:rPr>
              <w:t>原住民族委員會主管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D5E38" w14:textId="4A1A5156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3,091,874,000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45A71" w14:textId="52192BDA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3,602,645,071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E818E" w14:textId="5ACECAD7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3,602,645,071</w:t>
            </w:r>
          </w:p>
        </w:tc>
      </w:tr>
      <w:tr w:rsidR="002A6FB2" w:rsidRPr="00063367" w14:paraId="0C01A15B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942E3B" w14:textId="57D7251F" w:rsidR="002A6FB2" w:rsidRPr="0080128C" w:rsidRDefault="002A6FB2" w:rsidP="002A6FB2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sz w:val="20"/>
              </w:rPr>
              <w:t>原住民族綜合發展基金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E83F8" w14:textId="72F5E1F1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3,091,874,000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9A8B8" w14:textId="6DB98408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3,602,645,071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A7CC7" w14:textId="237DD3C8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3,602,645,071</w:t>
            </w:r>
          </w:p>
        </w:tc>
      </w:tr>
      <w:tr w:rsidR="002A6FB2" w:rsidRPr="00063367" w14:paraId="0DD8F0ED" w14:textId="77777777" w:rsidTr="0057652E">
        <w:trPr>
          <w:cantSplit/>
          <w:trHeight w:val="405"/>
        </w:trPr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97E957" w14:textId="008C26EF" w:rsidR="002A6FB2" w:rsidRPr="0080128C" w:rsidRDefault="002A6FB2" w:rsidP="002A6FB2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b/>
                <w:sz w:val="20"/>
              </w:rPr>
              <w:t>考試院考選部主管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F7ACF" w14:textId="6C223B57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578,665,000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7269F" w14:textId="02FBE83A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602,608,192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19049" w14:textId="066EE3F4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602,608,192</w:t>
            </w:r>
          </w:p>
        </w:tc>
      </w:tr>
      <w:tr w:rsidR="002A6FB2" w:rsidRPr="00063367" w14:paraId="005664EB" w14:textId="77777777" w:rsidTr="0057652E">
        <w:trPr>
          <w:cantSplit/>
          <w:trHeight w:val="400"/>
        </w:trPr>
        <w:tc>
          <w:tcPr>
            <w:tcW w:w="3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9F749C" w14:textId="15CA07A6" w:rsidR="002A6FB2" w:rsidRPr="0080128C" w:rsidRDefault="002A6FB2" w:rsidP="002A6FB2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>
              <w:rPr>
                <w:rFonts w:hint="eastAsia"/>
                <w:sz w:val="20"/>
              </w:rPr>
              <w:t>考選業務基金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496D92" w14:textId="081748B4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578,665,000</w:t>
            </w:r>
          </w:p>
        </w:tc>
        <w:tc>
          <w:tcPr>
            <w:tcW w:w="22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D5F45" w14:textId="1C8CA877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602,608,192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3C9CC1" w14:textId="1B40FD33" w:rsidR="002A6FB2" w:rsidRPr="00876045" w:rsidRDefault="002A6FB2" w:rsidP="002A6FB2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602,608,192</w:t>
            </w:r>
          </w:p>
        </w:tc>
      </w:tr>
    </w:tbl>
    <w:p w14:paraId="0D6A45D2" w14:textId="77777777" w:rsidR="00CC1B1B" w:rsidRPr="00EE6BC6" w:rsidRDefault="00CC1B1B" w:rsidP="00D053BB">
      <w:pPr>
        <w:pStyle w:val="3T0301110P"/>
        <w:spacing w:line="0" w:lineRule="atLeast"/>
        <w:ind w:left="0" w:firstLineChars="0" w:firstLine="0"/>
        <w:rPr>
          <w:b/>
          <w:spacing w:val="-20"/>
          <w:sz w:val="2"/>
          <w:szCs w:val="20"/>
        </w:rPr>
      </w:pPr>
    </w:p>
    <w:p w14:paraId="4105307A" w14:textId="1C3575E1" w:rsidR="00CC1B1B" w:rsidRPr="00063367" w:rsidRDefault="004103B9" w:rsidP="00CC1B1B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57652E">
        <w:rPr>
          <w:rFonts w:hint="eastAsia"/>
          <w:bCs/>
          <w:color w:val="000000" w:themeColor="text1"/>
          <w:sz w:val="36"/>
          <w:szCs w:val="36"/>
        </w:rPr>
        <w:t>（</w:t>
      </w:r>
      <w:r w:rsidRPr="004103B9">
        <w:rPr>
          <w:rFonts w:hint="eastAsia"/>
          <w:bCs/>
          <w:color w:val="000000" w:themeColor="text1"/>
          <w:sz w:val="36"/>
          <w:szCs w:val="36"/>
        </w:rPr>
        <w:t>基金別</w:t>
      </w:r>
      <w:r w:rsidR="0057652E">
        <w:rPr>
          <w:rFonts w:hint="eastAsia"/>
          <w:bCs/>
          <w:color w:val="000000" w:themeColor="text1"/>
          <w:sz w:val="36"/>
          <w:szCs w:val="36"/>
        </w:rPr>
        <w:t>）</w:t>
      </w:r>
      <w:r w:rsidR="0057652E">
        <w:rPr>
          <w:rFonts w:hAnsi="Times New Roman" w:cs="Times New Roman" w:hint="eastAsia"/>
          <w:color w:val="000000" w:themeColor="text1"/>
          <w:sz w:val="36"/>
          <w:szCs w:val="36"/>
        </w:rPr>
        <w:t>（</w:t>
      </w:r>
      <w:r w:rsidR="00CC1B1B" w:rsidRPr="00063367">
        <w:rPr>
          <w:rFonts w:hAnsi="Times New Roman" w:cs="Times New Roman" w:hint="eastAsia"/>
          <w:color w:val="000000" w:themeColor="text1"/>
          <w:sz w:val="36"/>
          <w:szCs w:val="36"/>
        </w:rPr>
        <w:t>續）</w:t>
      </w:r>
    </w:p>
    <w:p w14:paraId="7F21A073" w14:textId="77777777" w:rsidR="00433900" w:rsidRPr="00063367" w:rsidRDefault="00433900" w:rsidP="00433900">
      <w:pPr>
        <w:tabs>
          <w:tab w:val="right" w:pos="10163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1019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6"/>
        <w:gridCol w:w="2106"/>
        <w:gridCol w:w="857"/>
        <w:gridCol w:w="2108"/>
        <w:gridCol w:w="2136"/>
        <w:gridCol w:w="854"/>
      </w:tblGrid>
      <w:tr w:rsidR="00433900" w:rsidRPr="00063367" w14:paraId="60843B4A" w14:textId="77777777" w:rsidTr="00CC6C8D">
        <w:trPr>
          <w:cantSplit/>
          <w:trHeight w:hRule="exact" w:val="255"/>
        </w:trPr>
        <w:tc>
          <w:tcPr>
            <w:tcW w:w="5099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8154FEB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5098" w:type="dxa"/>
            <w:gridSpan w:val="3"/>
            <w:tcBorders>
              <w:top w:val="single" w:sz="8" w:space="0" w:color="auto"/>
            </w:tcBorders>
            <w:vAlign w:val="center"/>
          </w:tcPr>
          <w:p w14:paraId="74A7B2D3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433900" w:rsidRPr="00063367" w14:paraId="7F2649CC" w14:textId="77777777" w:rsidTr="00CC6C8D">
        <w:trPr>
          <w:cantSplit/>
          <w:trHeight w:hRule="exact" w:val="255"/>
        </w:trPr>
        <w:tc>
          <w:tcPr>
            <w:tcW w:w="213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BE382CA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1D515A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9C6DEF5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08" w:type="dxa"/>
            <w:tcBorders>
              <w:bottom w:val="single" w:sz="8" w:space="0" w:color="auto"/>
            </w:tcBorders>
            <w:vAlign w:val="center"/>
          </w:tcPr>
          <w:p w14:paraId="0D644130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36" w:type="dxa"/>
            <w:tcBorders>
              <w:bottom w:val="single" w:sz="8" w:space="0" w:color="auto"/>
            </w:tcBorders>
            <w:vAlign w:val="center"/>
          </w:tcPr>
          <w:p w14:paraId="5A257C4B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3" w:type="dxa"/>
            <w:tcBorders>
              <w:bottom w:val="single" w:sz="8" w:space="0" w:color="auto"/>
            </w:tcBorders>
            <w:vAlign w:val="center"/>
          </w:tcPr>
          <w:p w14:paraId="6B1E2960" w14:textId="77777777" w:rsidR="00433900" w:rsidRPr="00063367" w:rsidRDefault="00433900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3E650A" w:rsidRPr="00063367" w14:paraId="4200B022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EA161C" w14:textId="5CC1F3AA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F2BE2" w14:textId="7DF064A2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192,385,783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32C62" w14:textId="774BDEB1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- 0.49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A76AE" w14:textId="21F76F4E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7D6AA" w14:textId="3D519FF2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D30F59" w14:textId="50A26872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E650A" w:rsidRPr="00063367" w14:paraId="51EFFFDC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71EA49" w14:textId="3642F8B3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5B581" w14:textId="6C3A3EE8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96,762,781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0FE89" w14:textId="4DB92CBA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- 7.50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1C474" w14:textId="1611D9BD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A8B8D" w14:textId="7AD5DFB3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589244" w14:textId="18889D1D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E650A" w:rsidRPr="00063367" w14:paraId="4B332A66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378DDC" w14:textId="3D1E4423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A2331" w14:textId="31927161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96,762,781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4C26D" w14:textId="5BC39075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- 7.50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3AF34" w14:textId="54D973A8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55567" w14:textId="163F0AC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1A1F64" w14:textId="1ADA7C47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E650A" w:rsidRPr="00063367" w14:paraId="2D8F9F67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EE7AA0" w14:textId="51791564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954,832,253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3115C" w14:textId="1FCB242C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DC9F7" w14:textId="1BFF7067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5.12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9F6E0" w14:textId="4336A6EA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0C9AB" w14:textId="110CAB67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A553E0" w14:textId="760064B4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E650A" w:rsidRPr="00063367" w14:paraId="70BDDEC0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E302E3" w14:textId="707A37BA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875,398,615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2C1D1" w14:textId="1B046E67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23270" w14:textId="33CCC532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11.43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5BF6A" w14:textId="4751A439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D1F5A" w14:textId="3D43A32F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C86B01" w14:textId="08863648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E650A" w:rsidRPr="00063367" w14:paraId="639F1B89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76057" w14:textId="02B5EDCB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79,433,638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7B55B" w14:textId="21EDAE1F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55666" w14:textId="7265FCA8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0.72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06816" w14:textId="434E09B8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5F672" w14:textId="21B79B8E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CC672D" w14:textId="2F0FE4AA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E650A" w:rsidRPr="00063367" w14:paraId="2ADDC85B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F05014" w14:textId="7A61097F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220,702,916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CEC07" w14:textId="28A20A44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79D71" w14:textId="5B676FE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0.50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FA3CF" w14:textId="5324FCD2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C190A" w14:textId="2A84119B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394A22" w14:textId="636F9FF5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E650A" w:rsidRPr="00063367" w14:paraId="770F5ACB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5C01E9" w14:textId="76CB7226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220,702,916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1F99E" w14:textId="3FB138E3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22886" w14:textId="0E0C3CFB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0.50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9558C" w14:textId="487F0DB4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3D6E4" w14:textId="4E58F82C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17CC8F" w14:textId="105F6508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E650A" w:rsidRPr="00063367" w14:paraId="7E722A03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1B1D93" w14:textId="255E3E46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5,838,345,704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A65BE" w14:textId="10E26F8F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E25F4" w14:textId="4813B506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7.48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2EC1E" w14:textId="2B978C9B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2,775,486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8F2A6" w14:textId="6198BDD2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E1832C" w14:textId="792B4BDC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0.00</w:t>
            </w:r>
          </w:p>
        </w:tc>
      </w:tr>
      <w:tr w:rsidR="003E650A" w:rsidRPr="00063367" w14:paraId="47D7BB1B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C2BF2E" w14:textId="5A92E826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85,088,700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D3EEC" w14:textId="5DB9806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3BD47" w14:textId="0DF1726B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4.22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10297" w14:textId="7865EA9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2,775,486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D44BC" w14:textId="74D3CA2C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6286BB" w14:textId="2730898C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0.13</w:t>
            </w:r>
          </w:p>
        </w:tc>
      </w:tr>
      <w:tr w:rsidR="003E650A" w:rsidRPr="00063367" w14:paraId="406A9320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31C85C" w14:textId="4A501A8C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5,753,257,004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04B30" w14:textId="5F928098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13B25" w14:textId="73281139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7.56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6B196" w14:textId="5003141A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7BBB4" w14:textId="70CFB806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F8DE08" w14:textId="355B260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E650A" w:rsidRPr="00063367" w14:paraId="511B5B01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9B11A2" w14:textId="61A9A965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59FA" w14:textId="25C20CA5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2,828,558,050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8BBC3" w14:textId="654B3AD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- 15.34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81010" w14:textId="5D7DBC46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D290C" w14:textId="6C3C3A7D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0CBF80" w14:textId="63D38E6B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E650A" w:rsidRPr="00063367" w14:paraId="26769362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7F1679" w14:textId="434D76D4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DE305" w14:textId="2D3F3E4A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2,828,558,050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B0019" w14:textId="796CCE7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- 15.34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F8B48" w14:textId="3AF57C71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F3EF1" w14:textId="69FE3763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3E9212" w14:textId="062DF00A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E650A" w:rsidRPr="00063367" w14:paraId="191F6D71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00DE16" w14:textId="5DBF89D8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4B068" w14:textId="6DF2B3A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1,205,691,780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06B63" w14:textId="7F37F4DA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- 9.17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47421" w14:textId="7E7001A9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7F48D" w14:textId="5CD65D8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2,315,147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BD8189" w14:textId="413DE445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- 0.02</w:t>
            </w:r>
          </w:p>
        </w:tc>
      </w:tr>
      <w:tr w:rsidR="003E650A" w:rsidRPr="00063367" w14:paraId="1917A14B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B64783" w14:textId="68B10095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26706" w14:textId="1429A085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14,000,859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72361" w14:textId="411E735D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- 2.18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4FDAE" w14:textId="53EA39CD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4D3F3" w14:textId="47105FAF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740604" w14:textId="07B6B6D7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E650A" w:rsidRPr="00063367" w14:paraId="5C2C4D4C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938BEB" w14:textId="6154B45F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B8FC3" w14:textId="393EA482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1,191,690,921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6FA11" w14:textId="4C61E8DE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- 9.53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429ED" w14:textId="2FC2F552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95B71" w14:textId="663E5F3F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2,315,147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25B8B8" w14:textId="7A1BF368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- 0.02</w:t>
            </w:r>
          </w:p>
        </w:tc>
      </w:tr>
      <w:tr w:rsidR="003E650A" w:rsidRPr="00063367" w14:paraId="51B6B9E2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EDE3E4" w14:textId="7ED57D35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265,767,878,180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C5C33" w14:textId="0062CF1E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9D71B" w14:textId="309AF52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38.01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E2B10" w14:textId="68F5E765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6A8DA" w14:textId="6B53A6ED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889B32" w14:textId="0E2A158E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E650A" w:rsidRPr="00063367" w14:paraId="7863681B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060271" w14:textId="5E5D0D2A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265,767,878,180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8A61C" w14:textId="491F093B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939B8" w14:textId="35446177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sz w:val="20"/>
              </w:rPr>
              <w:t>38.01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80E80" w14:textId="2C93ED38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1295B" w14:textId="1E7FE164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4C4E44" w14:textId="4E0BC63A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E650A" w:rsidRPr="00063367" w14:paraId="59901A5A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9DD91C" w14:textId="580507A4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166,457,239,261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EC00A" w14:textId="13A75406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A3AAA" w14:textId="1ADA9D8C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16.94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96F7D" w14:textId="148A31FC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6DF2F" w14:textId="33CAFD09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45,097,805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8CE093" w14:textId="558AA91E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- 0.00</w:t>
            </w:r>
          </w:p>
        </w:tc>
      </w:tr>
      <w:tr w:rsidR="003E650A" w:rsidRPr="00063367" w14:paraId="29515ECA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9E5060" w14:textId="2579F2B1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3,531,942,111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E3EB5" w14:textId="523A221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85257" w14:textId="0A303FB5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8.40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B8A00" w14:textId="02A83713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A1D42" w14:textId="0C547BA5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313F2D" w14:textId="55ED22BE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E650A" w:rsidRPr="00063367" w14:paraId="0A6E167E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AE4320" w14:textId="03E29DBC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21,180,904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1F101" w14:textId="08F0BA39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766B1" w14:textId="2067095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3.18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B5809" w14:textId="59F4DC13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D32E7" w14:textId="52B8D0E1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35,647,164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169564" w14:textId="7C7AD73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- 4.94</w:t>
            </w:r>
          </w:p>
        </w:tc>
      </w:tr>
      <w:tr w:rsidR="003E650A" w:rsidRPr="00063367" w14:paraId="29209F3C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61884F" w14:textId="4739BDF6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22,692,729,608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722CF" w14:textId="6F5769F7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F0617" w14:textId="2FACFBEC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2.78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95E3F" w14:textId="08CC36CD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17213" w14:textId="5FE879A6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9,450,641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022A60" w14:textId="4A276E9E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- 0.00</w:t>
            </w:r>
          </w:p>
        </w:tc>
      </w:tr>
      <w:tr w:rsidR="003E650A" w:rsidRPr="00063367" w14:paraId="26DCF433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898C19" w14:textId="4B8793B6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140,211,386,638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089FA" w14:textId="7DE8473A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A0F12" w14:textId="79882C81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114.13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0D172" w14:textId="0851C7B1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FED30" w14:textId="2BB01B96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9B1E0F" w14:textId="2B9585D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E650A" w:rsidRPr="00063367" w14:paraId="56CEBB99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911EB3" w14:textId="54D9B3DB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36829" w14:textId="261B90E3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180,012,243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FAA09" w14:textId="1FC5F489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- 18.67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AFD7F" w14:textId="09FC743C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BF65D" w14:textId="6CC3CB0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46FFC2" w14:textId="408FEBDE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E650A" w:rsidRPr="00063367" w14:paraId="17F5A3EB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FFBBD1" w14:textId="194BDC2A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51599" w14:textId="44F87D62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180,012,243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A4BCC" w14:textId="67EBF553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- 18.67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ABA50" w14:textId="4FF18F2E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A4371" w14:textId="2CA9F54B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39F841" w14:textId="57D5977B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E650A" w:rsidRPr="00063367" w14:paraId="48CE57C3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9E1ABB" w14:textId="6D29CD1F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252,321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43FCA" w14:textId="1008FCD5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009A4" w14:textId="56782AA9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0.07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EA994" w14:textId="16DD015D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C53CE" w14:textId="47077BAE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27D2CA" w14:textId="4FD2E79A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E650A" w:rsidRPr="00063367" w14:paraId="719302FF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09BF83" w14:textId="04B6BDA5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252,321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4DF1B" w14:textId="2825BEAE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FD277" w14:textId="6174ABFC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0.07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A2042" w14:textId="3BFC2FC2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45592" w14:textId="09B6A79F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33BAD4" w14:textId="7566E7D9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E650A" w:rsidRPr="00063367" w14:paraId="36E9E53F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E6E261" w14:textId="39A6724C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510,771,071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772E3" w14:textId="3CFC792B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F4B87" w14:textId="5DC7158B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16.52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14473" w14:textId="41E84F24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BB16A" w14:textId="57C3814B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520DD9" w14:textId="05E34B8E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E650A" w:rsidRPr="00063367" w14:paraId="263C9945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0C6A31" w14:textId="624DD9B2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510,771,071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2BE81" w14:textId="6774A15C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33980" w14:textId="5DB8ACC0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16.52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1A6CA" w14:textId="69A33B38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84B35" w14:textId="159A4901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B9F019" w14:textId="2B0DBBAD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3E650A" w:rsidRPr="00063367" w14:paraId="0C9CB932" w14:textId="77777777" w:rsidTr="00CC6C8D">
        <w:trPr>
          <w:cantSplit/>
          <w:trHeight w:val="404"/>
        </w:trPr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D0A9A7" w14:textId="2EBA3B25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23,943,192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977B5" w14:textId="5EFE9AA7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24754" w14:textId="0EB5291F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4.14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71C90" w14:textId="65CECFEB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F78E1" w14:textId="2E0DD43D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5D5542" w14:textId="3D0FAED9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3E650A" w:rsidRPr="00063367" w14:paraId="5732C73F" w14:textId="77777777" w:rsidTr="000A2C5F">
        <w:trPr>
          <w:cantSplit/>
          <w:trHeight w:val="427"/>
        </w:trPr>
        <w:tc>
          <w:tcPr>
            <w:tcW w:w="2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795C26" w14:textId="0E8C0E73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23,943,192</w:t>
            </w:r>
          </w:p>
        </w:tc>
        <w:tc>
          <w:tcPr>
            <w:tcW w:w="21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D1055C" w14:textId="2E32B874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C74F19" w14:textId="710A9C52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4.14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324028" w14:textId="2B0A0D71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D422B7" w14:textId="46C120F2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2447469" w14:textId="47245736" w:rsidR="003E650A" w:rsidRPr="00876045" w:rsidRDefault="003E650A" w:rsidP="003E650A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5212AA55" w14:textId="77777777" w:rsidR="00CC1B1B" w:rsidRPr="00EE6BC6" w:rsidRDefault="00CC1B1B" w:rsidP="00EE6BC6">
      <w:pPr>
        <w:tabs>
          <w:tab w:val="center" w:pos="4920"/>
        </w:tabs>
        <w:snapToGrid w:val="0"/>
        <w:spacing w:line="20" w:lineRule="exact"/>
        <w:ind w:firstLineChars="0" w:firstLine="0"/>
        <w:jc w:val="left"/>
        <w:rPr>
          <w:rFonts w:ascii="Times New Roman"/>
          <w:color w:val="000000" w:themeColor="text1"/>
          <w:sz w:val="2"/>
        </w:rPr>
      </w:pPr>
    </w:p>
    <w:p w14:paraId="311D4EAE" w14:textId="2DB072FE" w:rsidR="00CC1B1B" w:rsidRPr="00063367" w:rsidRDefault="00CC1B1B" w:rsidP="00876045">
      <w:pPr>
        <w:tabs>
          <w:tab w:val="center" w:pos="4920"/>
        </w:tabs>
        <w:snapToGrid w:val="0"/>
        <w:ind w:rightChars="-6" w:right="-14"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lastRenderedPageBreak/>
        <w:t xml:space="preserve">　</w:t>
      </w:r>
      <w:r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4B4287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2A6FB2">
        <w:rPr>
          <w:b/>
          <w:color w:val="000000" w:themeColor="text1"/>
          <w:sz w:val="36"/>
          <w:szCs w:val="36"/>
          <w:u w:val="single"/>
        </w:rPr>
        <w:t>3</w:t>
      </w:r>
      <w:proofErr w:type="gramEnd"/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14:paraId="4C602DD8" w14:textId="77777777" w:rsidR="00CC1B1B" w:rsidRPr="002678D5" w:rsidRDefault="005326AF" w:rsidP="00CC1B1B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</w:rPr>
      </w:pPr>
      <w:r w:rsidRPr="002678D5">
        <w:rPr>
          <w:rFonts w:hint="eastAsia"/>
          <w:b/>
          <w:color w:val="000000" w:themeColor="text1"/>
        </w:rPr>
        <w:t>餘</w:t>
      </w:r>
      <w:proofErr w:type="gramStart"/>
      <w:r w:rsidRPr="002678D5">
        <w:rPr>
          <w:rFonts w:hint="eastAsia"/>
          <w:b/>
          <w:color w:val="000000" w:themeColor="text1"/>
        </w:rPr>
        <w:t>絀</w:t>
      </w:r>
      <w:proofErr w:type="gramEnd"/>
      <w:r w:rsidR="00CC1B1B" w:rsidRPr="002678D5">
        <w:rPr>
          <w:rFonts w:hAnsi="Times New Roman" w:cs="Times New Roman" w:hint="eastAsia"/>
          <w:b/>
          <w:color w:val="000000" w:themeColor="text1"/>
        </w:rPr>
        <w:t>部分</w:t>
      </w:r>
      <w:r w:rsidR="00CC1B1B" w:rsidRPr="002678D5">
        <w:rPr>
          <w:rFonts w:hAnsi="Times New Roman" w:cs="Times New Roman"/>
          <w:b/>
          <w:color w:val="000000" w:themeColor="text1"/>
        </w:rPr>
        <w:tab/>
      </w:r>
    </w:p>
    <w:tbl>
      <w:tblPr>
        <w:tblW w:w="10206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9"/>
        <w:gridCol w:w="2279"/>
        <w:gridCol w:w="2279"/>
        <w:gridCol w:w="2279"/>
      </w:tblGrid>
      <w:tr w:rsidR="00CC1B1B" w:rsidRPr="00063367" w14:paraId="42CB0979" w14:textId="77777777" w:rsidTr="00EA335C">
        <w:trPr>
          <w:cantSplit/>
          <w:trHeight w:hRule="exact" w:val="300"/>
        </w:trPr>
        <w:tc>
          <w:tcPr>
            <w:tcW w:w="3369" w:type="dxa"/>
            <w:vMerge w:val="restart"/>
            <w:tcBorders>
              <w:top w:val="single" w:sz="8" w:space="0" w:color="auto"/>
            </w:tcBorders>
            <w:vAlign w:val="center"/>
          </w:tcPr>
          <w:p w14:paraId="20CB9FFF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837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BC06" w14:textId="77777777" w:rsidR="00CC1B1B" w:rsidRPr="00063367" w:rsidRDefault="0028013C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賸餘或短</w:t>
            </w:r>
            <w:proofErr w:type="gramStart"/>
            <w:r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絀</w:t>
            </w:r>
            <w:proofErr w:type="gramEnd"/>
          </w:p>
        </w:tc>
      </w:tr>
      <w:tr w:rsidR="00CC1B1B" w:rsidRPr="00063367" w14:paraId="266D571D" w14:textId="77777777" w:rsidTr="00EA335C">
        <w:trPr>
          <w:cantSplit/>
          <w:trHeight w:hRule="exact" w:val="300"/>
        </w:trPr>
        <w:tc>
          <w:tcPr>
            <w:tcW w:w="3369" w:type="dxa"/>
            <w:vMerge/>
            <w:tcBorders>
              <w:bottom w:val="single" w:sz="8" w:space="0" w:color="auto"/>
            </w:tcBorders>
            <w:vAlign w:val="center"/>
          </w:tcPr>
          <w:p w14:paraId="023731E4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27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819D85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27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84B8CE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27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29E3C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EA335C" w:rsidRPr="00063367" w14:paraId="1FFD6C78" w14:textId="77777777" w:rsidTr="00EA335C">
        <w:trPr>
          <w:cantSplit/>
          <w:trHeight w:val="402"/>
        </w:trPr>
        <w:tc>
          <w:tcPr>
            <w:tcW w:w="33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B3BBFE" w14:textId="0CAD6E80" w:rsidR="00EA335C" w:rsidRPr="005A52C3" w:rsidRDefault="00EA335C" w:rsidP="00EA335C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b/>
                <w:sz w:val="20"/>
              </w:rPr>
              <w:t>合計</w:t>
            </w:r>
          </w:p>
        </w:tc>
        <w:tc>
          <w:tcPr>
            <w:tcW w:w="227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FCB8D" w14:textId="43714DC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30,087,698,000</w:t>
            </w:r>
          </w:p>
        </w:tc>
        <w:tc>
          <w:tcPr>
            <w:tcW w:w="227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0B69E" w14:textId="4A59254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71,886,087,044</w:t>
            </w:r>
          </w:p>
        </w:tc>
        <w:tc>
          <w:tcPr>
            <w:tcW w:w="227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A8F70" w14:textId="4BC9C7E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71,953,494,123</w:t>
            </w:r>
          </w:p>
        </w:tc>
      </w:tr>
      <w:tr w:rsidR="00EA335C" w:rsidRPr="00063367" w14:paraId="22C94E42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36F496" w14:textId="56DAAC36" w:rsidR="00EA335C" w:rsidRPr="005A52C3" w:rsidRDefault="00EA335C" w:rsidP="00EA335C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b/>
                <w:sz w:val="20"/>
              </w:rPr>
              <w:t>行政院主管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1F2C9" w14:textId="07D0494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24,000,868,000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BF020" w14:textId="49F8489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25,395,695,299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7ACB4" w14:textId="481EE40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25,395,695,299</w:t>
            </w:r>
          </w:p>
        </w:tc>
      </w:tr>
      <w:tr w:rsidR="00EA335C" w:rsidRPr="00063367" w14:paraId="0FD51CB7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CBFDCA" w14:textId="6D281E16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行政院國家發展基金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3F09E" w14:textId="0EA008E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24,000,868,000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2CD1E" w14:textId="2FC058F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25,395,695,299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3CB25" w14:textId="6EF8AB8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25,395,695,299</w:t>
            </w:r>
          </w:p>
        </w:tc>
      </w:tr>
      <w:tr w:rsidR="00EA335C" w:rsidRPr="00063367" w14:paraId="6CEB061C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BB5CE3" w14:textId="1A4F2A20" w:rsidR="00EA335C" w:rsidRPr="005A52C3" w:rsidRDefault="00EA335C" w:rsidP="00EA335C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b/>
                <w:sz w:val="20"/>
              </w:rPr>
              <w:t>內政部主管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76A73" w14:textId="790578E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- 15,520,205,000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B8C87" w14:textId="1DBEB99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- 7,666,055,781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AED36" w14:textId="02A5268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- 7,666,055,781</w:t>
            </w:r>
          </w:p>
        </w:tc>
      </w:tr>
      <w:tr w:rsidR="00EA335C" w:rsidRPr="00063367" w14:paraId="38032691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5643AE" w14:textId="478E0C63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營建建設基金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F2613" w14:textId="10C2F91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- 15,554,706,000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4AC1F" w14:textId="2B97379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- 7,703,899,272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C1FF8" w14:textId="4C2CD3A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- 7,703,899,272</w:t>
            </w:r>
          </w:p>
        </w:tc>
      </w:tr>
      <w:tr w:rsidR="00EA335C" w:rsidRPr="00063367" w14:paraId="47A3A693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EB485D" w14:textId="5763BAFE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實施平均地權基金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400C3" w14:textId="12830CD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34,501,000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DFEC0" w14:textId="4E9E910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37,843,491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2D149" w14:textId="1DD2C9E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37,843,491</w:t>
            </w:r>
          </w:p>
        </w:tc>
      </w:tr>
      <w:tr w:rsidR="00EA335C" w:rsidRPr="00063367" w14:paraId="7BE82405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3A330F" w14:textId="171C762E" w:rsidR="00EA335C" w:rsidRPr="005A52C3" w:rsidRDefault="00EA335C" w:rsidP="00EA335C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b/>
                <w:sz w:val="20"/>
              </w:rPr>
              <w:t>國防部主管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5C89A" w14:textId="0F2FBEF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1,351,705,000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D830E" w14:textId="546DC01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2,958,228,867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97205" w14:textId="4BFF9EB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2,958,228,867</w:t>
            </w:r>
          </w:p>
        </w:tc>
      </w:tr>
      <w:tr w:rsidR="00EA335C" w:rsidRPr="00063367" w14:paraId="4D305687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BADDD6" w14:textId="6123030A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國軍生產及服務作業基金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D24B3" w14:textId="7075679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1,290,765,000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5A537" w14:textId="3C32541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2,522,868,409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260B" w14:textId="22129F8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2,522,868,409</w:t>
            </w:r>
          </w:p>
        </w:tc>
      </w:tr>
      <w:tr w:rsidR="00EA335C" w:rsidRPr="00063367" w14:paraId="58077D45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744D69" w14:textId="5CD3E1E4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國軍老舊眷村改建基金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AA337" w14:textId="252BC4B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94,215,000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4484D" w14:textId="20710BC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451,348,853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68B36" w14:textId="5234370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451,348,853</w:t>
            </w:r>
          </w:p>
        </w:tc>
      </w:tr>
      <w:tr w:rsidR="00EA335C" w:rsidRPr="00063367" w14:paraId="53A9AE52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5D9410" w14:textId="0E9B8570" w:rsidR="00EA335C" w:rsidRPr="005A52C3" w:rsidRDefault="00EA335C" w:rsidP="006E1C79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國防醫學院軍事教育基金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5F50A" w14:textId="5BE4BA4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- 33,275,000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6688F" w14:textId="16A518D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- 15,988,395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60D51" w14:textId="15246A9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- 15,988,395</w:t>
            </w:r>
          </w:p>
        </w:tc>
      </w:tr>
      <w:tr w:rsidR="00EA335C" w:rsidRPr="00063367" w14:paraId="785E4F7C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3F21D4" w14:textId="666625CC" w:rsidR="00EA335C" w:rsidRPr="005A52C3" w:rsidRDefault="00EA335C" w:rsidP="006E1C79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096F15">
              <w:rPr>
                <w:rFonts w:hint="eastAsia"/>
                <w:b/>
                <w:sz w:val="20"/>
              </w:rPr>
              <w:t>教育部主管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19C15" w14:textId="5C1CE5B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- 7,247,057,000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D91D9" w14:textId="12928BE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- 2,076,381,425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0D87F" w14:textId="0427667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- 2,076,381,425</w:t>
            </w:r>
          </w:p>
        </w:tc>
      </w:tr>
      <w:tr w:rsidR="00EA335C" w:rsidRPr="00063367" w14:paraId="2760E308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1C2F99" w14:textId="01EBA8C9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國立臺灣大學校務基金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ADB9F" w14:textId="29DD8C5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- 4,615,000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830D5" w14:textId="1D60EF9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412,440,335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665EC" w14:textId="0B56A33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412,440,335</w:t>
            </w:r>
          </w:p>
        </w:tc>
      </w:tr>
      <w:tr w:rsidR="00EA335C" w:rsidRPr="00063367" w14:paraId="7639E217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F26AA5" w14:textId="7B40D368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國立政治大學校務基金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21362" w14:textId="3F349A5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3,663,000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E6F77" w14:textId="1672B4A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84,305,454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71267" w14:textId="1643015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84,305,454</w:t>
            </w:r>
          </w:p>
        </w:tc>
      </w:tr>
      <w:tr w:rsidR="00EA335C" w:rsidRPr="00063367" w14:paraId="29E9E828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A3831E" w14:textId="25D6CBB0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國立清華大學校務基金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9EBFF" w14:textId="0440373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- 223,563,000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F3DCD" w14:textId="3F9B129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- 201,921,448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2A2BC" w14:textId="4252B61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- 201,921,448</w:t>
            </w:r>
          </w:p>
        </w:tc>
      </w:tr>
      <w:tr w:rsidR="00EA335C" w:rsidRPr="00063367" w14:paraId="69022065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7C028D" w14:textId="41CE9FF3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國立中興大學校務基金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AA1A7" w14:textId="22F4E3D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- 493,470,000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879FB" w14:textId="50A9C23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- 318,772,454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C64C2" w14:textId="722ED9C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- 318,772,454</w:t>
            </w:r>
          </w:p>
        </w:tc>
      </w:tr>
      <w:tr w:rsidR="00EA335C" w:rsidRPr="00063367" w14:paraId="098FBCDB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A1AC32" w14:textId="622EC9DC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國立成功大學校務基金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7A40E" w14:textId="6567E9C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- 177,333,000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D4ECD" w14:textId="0C50B7C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- 68,288,832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504A4" w14:textId="72FABD2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- 68,288,832</w:t>
            </w:r>
          </w:p>
        </w:tc>
      </w:tr>
      <w:tr w:rsidR="00EA335C" w:rsidRPr="00063367" w14:paraId="3FE4AECC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4CD6A7" w14:textId="23A49442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國立中央大學校務基金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3AE3F" w14:textId="3A9D303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- 202,087,000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057BD" w14:textId="2307040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- 225,832,073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2D7FC" w14:textId="1C26500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- 225,832,073</w:t>
            </w:r>
          </w:p>
        </w:tc>
      </w:tr>
      <w:tr w:rsidR="00EA335C" w:rsidRPr="00063367" w14:paraId="3EABE8A2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129031" w14:textId="023FD9C4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國立中山大學校務基金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2779A" w14:textId="05D0D72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- 95,780,000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31395" w14:textId="3B319EF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- 214,755,031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2FD4B" w14:textId="3CFCC49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- 214,755,031</w:t>
            </w:r>
          </w:p>
        </w:tc>
      </w:tr>
      <w:tr w:rsidR="00EA335C" w:rsidRPr="00063367" w14:paraId="529463A8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086624" w14:textId="669E2922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國立中正大學校務基金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3645F" w14:textId="08E9B99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- 284,494,000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E5C91" w14:textId="6BC9089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- 286,304,386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1E82B" w14:textId="3E731D9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- 286,304,386</w:t>
            </w:r>
          </w:p>
        </w:tc>
      </w:tr>
      <w:tr w:rsidR="00EA335C" w:rsidRPr="00063367" w14:paraId="751F8014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C0058D" w14:textId="5A211ADB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國立臺灣海洋大學校務基金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1B176" w14:textId="5E136EE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- 125,616,000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1E164" w14:textId="5285EF3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- 224,274,038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0BE40" w14:textId="3282285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- 224,274,038</w:t>
            </w:r>
          </w:p>
        </w:tc>
      </w:tr>
      <w:tr w:rsidR="00EA335C" w:rsidRPr="00063367" w14:paraId="261C168E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816F82" w14:textId="1133B144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國立東華大學校務基金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FABF7" w14:textId="14DB283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- 93,714,000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4DF1F" w14:textId="25D1EC1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- 219,714,948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09188" w14:textId="0D2226F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- 219,714,948</w:t>
            </w:r>
          </w:p>
        </w:tc>
      </w:tr>
      <w:tr w:rsidR="00EA335C" w:rsidRPr="00063367" w14:paraId="4B1096E1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99FAB6" w14:textId="22F14D89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國立暨南國際大學校務基金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3E9A4" w14:textId="6EFF521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- 86,959,000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70408" w14:textId="631DF8F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- 21,573,285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27D61" w14:textId="3CF84C7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- 21,573,285</w:t>
            </w:r>
          </w:p>
        </w:tc>
      </w:tr>
      <w:tr w:rsidR="00EA335C" w:rsidRPr="00063367" w14:paraId="2FC7C3C4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7908C2" w14:textId="3D7978CB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</w:t>
            </w:r>
            <w:proofErr w:type="gramStart"/>
            <w:r w:rsidRPr="00096F15">
              <w:rPr>
                <w:rFonts w:hint="eastAsia"/>
                <w:sz w:val="20"/>
              </w:rPr>
              <w:t>臺</w:t>
            </w:r>
            <w:proofErr w:type="gramEnd"/>
            <w:r w:rsidRPr="00096F15">
              <w:rPr>
                <w:rFonts w:hint="eastAsia"/>
                <w:sz w:val="20"/>
              </w:rPr>
              <w:t>北大學校務基金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1DE34" w14:textId="604732B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- 58,421,000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66806" w14:textId="5D24934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1,437,958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1A731" w14:textId="1AB9884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1,437,958</w:t>
            </w:r>
          </w:p>
        </w:tc>
      </w:tr>
      <w:tr w:rsidR="00EA335C" w:rsidRPr="00063367" w14:paraId="1644E3E6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ADFC30" w14:textId="792ABD27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國立嘉義大學校務基金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089F1" w14:textId="6F9C70F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- 82,033,000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8A77C" w14:textId="7BFD7B5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- 17,968,030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E1E15" w14:textId="3AA28FA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- 17,968,030</w:t>
            </w:r>
          </w:p>
        </w:tc>
      </w:tr>
      <w:tr w:rsidR="00EA335C" w:rsidRPr="00063367" w14:paraId="12D50811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E7A0FB" w14:textId="021110CC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國立高雄大學校務基金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7A064" w14:textId="0F09C4C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- 99,714,000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0E2B0" w14:textId="7635AD0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- 97,934,437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542EB" w14:textId="649F441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- 97,934,437</w:t>
            </w:r>
          </w:p>
        </w:tc>
      </w:tr>
      <w:tr w:rsidR="00EA335C" w:rsidRPr="00063367" w14:paraId="34C003ED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A32DB9" w14:textId="5214CAE1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</w:t>
            </w:r>
            <w:proofErr w:type="gramStart"/>
            <w:r w:rsidRPr="00096F15">
              <w:rPr>
                <w:rFonts w:hint="eastAsia"/>
                <w:sz w:val="20"/>
              </w:rPr>
              <w:t>臺</w:t>
            </w:r>
            <w:proofErr w:type="gramEnd"/>
            <w:r w:rsidRPr="00096F15">
              <w:rPr>
                <w:rFonts w:hint="eastAsia"/>
                <w:sz w:val="20"/>
              </w:rPr>
              <w:t>東大學校務基金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DD8DD" w14:textId="67EE109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- 177,980,000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57B23" w14:textId="7A6DA6C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- 145,874,787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1DA49" w14:textId="25144CB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- 145,874,787</w:t>
            </w:r>
          </w:p>
        </w:tc>
      </w:tr>
      <w:tr w:rsidR="00EA335C" w:rsidRPr="00063367" w14:paraId="234C8BBB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637A08" w14:textId="43B3ACB9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國立宜蘭大學校務基金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D6411" w14:textId="2189671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- 78,531,000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4ADE0" w14:textId="6195067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- 12,142,981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F5213" w14:textId="071ED2E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- 12,142,981</w:t>
            </w:r>
          </w:p>
        </w:tc>
      </w:tr>
      <w:tr w:rsidR="00EA335C" w:rsidRPr="00063367" w14:paraId="4DCF3E31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993CD4" w14:textId="187B2079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國立聯合大學校務基金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F7E2F" w14:textId="08D34E2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- 87,382,000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8C3DE" w14:textId="4834D98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577,209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ED99E" w14:textId="69490AC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577,209</w:t>
            </w:r>
          </w:p>
        </w:tc>
      </w:tr>
      <w:tr w:rsidR="00EA335C" w:rsidRPr="00063367" w14:paraId="745857FE" w14:textId="77777777" w:rsidTr="00BF2542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91B5B2" w14:textId="0882DD71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</w:t>
            </w:r>
            <w:proofErr w:type="gramStart"/>
            <w:r w:rsidRPr="00096F15">
              <w:rPr>
                <w:rFonts w:hint="eastAsia"/>
                <w:sz w:val="20"/>
              </w:rPr>
              <w:t>臺</w:t>
            </w:r>
            <w:proofErr w:type="gramEnd"/>
            <w:r w:rsidRPr="00096F15">
              <w:rPr>
                <w:rFonts w:hint="eastAsia"/>
                <w:sz w:val="20"/>
              </w:rPr>
              <w:t>南大學校務基金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4239D" w14:textId="074CE91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- 71,315,000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70F7C" w14:textId="1B162F3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- 37,219,672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9CC89" w14:textId="4092D13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- 37,219,672</w:t>
            </w:r>
          </w:p>
        </w:tc>
      </w:tr>
      <w:tr w:rsidR="00EA335C" w:rsidRPr="00063367" w14:paraId="014E054A" w14:textId="77777777" w:rsidTr="00D56B67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349C43" w14:textId="25E4D2F0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國立金門大學校務基金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BB340" w14:textId="15B12DA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- 28,582,000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849F0" w14:textId="22AE97D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6,996,087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92BB1" w14:textId="788584F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6,996,087</w:t>
            </w:r>
          </w:p>
        </w:tc>
      </w:tr>
      <w:tr w:rsidR="00EA335C" w:rsidRPr="00063367" w14:paraId="386015F1" w14:textId="77777777" w:rsidTr="00D56B67">
        <w:trPr>
          <w:cantSplit/>
          <w:trHeight w:val="402"/>
        </w:trPr>
        <w:tc>
          <w:tcPr>
            <w:tcW w:w="3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92D8F26" w14:textId="17AC026F" w:rsidR="00EA335C" w:rsidRPr="005A52C3" w:rsidRDefault="00EA335C" w:rsidP="00EA335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國立屏東大學校務基金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D95F2D" w14:textId="62D9078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- 136,946,000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25136E" w14:textId="0BC3047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- 40,300,224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674F76" w14:textId="36FEC72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- 40,300,224</w:t>
            </w:r>
          </w:p>
        </w:tc>
      </w:tr>
    </w:tbl>
    <w:p w14:paraId="5936A19B" w14:textId="77777777" w:rsidR="00CC1B1B" w:rsidRPr="00EE6BC6" w:rsidRDefault="00CC1B1B" w:rsidP="00EE6BC6">
      <w:pPr>
        <w:pStyle w:val="3T0301110P"/>
        <w:spacing w:line="20" w:lineRule="exact"/>
        <w:ind w:left="0" w:firstLineChars="0" w:firstLine="0"/>
        <w:rPr>
          <w:b/>
          <w:spacing w:val="-20"/>
          <w:sz w:val="2"/>
          <w:szCs w:val="20"/>
        </w:rPr>
      </w:pPr>
    </w:p>
    <w:p w14:paraId="1FE29618" w14:textId="2F460FFE" w:rsidR="00CC1B1B" w:rsidRPr="00063367" w:rsidRDefault="004103B9" w:rsidP="004B4287">
      <w:pPr>
        <w:tabs>
          <w:tab w:val="center" w:pos="4920"/>
          <w:tab w:val="right" w:pos="9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57652E">
        <w:rPr>
          <w:rFonts w:hint="eastAsia"/>
          <w:bCs/>
          <w:color w:val="000000" w:themeColor="text1"/>
          <w:sz w:val="36"/>
          <w:szCs w:val="36"/>
        </w:rPr>
        <w:t>（</w:t>
      </w:r>
      <w:r w:rsidRPr="004103B9">
        <w:rPr>
          <w:rFonts w:hint="eastAsia"/>
          <w:bCs/>
          <w:color w:val="000000" w:themeColor="text1"/>
          <w:sz w:val="36"/>
          <w:szCs w:val="36"/>
        </w:rPr>
        <w:t>基金別</w:t>
      </w:r>
      <w:r w:rsidR="0057652E">
        <w:rPr>
          <w:rFonts w:hint="eastAsia"/>
          <w:bCs/>
          <w:color w:val="000000" w:themeColor="text1"/>
          <w:sz w:val="36"/>
          <w:szCs w:val="36"/>
        </w:rPr>
        <w:t>）</w:t>
      </w:r>
      <w:r w:rsidR="0057652E">
        <w:rPr>
          <w:rFonts w:hAnsi="Times New Roman" w:cs="Times New Roman" w:hint="eastAsia"/>
          <w:color w:val="000000" w:themeColor="text1"/>
          <w:sz w:val="36"/>
          <w:szCs w:val="36"/>
        </w:rPr>
        <w:t>（</w:t>
      </w:r>
      <w:r w:rsidR="00CC1B1B" w:rsidRPr="00063367">
        <w:rPr>
          <w:rFonts w:hAnsi="Times New Roman" w:cs="Times New Roman" w:hint="eastAsia"/>
          <w:color w:val="000000" w:themeColor="text1"/>
          <w:sz w:val="36"/>
          <w:szCs w:val="36"/>
        </w:rPr>
        <w:t>續</w:t>
      </w:r>
      <w:r w:rsidR="0057652E">
        <w:rPr>
          <w:rFonts w:hAnsi="Times New Roman" w:cs="Times New Roman" w:hint="eastAsia"/>
          <w:color w:val="000000" w:themeColor="text1"/>
          <w:sz w:val="36"/>
          <w:szCs w:val="36"/>
        </w:rPr>
        <w:t>）</w:t>
      </w:r>
      <w:r w:rsidR="004B4287">
        <w:rPr>
          <w:rFonts w:hAnsi="Times New Roman" w:cs="Times New Roman"/>
          <w:color w:val="000000" w:themeColor="text1"/>
          <w:sz w:val="36"/>
          <w:szCs w:val="36"/>
        </w:rPr>
        <w:tab/>
      </w:r>
    </w:p>
    <w:p w14:paraId="52A4E7F1" w14:textId="77777777" w:rsidR="00F00B34" w:rsidRPr="00063367" w:rsidRDefault="00F00B34" w:rsidP="00F00B34">
      <w:pPr>
        <w:tabs>
          <w:tab w:val="right" w:pos="10163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1021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133"/>
        <w:gridCol w:w="856"/>
        <w:gridCol w:w="2143"/>
        <w:gridCol w:w="2116"/>
        <w:gridCol w:w="842"/>
      </w:tblGrid>
      <w:tr w:rsidR="00F00B34" w:rsidRPr="00063367" w14:paraId="4DEA9F13" w14:textId="77777777" w:rsidTr="00EA335C">
        <w:trPr>
          <w:cantSplit/>
          <w:trHeight w:hRule="exact" w:val="302"/>
        </w:trPr>
        <w:tc>
          <w:tcPr>
            <w:tcW w:w="5116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62DE7F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5101" w:type="dxa"/>
            <w:gridSpan w:val="3"/>
            <w:tcBorders>
              <w:top w:val="single" w:sz="8" w:space="0" w:color="auto"/>
            </w:tcBorders>
            <w:vAlign w:val="center"/>
          </w:tcPr>
          <w:p w14:paraId="3AFE6EBA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FA7CFA" w:rsidRPr="00063367" w14:paraId="4478B6C8" w14:textId="77777777" w:rsidTr="00EA335C">
        <w:trPr>
          <w:cantSplit/>
          <w:trHeight w:hRule="exact" w:val="302"/>
        </w:trPr>
        <w:tc>
          <w:tcPr>
            <w:tcW w:w="212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CE57D03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3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F99F26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55B6472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43" w:type="dxa"/>
            <w:tcBorders>
              <w:bottom w:val="single" w:sz="8" w:space="0" w:color="auto"/>
            </w:tcBorders>
            <w:vAlign w:val="center"/>
          </w:tcPr>
          <w:p w14:paraId="7E295BFA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16" w:type="dxa"/>
            <w:tcBorders>
              <w:bottom w:val="single" w:sz="8" w:space="0" w:color="auto"/>
            </w:tcBorders>
            <w:vAlign w:val="center"/>
          </w:tcPr>
          <w:p w14:paraId="13BA7B9C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42" w:type="dxa"/>
            <w:tcBorders>
              <w:bottom w:val="single" w:sz="8" w:space="0" w:color="auto"/>
            </w:tcBorders>
            <w:vAlign w:val="center"/>
          </w:tcPr>
          <w:p w14:paraId="7424D7D3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EA335C" w:rsidRPr="00063367" w14:paraId="68C9CC44" w14:textId="77777777" w:rsidTr="00EA335C">
        <w:trPr>
          <w:cantSplit/>
          <w:trHeight w:val="404"/>
        </w:trPr>
        <w:tc>
          <w:tcPr>
            <w:tcW w:w="21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08FDAE" w14:textId="2721D78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41,865,796,123</w:t>
            </w:r>
          </w:p>
        </w:tc>
        <w:tc>
          <w:tcPr>
            <w:tcW w:w="213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8F30D" w14:textId="59DF9CB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0F058" w14:textId="1D91983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139.15</w:t>
            </w:r>
          </w:p>
        </w:tc>
        <w:tc>
          <w:tcPr>
            <w:tcW w:w="21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149C5" w14:textId="5BA9838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67,407,079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7E754" w14:textId="634BF2D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3525668" w14:textId="5683113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0.09</w:t>
            </w:r>
          </w:p>
        </w:tc>
      </w:tr>
      <w:tr w:rsidR="00EA335C" w:rsidRPr="00063367" w14:paraId="619AC1FF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AE298B" w14:textId="54EDD4E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1,394,827,299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C6EFE" w14:textId="249789B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AFAA3" w14:textId="38F567F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5.81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E1C6D" w14:textId="0233C66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559F1" w14:textId="2D1FBC4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582BF2" w14:textId="0B4BE78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A335C" w:rsidRPr="00063367" w14:paraId="7248E113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1140BC" w14:textId="47F9E9D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1,394,827,299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D31C1" w14:textId="2B83874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AA191" w14:textId="519D7DE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5.81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4F33E" w14:textId="1078A52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47ADF" w14:textId="74BD0E9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CAA5D6" w14:textId="53FEBF7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0C990512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EF8A0A" w14:textId="18088F0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7,854,149,219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F9074" w14:textId="482E2F6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57E7F" w14:textId="22A9F1B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- 50.61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28521" w14:textId="5A9FFE2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A4FA1" w14:textId="5D17C19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FDAB14" w14:textId="051537F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A335C" w:rsidRPr="00063367" w14:paraId="3124B852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643F1B" w14:textId="310154C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7,850,806,728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5D828" w14:textId="6A35DE9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25F36" w14:textId="6366B0C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- 50.47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B4495" w14:textId="190CF81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2B0D1" w14:textId="00D09CF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660D9A" w14:textId="5858B14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633DF2E6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BFE06D" w14:textId="080D205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3,342,491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1B01C" w14:textId="19400EC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DD4F9" w14:textId="472CB35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9.69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03424" w14:textId="48074CD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D2131" w14:textId="6DF354C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4F4605" w14:textId="67306F9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26706A5C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9C4D86" w14:textId="60A2FBC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1,606,523,867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70411" w14:textId="2940340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3D9B7" w14:textId="73C2833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118.85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41DA4" w14:textId="767D957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20673" w14:textId="228D54A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EE5CF1" w14:textId="442D588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A335C" w:rsidRPr="00063367" w14:paraId="2A860276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AD18F9" w14:textId="103495C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1,232,103,409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3E239" w14:textId="7D1262D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A6F69" w14:textId="237FA70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95.46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0ECA8" w14:textId="22952BD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3B6E2" w14:textId="59FBD70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0BCB60" w14:textId="1834223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443EEEDE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192183" w14:textId="5ADE821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357,133,853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784B8" w14:textId="6294F41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B5080" w14:textId="2C9D688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379.06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C072F" w14:textId="1A2C4B6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C50E5" w14:textId="05D37FE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182B39" w14:textId="17DFC1E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2A4D3D1E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5E873A" w14:textId="7F11027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17,286,605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687F8" w14:textId="0531F2D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B355F" w14:textId="2B05FAF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- 51.95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B5626" w14:textId="121C044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4EB70" w14:textId="2724B53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38F64A" w14:textId="092DAA9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50F0AB64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2E5F45" w14:textId="5156DB9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5,170,675,575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9BCD3" w14:textId="22ECDF7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DADB7" w14:textId="0BF5F68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- 71.35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E0EC3" w14:textId="6670BC8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91B0B" w14:textId="678FD7D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FF446B" w14:textId="151A591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A335C" w:rsidRPr="00063367" w14:paraId="252CC324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EBF22C" w14:textId="432F009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417,055,335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64977" w14:textId="0B50207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D3F03" w14:textId="747D5DB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71554" w14:textId="5DF5A35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A1D0B" w14:textId="0917A5D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190DA1" w14:textId="3BDF7E0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0A6A2A02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46F3E6" w14:textId="14CBF97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80,642,454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7A4C1" w14:textId="42AF7C8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87706" w14:textId="2906F3D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2,201.54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B0522" w14:textId="3857DD6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0CF2D" w14:textId="4C607E1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A8EBC8" w14:textId="3233A7B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2C934B68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DA33BE" w14:textId="0ADD4AE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21,641,552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FCF86" w14:textId="186F9A8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916CD" w14:textId="4FAF6EA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- 9.68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CAF7C" w14:textId="5F3E6CF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4E903" w14:textId="073A22E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4BDE12" w14:textId="05C6A9F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1682DAAF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C099B8" w14:textId="1295E63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174,697,546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5DF84" w14:textId="552E2CF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CA339" w14:textId="12E648F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- 35.40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E7421" w14:textId="688253C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A1F8F" w14:textId="057A659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99774F" w14:textId="227CEF2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7F96257D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0C1BE7" w14:textId="3F5CD47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109,044,168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74CD4" w14:textId="62EC792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B27AC" w14:textId="59F755D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- 61.49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DD658" w14:textId="72E110D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48DD0" w14:textId="561194F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7145F8" w14:textId="7C75E6C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752430EC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2929EA" w14:textId="167DB95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9D970" w14:textId="2CE6EB2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23,745,073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778F3" w14:textId="3445BAE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11.75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7E542" w14:textId="5D40E91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2ECCB" w14:textId="7C71252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32FD17" w14:textId="6B82330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4F3BBACC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75B836" w14:textId="4178FC1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8A771" w14:textId="0F08BE4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118,975,031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C59E3" w14:textId="12568AD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124.22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15060" w14:textId="6F0C6CF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556D5" w14:textId="7E699A0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90E8B2" w14:textId="11995B8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4FC6B138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79FE8C" w14:textId="2C32895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723EB" w14:textId="743510F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1,810,386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9A6CA" w14:textId="20DCF60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0.64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08AF8" w14:textId="7BD9AD9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0306C" w14:textId="24184FC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4E8164" w14:textId="751C780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044E9F62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898DA9" w14:textId="637F66D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C377A" w14:textId="6F211E7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98,658,038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92E2A" w14:textId="2D3E1FE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78.54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D025D" w14:textId="1F05AC7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05C0F" w14:textId="566A8FC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98A715" w14:textId="152F968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7E395CF3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F07087" w14:textId="26A8F55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9DEBB" w14:textId="569D047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126,000,948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29728" w14:textId="72A0D3B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134.45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DB09A" w14:textId="7D083B3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CB9F7" w14:textId="6F99FFD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973783" w14:textId="5D45A90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360D6300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AFD79A" w14:textId="4049F13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65,385,715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F337E" w14:textId="5A86FA7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74F0E" w14:textId="56D2055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- 75.19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07D3C" w14:textId="57EF69A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16CFF" w14:textId="3CF3F79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0F3266" w14:textId="2666A32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40C367F1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9BB8B6" w14:textId="4996E2A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59,858,958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A036D" w14:textId="709CB04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20FE4" w14:textId="0601A1F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86683" w14:textId="558F94F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1816A" w14:textId="5B3295A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EE8079" w14:textId="1195EE8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2B4CC6D4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776C0C" w14:textId="4430314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64,064,970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8DB4E" w14:textId="7E97701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21C19" w14:textId="0516D94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- 78.10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CBFFA" w14:textId="1706C91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DABF2" w14:textId="4D9258C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1A1963" w14:textId="6C66621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5F1B4248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748C7B" w14:textId="2AC8C31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1,779,563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E1FE2" w14:textId="02E650B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9C25F" w14:textId="65F72FB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- 1.78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282DD" w14:textId="35C267E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3411B" w14:textId="00DB93E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45AD6E" w14:textId="60C7C3A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0068F797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CA9E99" w14:textId="7319DF1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32,105,213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31045" w14:textId="12A8710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42C36" w14:textId="543B374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- 18.04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10B46" w14:textId="372B495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A7FB4" w14:textId="29B12C2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C1FF38" w14:textId="06F4B48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78A2266C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EF133A" w14:textId="278F569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66,388,019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17AD4" w14:textId="6B4BB66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1E850" w14:textId="34BE734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- 84.54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A21FA" w14:textId="161996C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6304A" w14:textId="14F8721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B750C4" w14:textId="392D8C8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2CA15534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8F86A" w14:textId="639B5D6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87,959,209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EEC07" w14:textId="02684C6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18336" w14:textId="3FC85FE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39113" w14:textId="0D0BE89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1534D" w14:textId="6BB9C0B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95A329" w14:textId="4ACCF91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62766488" w14:textId="77777777" w:rsidTr="00EA335C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4E88A7" w14:textId="227674D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34,095,328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D4391" w14:textId="2B871A2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5BD70" w14:textId="35D208D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- 47.81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1282A" w14:textId="6242E14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E88C2" w14:textId="45621CB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F1487B" w14:textId="5CA8395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50358612" w14:textId="77777777" w:rsidTr="00D56B67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FBAB0A" w14:textId="565E0FE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35,578,087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DA594" w14:textId="7E292AA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5FDDA" w14:textId="68893E7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85AED" w14:textId="3F1B05D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521EC" w14:textId="0A34430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C31CD2" w14:textId="6C81FA4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5E3D4F09" w14:textId="77777777" w:rsidTr="00D56B67">
        <w:trPr>
          <w:cantSplit/>
          <w:trHeight w:val="404"/>
        </w:trPr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653BF4" w14:textId="3640E71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96,645,776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B9CA32" w14:textId="10956E5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8EAFBE" w14:textId="0C828B9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- 70.57</w:t>
            </w:r>
          </w:p>
        </w:tc>
        <w:tc>
          <w:tcPr>
            <w:tcW w:w="21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F8BBC1" w14:textId="2333B41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47A9A2" w14:textId="17264AD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143B9D7" w14:textId="7095455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710DF59E" w14:textId="01C19AE4" w:rsidR="00CC1B1B" w:rsidRPr="00063367" w:rsidRDefault="00CD1A67" w:rsidP="0057652E">
      <w:pPr>
        <w:tabs>
          <w:tab w:val="center" w:pos="4920"/>
        </w:tabs>
        <w:wordWrap w:val="0"/>
        <w:snapToGrid w:val="0"/>
        <w:ind w:rightChars="-6" w:right="-14"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lastRenderedPageBreak/>
        <w:t xml:space="preserve">　</w:t>
      </w:r>
      <w:r w:rsidR="00CC1B1B"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="00CC1B1B"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3715BE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460CA7">
        <w:rPr>
          <w:b/>
          <w:color w:val="000000" w:themeColor="text1"/>
          <w:sz w:val="36"/>
          <w:szCs w:val="36"/>
          <w:u w:val="single"/>
        </w:rPr>
        <w:t>3</w:t>
      </w:r>
      <w:proofErr w:type="gramEnd"/>
      <w:r w:rsidR="00CC1B1B"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14:paraId="3F949713" w14:textId="77777777" w:rsidR="00CC1B1B" w:rsidRPr="002678D5" w:rsidRDefault="005326AF" w:rsidP="00CC1B1B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int="eastAsia"/>
          <w:b/>
          <w:color w:val="000000" w:themeColor="text1"/>
        </w:rPr>
        <w:t>餘</w:t>
      </w:r>
      <w:proofErr w:type="gramStart"/>
      <w:r w:rsidRPr="002678D5">
        <w:rPr>
          <w:rFonts w:hint="eastAsia"/>
          <w:b/>
          <w:color w:val="000000" w:themeColor="text1"/>
        </w:rPr>
        <w:t>絀</w:t>
      </w:r>
      <w:proofErr w:type="gramEnd"/>
      <w:r w:rsidRPr="002678D5">
        <w:rPr>
          <w:rFonts w:hAnsi="Times New Roman" w:cs="Times New Roman" w:hint="eastAsia"/>
          <w:b/>
          <w:color w:val="000000" w:themeColor="text1"/>
        </w:rPr>
        <w:t>部分</w:t>
      </w:r>
      <w:r w:rsidR="00CC1B1B"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10233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277"/>
        <w:gridCol w:w="2277"/>
        <w:gridCol w:w="2277"/>
      </w:tblGrid>
      <w:tr w:rsidR="00CC1B1B" w:rsidRPr="00063367" w14:paraId="4016FED5" w14:textId="77777777" w:rsidTr="00581A9C">
        <w:trPr>
          <w:cantSplit/>
          <w:trHeight w:hRule="exact" w:val="284"/>
        </w:trPr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14:paraId="4274844D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831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53FE" w14:textId="77777777" w:rsidR="00CC1B1B" w:rsidRPr="00063367" w:rsidRDefault="0028013C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賸餘或短</w:t>
            </w:r>
            <w:proofErr w:type="gramStart"/>
            <w:r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絀</w:t>
            </w:r>
            <w:proofErr w:type="gramEnd"/>
          </w:p>
        </w:tc>
      </w:tr>
      <w:tr w:rsidR="00CC1B1B" w:rsidRPr="00063367" w14:paraId="208653C2" w14:textId="77777777" w:rsidTr="00581A9C">
        <w:trPr>
          <w:cantSplit/>
          <w:trHeight w:hRule="exact" w:val="284"/>
        </w:trPr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14:paraId="4D3AF6C3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97852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29C7B0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DEAC56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EA335C" w:rsidRPr="00063367" w14:paraId="5B054436" w14:textId="77777777" w:rsidTr="005204DA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47FE42" w14:textId="1E5BD9E5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國立陽明交通大學校務基金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22070" w14:textId="021F870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- 337,084,000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34931" w14:textId="4D61738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- 328,533,667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BDB35" w14:textId="6D78FEC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- 328,533,667</w:t>
            </w:r>
          </w:p>
        </w:tc>
      </w:tr>
      <w:tr w:rsidR="00EA335C" w:rsidRPr="00063367" w14:paraId="3D6C166F" w14:textId="77777777" w:rsidTr="005204DA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16C227" w14:textId="35FCA1FD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國立臺灣師範大學校務基金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339A5" w14:textId="07909C4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- 84,000,000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742EF" w14:textId="0A6A359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- 13,802,887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FBC6B" w14:textId="333F6A6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- 13,802,887</w:t>
            </w:r>
          </w:p>
        </w:tc>
      </w:tr>
      <w:tr w:rsidR="00EA335C" w:rsidRPr="00063367" w14:paraId="6F5E97B3" w14:textId="77777777" w:rsidTr="00EA335C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A577B0" w14:textId="63C83A12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國立彰化師範大學校務基金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D9333" w14:textId="31204EE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- 116,000,000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4D388" w14:textId="5356A7A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- 62,059,433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3F79A" w14:textId="3FFA24C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- 62,059,433</w:t>
            </w:r>
          </w:p>
        </w:tc>
      </w:tr>
      <w:tr w:rsidR="00EA335C" w:rsidRPr="00063367" w14:paraId="4914DCD3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EE962E" w14:textId="3D091E02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國立高雄師範大學校務基金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428C5" w14:textId="6BD348B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- 96,274,000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CE10A" w14:textId="6EB1D1F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- 51,662,731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1FD71" w14:textId="10071E7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- 51,662,731</w:t>
            </w:r>
          </w:p>
        </w:tc>
      </w:tr>
      <w:tr w:rsidR="00EA335C" w:rsidRPr="00063367" w14:paraId="1206B659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685F66" w14:textId="2D16700D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</w:t>
            </w:r>
            <w:proofErr w:type="gramStart"/>
            <w:r w:rsidRPr="00096F15">
              <w:rPr>
                <w:rFonts w:hint="eastAsia"/>
                <w:sz w:val="20"/>
              </w:rPr>
              <w:t>臺</w:t>
            </w:r>
            <w:proofErr w:type="gramEnd"/>
            <w:r w:rsidRPr="00096F15">
              <w:rPr>
                <w:rFonts w:hint="eastAsia"/>
                <w:sz w:val="20"/>
              </w:rPr>
              <w:t>北教育大學校務基金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0903C" w14:textId="287D38F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388,000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A593E" w14:textId="6C403F7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14,884,227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545A" w14:textId="6EC7E97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14,884,227</w:t>
            </w:r>
          </w:p>
        </w:tc>
      </w:tr>
      <w:tr w:rsidR="00EA335C" w:rsidRPr="00063367" w14:paraId="43E2D446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8E29E9" w14:textId="4DDEA535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</w:t>
            </w:r>
            <w:proofErr w:type="gramStart"/>
            <w:r w:rsidRPr="00096F15">
              <w:rPr>
                <w:rFonts w:hint="eastAsia"/>
                <w:sz w:val="20"/>
              </w:rPr>
              <w:t>臺</w:t>
            </w:r>
            <w:proofErr w:type="gramEnd"/>
            <w:r w:rsidRPr="00096F15">
              <w:rPr>
                <w:rFonts w:hint="eastAsia"/>
                <w:sz w:val="20"/>
              </w:rPr>
              <w:t>中教育大學校務基金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A9541" w14:textId="265816C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- 24,737,000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CAEA3" w14:textId="5E4D975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- 18,011,317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47CC1" w14:textId="3AF93EB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- 18,011,317</w:t>
            </w:r>
          </w:p>
        </w:tc>
      </w:tr>
      <w:tr w:rsidR="00EA335C" w:rsidRPr="00063367" w14:paraId="34C19DFF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F66B4D" w14:textId="79C63F82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</w:t>
            </w:r>
            <w:proofErr w:type="gramStart"/>
            <w:r w:rsidRPr="00096F15">
              <w:rPr>
                <w:rFonts w:hint="eastAsia"/>
                <w:sz w:val="20"/>
              </w:rPr>
              <w:t>臺</w:t>
            </w:r>
            <w:proofErr w:type="gramEnd"/>
            <w:r w:rsidRPr="00096F15">
              <w:rPr>
                <w:rFonts w:hint="eastAsia"/>
                <w:sz w:val="20"/>
              </w:rPr>
              <w:t>北藝術大學校務基金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F5C10" w14:textId="4250B3F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- 26,815,000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BABA7" w14:textId="17C7CD3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- 46,928,398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4F757" w14:textId="50377A6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- 46,928,398</w:t>
            </w:r>
          </w:p>
        </w:tc>
      </w:tr>
      <w:tr w:rsidR="00EA335C" w:rsidRPr="00063367" w14:paraId="59804367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D70DDE" w14:textId="157C44BE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國立臺灣藝術大學校務基金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BA30A" w14:textId="6D42ED1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- 19,312,000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A829C" w14:textId="763F49E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111,505,606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1928F" w14:textId="08DF12C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111,505,606</w:t>
            </w:r>
          </w:p>
        </w:tc>
      </w:tr>
      <w:tr w:rsidR="00EA335C" w:rsidRPr="00063367" w14:paraId="09D1D6FB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A69CE3" w14:textId="3E1742D6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</w:t>
            </w:r>
            <w:proofErr w:type="gramStart"/>
            <w:r w:rsidRPr="00096F15">
              <w:rPr>
                <w:rFonts w:hint="eastAsia"/>
                <w:sz w:val="20"/>
              </w:rPr>
              <w:t>臺</w:t>
            </w:r>
            <w:proofErr w:type="gramEnd"/>
            <w:r w:rsidRPr="00096F15">
              <w:rPr>
                <w:rFonts w:hint="eastAsia"/>
                <w:sz w:val="20"/>
              </w:rPr>
              <w:t>南藝術大學校務基金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D7B78" w14:textId="4E33E3B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- 26,225,000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67D9D" w14:textId="20A4CB3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- 15,331,670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DD3C3" w14:textId="6F2CC94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- 15,331,670</w:t>
            </w:r>
          </w:p>
        </w:tc>
      </w:tr>
      <w:tr w:rsidR="00EA335C" w:rsidRPr="00063367" w14:paraId="6F54D382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310751" w14:textId="65093122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國立空中大學校務基金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287BE" w14:textId="4948112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52,060,000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E4B48" w14:textId="543E5A5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144,905,031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AD909" w14:textId="2024F68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144,905,031</w:t>
            </w:r>
          </w:p>
        </w:tc>
      </w:tr>
      <w:tr w:rsidR="00EA335C" w:rsidRPr="00063367" w14:paraId="6F760D0E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4306A3" w14:textId="44039225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國立臺灣科技大學校務基金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24EB1" w14:textId="22FA333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- 11,736,000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1ADF8" w14:textId="5D87011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- 34,080,562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C02D8" w14:textId="561EB79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- 34,080,562</w:t>
            </w:r>
          </w:p>
        </w:tc>
      </w:tr>
      <w:tr w:rsidR="00EA335C" w:rsidRPr="00063367" w14:paraId="6618E9F1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DFC434" w14:textId="05A62F56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</w:t>
            </w:r>
            <w:proofErr w:type="gramStart"/>
            <w:r w:rsidRPr="00096F15">
              <w:rPr>
                <w:rFonts w:hint="eastAsia"/>
                <w:sz w:val="20"/>
              </w:rPr>
              <w:t>臺</w:t>
            </w:r>
            <w:proofErr w:type="gramEnd"/>
            <w:r w:rsidRPr="00096F15">
              <w:rPr>
                <w:rFonts w:hint="eastAsia"/>
                <w:sz w:val="20"/>
              </w:rPr>
              <w:t>北科技大學校務基金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6CAF2" w14:textId="70FCC87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- 12,340,000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46767" w14:textId="290CCDE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14,330,916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FAAD2" w14:textId="17AEB57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14,330,916</w:t>
            </w:r>
          </w:p>
        </w:tc>
      </w:tr>
      <w:tr w:rsidR="00EA335C" w:rsidRPr="00063367" w14:paraId="23E4AF3B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D3B078" w14:textId="47D90020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國立雲林科技大學校務基金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5D758" w14:textId="2C07E7A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- 181,305,000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30616" w14:textId="00AA363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- 112,015,800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D5FE5" w14:textId="638CA59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- 112,015,800</w:t>
            </w:r>
          </w:p>
        </w:tc>
      </w:tr>
      <w:tr w:rsidR="00EA335C" w:rsidRPr="00063367" w14:paraId="5FB320EA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233883" w14:textId="52AC4CBC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國立虎尾科技大學校務基金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BB768" w14:textId="61FEA1D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- 97,500,000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7E500" w14:textId="48896BA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- 179,537,721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91122" w14:textId="68930EB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- 179,537,721</w:t>
            </w:r>
          </w:p>
        </w:tc>
      </w:tr>
      <w:tr w:rsidR="00EA335C" w:rsidRPr="00063367" w14:paraId="2695D45E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02897F" w14:textId="764E2578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國立屏東科技大學校務基金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1BAD5" w14:textId="3F29968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- 120,250,000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95438" w14:textId="2E0FB41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- 93,132,500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0D631" w14:textId="52B2267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- 93,132,500</w:t>
            </w:r>
          </w:p>
        </w:tc>
      </w:tr>
      <w:tr w:rsidR="00EA335C" w:rsidRPr="00063367" w14:paraId="3ABC4C23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00E753" w14:textId="000970C3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國立澎湖科技大學校務基金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74F72" w14:textId="41DEFC5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- 74,270,000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F784B" w14:textId="0139091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- 79,439,140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6B1B5" w14:textId="2CFB520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- 79,439,140</w:t>
            </w:r>
          </w:p>
        </w:tc>
      </w:tr>
      <w:tr w:rsidR="00EA335C" w:rsidRPr="00063367" w14:paraId="0903FE0B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C1BD65" w14:textId="765EF734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國立勤益科技大學校務基金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BADFF" w14:textId="5997A75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- 70,752,000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EF577" w14:textId="2CBAE07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- 124,233,731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BAA61" w14:textId="3906DA3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- 124,233,731</w:t>
            </w:r>
          </w:p>
        </w:tc>
      </w:tr>
      <w:tr w:rsidR="00EA335C" w:rsidRPr="00063367" w14:paraId="30E6CE44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35A550" w14:textId="63386249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</w:t>
            </w:r>
            <w:proofErr w:type="gramStart"/>
            <w:r w:rsidRPr="00096F15">
              <w:rPr>
                <w:rFonts w:hint="eastAsia"/>
                <w:sz w:val="20"/>
              </w:rPr>
              <w:t>臺</w:t>
            </w:r>
            <w:proofErr w:type="gramEnd"/>
            <w:r w:rsidRPr="00096F15">
              <w:rPr>
                <w:rFonts w:hint="eastAsia"/>
                <w:sz w:val="20"/>
              </w:rPr>
              <w:t>北護理健康大學校務基金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3EC8B" w14:textId="24A11DD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- 104,181,000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65B5A" w14:textId="66996EA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- 1,895,838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B50C8" w14:textId="7BD9018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- 1,895,838</w:t>
            </w:r>
          </w:p>
        </w:tc>
      </w:tr>
      <w:tr w:rsidR="00EA335C" w:rsidRPr="00063367" w14:paraId="06E857D8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83D6BB" w14:textId="15D028CF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國立高雄餐旅大學校務基金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1771C" w14:textId="1DA91A8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- 76,602,000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34955" w14:textId="4E2F3D2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- 92,479,167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12BC0" w14:textId="648D4B7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- 92,479,167</w:t>
            </w:r>
          </w:p>
        </w:tc>
      </w:tr>
      <w:tr w:rsidR="00EA335C" w:rsidRPr="00063367" w14:paraId="0094DE46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7EACF2" w14:textId="3EF9121F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</w:t>
            </w:r>
            <w:proofErr w:type="gramStart"/>
            <w:r w:rsidRPr="00096F15">
              <w:rPr>
                <w:rFonts w:hint="eastAsia"/>
                <w:sz w:val="20"/>
              </w:rPr>
              <w:t>臺</w:t>
            </w:r>
            <w:proofErr w:type="gramEnd"/>
            <w:r w:rsidRPr="00096F15">
              <w:rPr>
                <w:rFonts w:hint="eastAsia"/>
                <w:sz w:val="20"/>
              </w:rPr>
              <w:t>中科技大學校務基金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D9197" w14:textId="495310C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- 47,784,000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700E1" w14:textId="5328586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- 7,685,891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9AC54" w14:textId="6933497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- 7,685,891</w:t>
            </w:r>
          </w:p>
        </w:tc>
      </w:tr>
      <w:tr w:rsidR="00EA335C" w:rsidRPr="00063367" w14:paraId="42A3C01D" w14:textId="77777777" w:rsidTr="006A6022">
        <w:trPr>
          <w:cantSplit/>
          <w:trHeight w:val="403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1FC90B" w14:textId="5A6D64A7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</w:t>
            </w:r>
            <w:proofErr w:type="gramStart"/>
            <w:r w:rsidRPr="00096F15">
              <w:rPr>
                <w:rFonts w:hint="eastAsia"/>
                <w:sz w:val="20"/>
              </w:rPr>
              <w:t>臺</w:t>
            </w:r>
            <w:proofErr w:type="gramEnd"/>
            <w:r w:rsidRPr="00096F15">
              <w:rPr>
                <w:rFonts w:hint="eastAsia"/>
                <w:sz w:val="20"/>
              </w:rPr>
              <w:t>北商業大學校務基金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08BE1" w14:textId="79C283E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19,854,000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316B8" w14:textId="6ABDD8C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15,543,446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B84D5" w14:textId="6DE066B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15,543,446</w:t>
            </w:r>
          </w:p>
        </w:tc>
      </w:tr>
      <w:tr w:rsidR="00EA335C" w:rsidRPr="00063367" w14:paraId="6BC3993D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0DDF1F" w14:textId="566F82D4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國立高雄科技大學校務基金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55FC8" w14:textId="4935B18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- 266,763,000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86C5A" w14:textId="125B0F1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- 146,385,855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1735D" w14:textId="28A725B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- 146,385,855</w:t>
            </w:r>
          </w:p>
        </w:tc>
      </w:tr>
      <w:tr w:rsidR="00EA335C" w:rsidRPr="00063367" w14:paraId="359AB793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DAACED" w14:textId="7B87359A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國立體育大學校務基金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8CC00" w14:textId="296A276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- 29,316,000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6F5E9" w14:textId="3603229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- 14,487,914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4EAA7" w14:textId="4274121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- 14,487,914</w:t>
            </w:r>
          </w:p>
        </w:tc>
      </w:tr>
      <w:tr w:rsidR="00EA335C" w:rsidRPr="00063367" w14:paraId="25923DD7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815101" w14:textId="278EAF85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國立臺灣體育運動大學校務基金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D5B97" w14:textId="475F47D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- 71,092,000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FB3F4" w14:textId="5B73E3B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- 46,894,079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77A79" w14:textId="2993A86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- 46,894,079</w:t>
            </w:r>
          </w:p>
        </w:tc>
      </w:tr>
      <w:tr w:rsidR="00EA335C" w:rsidRPr="00063367" w14:paraId="06821FCC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5B1853" w14:textId="378EE5D5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國立臺灣戲曲學院校務基金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12356" w14:textId="19B9C9E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- 22,486,000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56565" w14:textId="0055482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25,135,549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FB4A6" w14:textId="3B814C2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25,135,549</w:t>
            </w:r>
          </w:p>
        </w:tc>
      </w:tr>
      <w:tr w:rsidR="00EA335C" w:rsidRPr="00063367" w14:paraId="0CE4C947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0A8045" w14:textId="717DDA33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</w:t>
            </w:r>
            <w:proofErr w:type="gramStart"/>
            <w:r w:rsidRPr="00096F15">
              <w:rPr>
                <w:rFonts w:hint="eastAsia"/>
                <w:sz w:val="20"/>
              </w:rPr>
              <w:t>臺</w:t>
            </w:r>
            <w:proofErr w:type="gramEnd"/>
            <w:r w:rsidRPr="00096F15">
              <w:rPr>
                <w:rFonts w:hint="eastAsia"/>
                <w:sz w:val="20"/>
              </w:rPr>
              <w:t>南護理專科學校校務基金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7A285" w14:textId="2D5DFA2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- 28,969,000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29EC8" w14:textId="1F6D8E2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- 27,227,545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25006" w14:textId="3CFAEE6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- 27,227,545</w:t>
            </w:r>
          </w:p>
        </w:tc>
      </w:tr>
      <w:tr w:rsidR="00EA335C" w:rsidRPr="00063367" w14:paraId="0A6C6FCC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0A6D21" w14:textId="58E8DB70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pacing w:val="-14"/>
                <w:sz w:val="22"/>
              </w:rPr>
            </w:pPr>
            <w:r w:rsidRPr="00096F15">
              <w:rPr>
                <w:rFonts w:hint="eastAsia"/>
                <w:sz w:val="20"/>
              </w:rPr>
              <w:t>國立</w:t>
            </w:r>
            <w:proofErr w:type="gramStart"/>
            <w:r w:rsidRPr="00096F15">
              <w:rPr>
                <w:rFonts w:hint="eastAsia"/>
                <w:sz w:val="20"/>
              </w:rPr>
              <w:t>臺</w:t>
            </w:r>
            <w:proofErr w:type="gramEnd"/>
            <w:r w:rsidRPr="00096F15">
              <w:rPr>
                <w:rFonts w:hint="eastAsia"/>
                <w:sz w:val="20"/>
              </w:rPr>
              <w:t>東專科學校校務基金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957A3" w14:textId="77CA4CC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- 88,721,000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40172" w14:textId="19B6789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- 67,122,550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86EB8" w14:textId="566BA8D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- 67,122,550</w:t>
            </w:r>
          </w:p>
        </w:tc>
      </w:tr>
      <w:tr w:rsidR="00EA335C" w:rsidRPr="00063367" w14:paraId="1C087185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09AE9C" w14:textId="6AAABB04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國立臺灣大學附設醫院作業基金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C9E24" w14:textId="427B82A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1,869,791,000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BB482" w14:textId="61307B1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2,309,722,344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88237" w14:textId="314E64B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2,309,722,344</w:t>
            </w:r>
          </w:p>
        </w:tc>
      </w:tr>
      <w:tr w:rsidR="00EA335C" w:rsidRPr="00063367" w14:paraId="6FBCC01F" w14:textId="77777777" w:rsidTr="006A6022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F7B743" w14:textId="516653CC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國立成功大學附設醫院作業基金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E44CD" w14:textId="4D49480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102,837,000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266E7" w14:textId="72CEEF1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1,576,364,754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2A47B" w14:textId="2909458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1,576,364,754</w:t>
            </w:r>
          </w:p>
        </w:tc>
      </w:tr>
      <w:tr w:rsidR="00EA335C" w:rsidRPr="00063367" w14:paraId="3E21C7B9" w14:textId="77777777" w:rsidTr="00D56B67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23635E" w14:textId="7EFDD375" w:rsidR="00EA335C" w:rsidRPr="00B5284E" w:rsidRDefault="00EA335C" w:rsidP="00D666D3">
            <w:pPr>
              <w:ind w:leftChars="100" w:left="240" w:firstLineChars="5" w:firstLine="10"/>
              <w:jc w:val="distribute"/>
              <w:rPr>
                <w:spacing w:val="-4"/>
                <w:sz w:val="20"/>
              </w:rPr>
            </w:pPr>
            <w:r w:rsidRPr="00B5284E">
              <w:rPr>
                <w:rFonts w:hint="eastAsia"/>
                <w:spacing w:val="-4"/>
                <w:sz w:val="20"/>
              </w:rPr>
              <w:t>國立陽明交通大學附設醫院作業基金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7DB99" w14:textId="03C06D1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6,939,000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05D3E" w14:textId="31E7948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377,007,575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D323" w14:textId="138188D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377,007,575</w:t>
            </w:r>
          </w:p>
        </w:tc>
      </w:tr>
      <w:tr w:rsidR="00EA335C" w:rsidRPr="00063367" w14:paraId="3F551045" w14:textId="77777777" w:rsidTr="00D56B67">
        <w:trPr>
          <w:cantSplit/>
          <w:trHeight w:val="408"/>
        </w:trPr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F7CE2A" w14:textId="14B0B069" w:rsidR="00EA335C" w:rsidRPr="00FB1B12" w:rsidRDefault="00EA335C" w:rsidP="00EA335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教育部所屬機構作業基金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ACDF73" w14:textId="2C9A741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- 512,376,000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050F79" w14:textId="5B381F7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- 490,433,527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2F86D9" w14:textId="2607B9A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- 490,433,527</w:t>
            </w:r>
          </w:p>
        </w:tc>
      </w:tr>
    </w:tbl>
    <w:p w14:paraId="3D5DEDF3" w14:textId="46F9E168" w:rsidR="00CC1B1B" w:rsidRPr="00063367" w:rsidRDefault="004103B9" w:rsidP="00CC1B1B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57652E">
        <w:rPr>
          <w:rFonts w:hint="eastAsia"/>
          <w:bCs/>
          <w:color w:val="000000" w:themeColor="text1"/>
          <w:sz w:val="36"/>
          <w:szCs w:val="36"/>
        </w:rPr>
        <w:t>（</w:t>
      </w:r>
      <w:r w:rsidRPr="004103B9">
        <w:rPr>
          <w:rFonts w:hint="eastAsia"/>
          <w:bCs/>
          <w:color w:val="000000" w:themeColor="text1"/>
          <w:sz w:val="36"/>
          <w:szCs w:val="36"/>
        </w:rPr>
        <w:t>基金別</w:t>
      </w:r>
      <w:r w:rsidR="0057652E">
        <w:rPr>
          <w:rFonts w:hint="eastAsia"/>
          <w:bCs/>
          <w:color w:val="000000" w:themeColor="text1"/>
          <w:sz w:val="36"/>
          <w:szCs w:val="36"/>
        </w:rPr>
        <w:t>）</w:t>
      </w:r>
      <w:r w:rsidR="00CC1B1B" w:rsidRPr="00063367">
        <w:rPr>
          <w:rFonts w:hAnsi="Times New Roman" w:cs="Times New Roman" w:hint="eastAsia"/>
          <w:color w:val="000000" w:themeColor="text1"/>
          <w:sz w:val="36"/>
          <w:szCs w:val="36"/>
        </w:rPr>
        <w:t>（續）</w:t>
      </w:r>
    </w:p>
    <w:p w14:paraId="577E56AC" w14:textId="77777777" w:rsidR="00F00B34" w:rsidRPr="00063367" w:rsidRDefault="00F00B34" w:rsidP="00F00B34">
      <w:pPr>
        <w:tabs>
          <w:tab w:val="right" w:pos="10163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102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8"/>
        <w:gridCol w:w="2142"/>
        <w:gridCol w:w="854"/>
        <w:gridCol w:w="2085"/>
        <w:gridCol w:w="2170"/>
        <w:gridCol w:w="826"/>
      </w:tblGrid>
      <w:tr w:rsidR="00F00B34" w:rsidRPr="00063367" w14:paraId="507B8BBF" w14:textId="77777777" w:rsidTr="00FA7CFA">
        <w:trPr>
          <w:cantSplit/>
          <w:trHeight w:hRule="exact" w:val="284"/>
        </w:trPr>
        <w:tc>
          <w:tcPr>
            <w:tcW w:w="5124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4CFE4B2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5081" w:type="dxa"/>
            <w:gridSpan w:val="3"/>
            <w:tcBorders>
              <w:top w:val="single" w:sz="8" w:space="0" w:color="auto"/>
            </w:tcBorders>
            <w:vAlign w:val="center"/>
          </w:tcPr>
          <w:p w14:paraId="56853CD5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F00B34" w:rsidRPr="00063367" w14:paraId="426B0F9D" w14:textId="77777777" w:rsidTr="00FA7CFA">
        <w:trPr>
          <w:cantSplit/>
          <w:trHeight w:hRule="exact" w:val="284"/>
        </w:trPr>
        <w:tc>
          <w:tcPr>
            <w:tcW w:w="212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EAD0C75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C3B7D3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6FF2E4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085" w:type="dxa"/>
            <w:tcBorders>
              <w:bottom w:val="single" w:sz="8" w:space="0" w:color="auto"/>
            </w:tcBorders>
            <w:vAlign w:val="center"/>
          </w:tcPr>
          <w:p w14:paraId="2BC5FB7B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70" w:type="dxa"/>
            <w:tcBorders>
              <w:bottom w:val="single" w:sz="8" w:space="0" w:color="auto"/>
            </w:tcBorders>
            <w:vAlign w:val="center"/>
          </w:tcPr>
          <w:p w14:paraId="654D71AD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vAlign w:val="center"/>
          </w:tcPr>
          <w:p w14:paraId="670EEB70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EA335C" w:rsidRPr="00063367" w14:paraId="5432F419" w14:textId="77777777" w:rsidTr="00CC6472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42D167" w14:textId="0CF12CB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8,550,333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82E51" w14:textId="267C22B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5A15B" w14:textId="3AEC42F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- 2.54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C0848" w14:textId="6FF7E34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6A565" w14:textId="282BB81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E3FB77" w14:textId="220CB6A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13A48A47" w14:textId="77777777" w:rsidTr="00CC6472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CB4430" w14:textId="7289480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70,197,113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3CEDD" w14:textId="675B8A5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3BD90" w14:textId="0B32B43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- 83.57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C2FE0" w14:textId="2F4857B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59A29" w14:textId="7D04DA0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68056A" w14:textId="40D6A35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029B3E97" w14:textId="77777777" w:rsidTr="00EA335C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59864F" w14:textId="3792ABB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53,940,567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2473C" w14:textId="467927C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3AE06" w14:textId="59963AB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- 46.50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8053A" w14:textId="2B34AFF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D7562" w14:textId="3242C1A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AD1F6B" w14:textId="6D1660E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26E20201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BCDDEE" w14:textId="4F5E469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44,611,269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ABA59" w14:textId="0CEBFF3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BAC5D" w14:textId="3F2264F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- 46.34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0694A" w14:textId="0CCD2C4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41F50" w14:textId="1CD9935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021B66" w14:textId="46EDBFE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63F26AF7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73B435" w14:textId="28D5129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14,496,227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538E9" w14:textId="0A9E859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50C73" w14:textId="53C5C93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3,736.14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B6E66" w14:textId="71F6332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6F1A2" w14:textId="12AED5E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A09EA2" w14:textId="12109BC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1FDC4B87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FE75D2" w14:textId="7177301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6,725,683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AEF4C" w14:textId="1F1E79F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B3A08" w14:textId="42F8316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- 27.19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E35D2" w14:textId="06A37AA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3AF3A" w14:textId="669A4FF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761A4F" w14:textId="2AAEEB2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209BE62D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4A3336" w14:textId="3BFDE4F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B8F28" w14:textId="15B5413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20,113,398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FEAFD" w14:textId="052429C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75.01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6D6AE" w14:textId="04302BA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6CB32" w14:textId="1C566B2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7E0BEB" w14:textId="3E0DE1E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736439F9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DA21D8" w14:textId="729B5BB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130,817,606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1189D" w14:textId="2C58861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9FAE8" w14:textId="2FC36F7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B4EC7" w14:textId="25EBFE2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A007C" w14:textId="0D18FC7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D166DE" w14:textId="54EF975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563482A1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10F1CD" w14:textId="1FF10BA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10,893,330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9387E" w14:textId="58D6299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8E648" w14:textId="57EFA4E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- 41.54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72DF3" w14:textId="55F8551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A9C4B" w14:textId="7D20181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8ABAFF" w14:textId="61926DC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545F1318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844AF5" w14:textId="7283AFE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92,845,031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C6521" w14:textId="2B69CA6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091CF" w14:textId="1CBE43D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178.34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67E7A" w14:textId="4E80691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EE4B7" w14:textId="06B83E3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E90484" w14:textId="1B89F9B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77C80AA4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6C6312" w14:textId="239601C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1A431" w14:textId="4DFA529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22,344,562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4F944" w14:textId="79B570B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190.39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B7D24" w14:textId="68DB2C2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CCD4E" w14:textId="41F4982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5D13A8" w14:textId="028EBAF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613CE73B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4D2419" w14:textId="752E9A8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26,670,916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EA9ED" w14:textId="2E17E1F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9B094" w14:textId="3427516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8028B" w14:textId="2473C69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6741A" w14:textId="13769E9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A0C89D" w14:textId="4C10379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2FC070F6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7FA51C" w14:textId="162CA6D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69,289,200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E2BD7" w14:textId="0E91965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4BCEE" w14:textId="12636F7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- 38.22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0F0E4" w14:textId="0C902D2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6538A" w14:textId="2A1794F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FFA095" w14:textId="241F9CE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37D45E5A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BA5886" w14:textId="428DB6D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2C745" w14:textId="54F4B16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82,037,721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3A3EB" w14:textId="702FED8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84.14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43FF9" w14:textId="3A4C4A7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DF83" w14:textId="68FB253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B99D4D" w14:textId="361A451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1D1FEC50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347231" w14:textId="2CD200D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27,117,500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DB74A" w14:textId="3FC53A8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D6487" w14:textId="77D9D38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- 22.55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6764C" w14:textId="254C2A6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500A0" w14:textId="0837A1A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65CAC0" w14:textId="0DD1A61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59CAE900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B97441" w14:textId="3238230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DCE7C" w14:textId="1083A07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5,169,140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7420A" w14:textId="75154D1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6.96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D4F0E" w14:textId="1C2A27A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E8242" w14:textId="69FE034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F80455" w14:textId="179C507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48F73F40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5980B6" w14:textId="7D28C64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BAC8A" w14:textId="1BA8F9F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53,481,731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735F3" w14:textId="43E7911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75.59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D8304" w14:textId="649B44B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82531" w14:textId="4D3B18F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07A2A4" w14:textId="18134D2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64A34158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4253A4" w14:textId="55E4881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102,285,162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F88CE" w14:textId="22D0362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01296" w14:textId="35C66B5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- 98.18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5F6D6" w14:textId="29BD1EE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B2A69" w14:textId="3945188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C6E09A" w14:textId="387D6F5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69AC74BB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0EBF28" w14:textId="26F08FE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85AD7" w14:textId="49985C4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15,877,167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1C6DE" w14:textId="4FA69B2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20.73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7078B" w14:textId="6AE948B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9319D" w14:textId="447EA03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F1573B" w14:textId="1ED2391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59C46BA6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072558" w14:textId="2E9881C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40,098,109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05AA9" w14:textId="55A2F42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3005B" w14:textId="695D653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- 83.92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1594E" w14:textId="41B1417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BF2A9" w14:textId="2002DDC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28F178" w14:textId="4D160E8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3D016AD6" w14:textId="77777777" w:rsidTr="0093341D">
        <w:trPr>
          <w:cantSplit/>
          <w:trHeight w:val="403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629E16" w14:textId="4ABC437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7A993" w14:textId="506208F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4,310,554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168B5" w14:textId="793084A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- 21.71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ACEB6" w14:textId="04CF202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8BF69" w14:textId="1A049FF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A3E7D3" w14:textId="31CE0DF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78624292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6C5DC5" w14:textId="6BD2154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120,377,145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63A17" w14:textId="671A5AF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F5102" w14:textId="2372E2D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- 45.13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38C9A" w14:textId="7BA024C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59F61" w14:textId="73BE88E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7FFEE3" w14:textId="661065E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6A56495E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A0E1D5" w14:textId="16D74FF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14,828,086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49FE3" w14:textId="5A73BAD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6BCE1" w14:textId="7A6464D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- 50.58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8CF7E" w14:textId="750BEAC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CE0C1" w14:textId="7C4A163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C706A2" w14:textId="4FD255E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15744B63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499729" w14:textId="0266403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24,197,921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8A49D" w14:textId="24BBE6C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FCEAA" w14:textId="51098D5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- 34.04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80901" w14:textId="28E4B4B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E3C84" w14:textId="2D6124D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643C90" w14:textId="6D12AF4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38151813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7CDE2C" w14:textId="6B1AAD9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47,621,549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40338" w14:textId="754A9E8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C4EE4" w14:textId="138921A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B489C" w14:textId="6F74C86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D62F7" w14:textId="20AD90A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BA4C7C" w14:textId="7606264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594D017E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496161" w14:textId="1C51BBB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1,741,455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97CDC" w14:textId="06C7711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7EDB9" w14:textId="451FD3A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- 6.01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797F8" w14:textId="6B5C2AF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DBCB2" w14:textId="3F36CF6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ECA399" w14:textId="08B6B25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0488C0DB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3F219A" w14:textId="2F52905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21,598,450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90130" w14:textId="657D6B4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F6C2D" w14:textId="78FBBC1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- 24.34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5B6BE" w14:textId="13D258E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059EF" w14:textId="0A53B59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70787" w14:textId="3845BCD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06CE4F79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5B39F3" w14:textId="7FF2067B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439,931,344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ACF14" w14:textId="3C0F517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72E20" w14:textId="739F2D0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23.53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13ED7" w14:textId="379FE41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4A74D" w14:textId="1885D46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D33614" w14:textId="06D5A40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64BCF34C" w14:textId="77777777" w:rsidTr="0093341D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CB7CE5" w14:textId="4E57DAD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1,473,527,754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32FEA" w14:textId="0C56277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1EBDD" w14:textId="56E94B2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1,432.88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25E8C" w14:textId="105F424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1CB7D" w14:textId="61D36D8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E8882D" w14:textId="45E79F7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49F7D292" w14:textId="77777777" w:rsidTr="00D56B67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CE995B" w14:textId="0183125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370,068,575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DFD5D" w14:textId="535B6B1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DD9AA" w14:textId="2895481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5,333.17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4126C" w14:textId="202DBE5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36D89" w14:textId="045F32C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6DF25E" w14:textId="60D1B19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63FA42C5" w14:textId="77777777" w:rsidTr="00D56B67">
        <w:trPr>
          <w:cantSplit/>
          <w:trHeight w:val="408"/>
        </w:trPr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55FD63" w14:textId="4709561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21,942,473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E68A57" w14:textId="23E01EA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562178" w14:textId="36D3D1C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- 4.28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4EC7B8" w14:textId="182A002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0B07D" w14:textId="5A8D381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98F92AA" w14:textId="28B8FD9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12E0768E" w14:textId="2628CD9D" w:rsidR="00CC1B1B" w:rsidRPr="00063367" w:rsidRDefault="00CC1B1B" w:rsidP="00876045">
      <w:pPr>
        <w:tabs>
          <w:tab w:val="center" w:pos="4920"/>
        </w:tabs>
        <w:snapToGrid w:val="0"/>
        <w:ind w:rightChars="-6" w:right="-14"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lastRenderedPageBreak/>
        <w:t xml:space="preserve">　</w:t>
      </w:r>
      <w:r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3715BE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460CA7">
        <w:rPr>
          <w:b/>
          <w:color w:val="000000" w:themeColor="text1"/>
          <w:sz w:val="36"/>
          <w:szCs w:val="36"/>
          <w:u w:val="single"/>
        </w:rPr>
        <w:t>3</w:t>
      </w:r>
      <w:proofErr w:type="gramEnd"/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14:paraId="4830EA25" w14:textId="77777777" w:rsidR="00CC1B1B" w:rsidRPr="002678D5" w:rsidRDefault="005326AF" w:rsidP="00CC1B1B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int="eastAsia"/>
          <w:b/>
          <w:color w:val="000000" w:themeColor="text1"/>
        </w:rPr>
        <w:t>餘</w:t>
      </w:r>
      <w:proofErr w:type="gramStart"/>
      <w:r w:rsidRPr="002678D5">
        <w:rPr>
          <w:rFonts w:hint="eastAsia"/>
          <w:b/>
          <w:color w:val="000000" w:themeColor="text1"/>
        </w:rPr>
        <w:t>絀</w:t>
      </w:r>
      <w:proofErr w:type="gramEnd"/>
      <w:r w:rsidRPr="002678D5">
        <w:rPr>
          <w:rFonts w:hAnsi="Times New Roman" w:cs="Times New Roman" w:hint="eastAsia"/>
          <w:b/>
          <w:color w:val="000000" w:themeColor="text1"/>
        </w:rPr>
        <w:t>部分</w:t>
      </w:r>
      <w:r w:rsidR="00CC1B1B"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10241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0"/>
        <w:gridCol w:w="2275"/>
        <w:gridCol w:w="2275"/>
        <w:gridCol w:w="2281"/>
      </w:tblGrid>
      <w:tr w:rsidR="00CC1B1B" w:rsidRPr="00063367" w14:paraId="00DD6726" w14:textId="77777777" w:rsidTr="0057652E">
        <w:trPr>
          <w:cantSplit/>
          <w:trHeight w:hRule="exact" w:val="256"/>
        </w:trPr>
        <w:tc>
          <w:tcPr>
            <w:tcW w:w="3410" w:type="dxa"/>
            <w:vMerge w:val="restart"/>
            <w:tcBorders>
              <w:top w:val="single" w:sz="8" w:space="0" w:color="auto"/>
            </w:tcBorders>
            <w:vAlign w:val="center"/>
          </w:tcPr>
          <w:p w14:paraId="17936F00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831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1983" w14:textId="77777777" w:rsidR="00CC1B1B" w:rsidRPr="00063367" w:rsidRDefault="0028013C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賸餘或短</w:t>
            </w:r>
            <w:proofErr w:type="gramStart"/>
            <w:r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絀</w:t>
            </w:r>
            <w:proofErr w:type="gramEnd"/>
          </w:p>
        </w:tc>
      </w:tr>
      <w:tr w:rsidR="00CC1B1B" w:rsidRPr="00063367" w14:paraId="0D4ABAAB" w14:textId="77777777" w:rsidTr="0057652E">
        <w:trPr>
          <w:cantSplit/>
          <w:trHeight w:hRule="exact" w:val="256"/>
        </w:trPr>
        <w:tc>
          <w:tcPr>
            <w:tcW w:w="3410" w:type="dxa"/>
            <w:vMerge/>
            <w:tcBorders>
              <w:bottom w:val="single" w:sz="8" w:space="0" w:color="auto"/>
            </w:tcBorders>
            <w:vAlign w:val="center"/>
          </w:tcPr>
          <w:p w14:paraId="48CAC4E4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03F7D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C0697E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28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9BBA66" w14:textId="77777777" w:rsidR="00CC1B1B" w:rsidRPr="00063367" w:rsidRDefault="00CC1B1B" w:rsidP="00CD52EF">
            <w:pPr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EA335C" w:rsidRPr="00063367" w14:paraId="67C5B8CD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E7DCE9" w14:textId="093F5076" w:rsidR="00EA335C" w:rsidRPr="00697968" w:rsidRDefault="00EA335C" w:rsidP="006E1C79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國立高級中等學校校務基金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27F42" w14:textId="29DF9B5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- 4,147,164,000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8CBB0" w14:textId="6E91B0D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- 2,985,279,367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AE812" w14:textId="030975B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- 2,985,279,367</w:t>
            </w:r>
          </w:p>
        </w:tc>
      </w:tr>
      <w:tr w:rsidR="00EA335C" w:rsidRPr="00063367" w14:paraId="1F66A13D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4F8E81" w14:textId="7440CF5E" w:rsidR="00EA335C" w:rsidRPr="00697968" w:rsidRDefault="00EA335C" w:rsidP="006E1C79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096F15">
              <w:rPr>
                <w:rFonts w:hint="eastAsia"/>
                <w:b/>
                <w:sz w:val="20"/>
              </w:rPr>
              <w:t>法務部主管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AB245" w14:textId="0A8BCC3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- 103,410,000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5DEE0" w14:textId="2E85CF7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- 96,672,142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42119" w14:textId="52D5BFA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- 96,672,142</w:t>
            </w:r>
          </w:p>
        </w:tc>
      </w:tr>
      <w:tr w:rsidR="00EA335C" w:rsidRPr="00063367" w14:paraId="4C27875C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445CE1" w14:textId="7761CE8A" w:rsidR="00EA335C" w:rsidRPr="00697968" w:rsidRDefault="00EA335C" w:rsidP="00EA335C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法務部矯正機關作業基金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BF4A9" w14:textId="1994A2C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- 103,410,000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5D7D4" w14:textId="043E54C7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- 96,672,142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5B117" w14:textId="4F12137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- 96,672,142</w:t>
            </w:r>
          </w:p>
        </w:tc>
      </w:tr>
      <w:tr w:rsidR="00EA335C" w:rsidRPr="00063367" w14:paraId="756F4C8F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80C39E" w14:textId="7ED6A23B" w:rsidR="00EA335C" w:rsidRPr="00697968" w:rsidRDefault="00EA335C" w:rsidP="00EA335C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b/>
                <w:sz w:val="20"/>
              </w:rPr>
              <w:t>經濟部主管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D4D28" w14:textId="1C5C721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- 1,200,360,000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B951" w14:textId="77B81E3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3,537,753,630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344B4" w14:textId="75D5399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3,537,753,630</w:t>
            </w:r>
          </w:p>
        </w:tc>
      </w:tr>
      <w:tr w:rsidR="00EA335C" w:rsidRPr="00063367" w14:paraId="7073664F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D8F95E" w14:textId="0BC8C580" w:rsidR="00EA335C" w:rsidRPr="00697968" w:rsidRDefault="00EA335C" w:rsidP="00EA335C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經濟作業基金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3746D" w14:textId="2888383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668,338,000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634F0" w14:textId="631563A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5,792,499,126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9D5FE" w14:textId="7E820C7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5,792,499,126</w:t>
            </w:r>
          </w:p>
        </w:tc>
      </w:tr>
      <w:tr w:rsidR="00EA335C" w:rsidRPr="00063367" w14:paraId="4786A8D5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28DA6A" w14:textId="4333E14E" w:rsidR="00EA335C" w:rsidRPr="00697968" w:rsidRDefault="00EA335C" w:rsidP="006E1C79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水資源作業基金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FD5C5" w14:textId="05BD0D4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- 1,868,698,000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8C86C" w14:textId="148B9AE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- 2,254,745,496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DB99D" w14:textId="0BB10BD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- 2,254,745,496</w:t>
            </w:r>
          </w:p>
        </w:tc>
      </w:tr>
      <w:tr w:rsidR="002F4588" w:rsidRPr="00063367" w14:paraId="365554B6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07C355" w14:textId="4047F4E7" w:rsidR="002F4588" w:rsidRPr="00697968" w:rsidRDefault="002F4588" w:rsidP="002F4588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096F15">
              <w:rPr>
                <w:rFonts w:hint="eastAsia"/>
                <w:b/>
                <w:sz w:val="20"/>
              </w:rPr>
              <w:t>交通部主管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D4017" w14:textId="2CA8EB09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20,195,374,000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06C47" w14:textId="212844AE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33,332,474,394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6A2ED" w14:textId="3B86202D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33,332,474,394</w:t>
            </w:r>
          </w:p>
        </w:tc>
      </w:tr>
      <w:tr w:rsidR="002F4588" w:rsidRPr="00063367" w14:paraId="514BD290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9F9234" w14:textId="7921F898" w:rsidR="002F4588" w:rsidRPr="00697968" w:rsidRDefault="002F4588" w:rsidP="002F4588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交通作業基金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87E54" w14:textId="7B6D6661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20,195,374,000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32127" w14:textId="502F0CAA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33,332,474,394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E56" w14:textId="4D876E3F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33,332,474,394</w:t>
            </w:r>
          </w:p>
        </w:tc>
      </w:tr>
      <w:tr w:rsidR="002F4588" w:rsidRPr="00063367" w14:paraId="1B5D1562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6F2D6E" w14:textId="2CD1E7E0" w:rsidR="002F4588" w:rsidRPr="00697968" w:rsidRDefault="002F4588" w:rsidP="002F4588">
            <w:pPr>
              <w:ind w:leftChars="-7" w:left="-17" w:firstLineChars="12" w:firstLine="24"/>
              <w:jc w:val="distribute"/>
              <w:rPr>
                <w:sz w:val="22"/>
              </w:rPr>
            </w:pPr>
            <w:r w:rsidRPr="00096F15">
              <w:rPr>
                <w:rFonts w:hint="eastAsia"/>
                <w:b/>
                <w:sz w:val="20"/>
              </w:rPr>
              <w:t>國軍退除役官兵輔導委員會主管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E9A1E" w14:textId="5EF3FBBF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4,558,284,000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B63D6" w14:textId="17FDBC93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6,984,557,685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1FB29" w14:textId="1018AD20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6,996,178,871</w:t>
            </w:r>
          </w:p>
        </w:tc>
      </w:tr>
      <w:tr w:rsidR="002F4588" w:rsidRPr="00063367" w14:paraId="082A6B9D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0A2100" w14:textId="7695782B" w:rsidR="002F4588" w:rsidRPr="00697968" w:rsidRDefault="002F4588" w:rsidP="002F4588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國軍退除役官兵安置基金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0D304" w14:textId="4E2155FD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1,268,904,000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C2E5F" w14:textId="65DABB83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1,904,448,998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BDE42" w14:textId="466FDC29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1,916,070,184</w:t>
            </w:r>
          </w:p>
        </w:tc>
      </w:tr>
      <w:tr w:rsidR="002F4588" w:rsidRPr="00063367" w14:paraId="3717FE0E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D9B66D" w14:textId="4B5BF073" w:rsidR="002F4588" w:rsidRPr="00697968" w:rsidRDefault="002F4588" w:rsidP="002F4588">
            <w:pPr>
              <w:ind w:leftChars="100" w:left="240" w:firstLineChars="5" w:firstLine="10"/>
              <w:jc w:val="distribute"/>
              <w:rPr>
                <w:spacing w:val="-6"/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榮民醫療作業基金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864D1" w14:textId="081F499C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3,289,380,000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06B04" w14:textId="4067B1D3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5,080,108,687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617B3" w14:textId="426D819A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5,080,108,687</w:t>
            </w:r>
          </w:p>
        </w:tc>
      </w:tr>
      <w:tr w:rsidR="002F4588" w:rsidRPr="00063367" w14:paraId="2512C03E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7A1DBA" w14:textId="09756B87" w:rsidR="002F4588" w:rsidRPr="00697968" w:rsidRDefault="002F4588" w:rsidP="002F4588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b/>
                <w:sz w:val="20"/>
              </w:rPr>
              <w:t>國家科學及技術委員會主管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33CB8" w14:textId="4967D256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5,105,841,000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D11A5" w14:textId="3C4A7F33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7,836,909,834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AC6A1" w14:textId="101D4BE1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7,836,909,834</w:t>
            </w:r>
          </w:p>
        </w:tc>
      </w:tr>
      <w:tr w:rsidR="002F4588" w:rsidRPr="00063367" w14:paraId="01DFC7B3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65D560" w14:textId="1DAB3534" w:rsidR="002F4588" w:rsidRPr="00697968" w:rsidRDefault="002F4588" w:rsidP="002F4588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科學園區管理局作業基金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7AF52" w14:textId="3AD97349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5,105,841,000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DC8C2" w14:textId="03216D58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7,836,909,834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BB0F0" w14:textId="4081B801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7,836,909,834</w:t>
            </w:r>
          </w:p>
        </w:tc>
      </w:tr>
      <w:tr w:rsidR="002F4588" w:rsidRPr="00063367" w14:paraId="46692EA8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FCCFB5" w14:textId="0D994A6C" w:rsidR="002F4588" w:rsidRPr="00697968" w:rsidRDefault="002F4588" w:rsidP="002F4588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b/>
                <w:sz w:val="20"/>
              </w:rPr>
              <w:t>農業部主管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916A3" w14:textId="4E012259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- 2,580,974,000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671C8" w14:textId="4A8C21F5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- 245,219,621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7D528" w14:textId="728CCDAA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- 242,904,474</w:t>
            </w:r>
          </w:p>
        </w:tc>
      </w:tr>
      <w:tr w:rsidR="002F4588" w:rsidRPr="00063367" w14:paraId="7F5A7654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2FB5AD" w14:textId="0397A9AC" w:rsidR="002F4588" w:rsidRPr="00697968" w:rsidRDefault="002F4588" w:rsidP="002F4588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農業作業基金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99519" w14:textId="0E847A58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- 106,238,000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9C576" w14:textId="0791CDF7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- 87,664,573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9107F" w14:textId="67CA9FC9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- 87,664,573</w:t>
            </w:r>
          </w:p>
        </w:tc>
      </w:tr>
      <w:tr w:rsidR="002F4588" w:rsidRPr="00063367" w14:paraId="2ACAC660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7A7C70" w14:textId="119DB264" w:rsidR="002F4588" w:rsidRPr="00697968" w:rsidRDefault="002F4588" w:rsidP="002F4588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農田水利事業作業基金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4B247" w14:textId="1E77D0A2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- 2,474,736,000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7FC3F" w14:textId="0693FB31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- 157,555,048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4EE67" w14:textId="17CEA681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- 155,239,901</w:t>
            </w:r>
          </w:p>
        </w:tc>
      </w:tr>
      <w:tr w:rsidR="002F4588" w:rsidRPr="00063367" w14:paraId="7E525137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92C5D" w14:textId="572D6610" w:rsidR="002F4588" w:rsidRPr="00697968" w:rsidRDefault="002F4588" w:rsidP="002F4588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b/>
                <w:sz w:val="20"/>
              </w:rPr>
              <w:t>勞動部主管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7BD50" w14:textId="4697B356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64B28" w14:textId="3F1BE6E7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DEDA2" w14:textId="48B61EE7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2F4588" w:rsidRPr="00063367" w14:paraId="269B2A4F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02A45D" w14:textId="7726CB43" w:rsidR="002F4588" w:rsidRPr="00697968" w:rsidRDefault="002F4588" w:rsidP="002F4588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勞工保險局作業基金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86783" w14:textId="036AB598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803B9" w14:textId="3B341CFC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3C938" w14:textId="584E8D8A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2F4588" w:rsidRPr="00063367" w14:paraId="54C2E694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B2DEAF" w14:textId="7B71511C" w:rsidR="002F4588" w:rsidRPr="00697968" w:rsidRDefault="002F4588" w:rsidP="002F4588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b/>
                <w:sz w:val="20"/>
              </w:rPr>
              <w:t>衛生福利部主管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5AC13" w14:textId="03214551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1,801,730,000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74033" w14:textId="22208512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2,494,856,859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6C28F" w14:textId="432C52FC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2,548,327,605</w:t>
            </w:r>
          </w:p>
        </w:tc>
      </w:tr>
      <w:tr w:rsidR="002F4588" w:rsidRPr="00063367" w14:paraId="39680813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14948E" w14:textId="24A74CB1" w:rsidR="002F4588" w:rsidRPr="00697968" w:rsidRDefault="002F4588" w:rsidP="002F4588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醫療藥品基金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3EECB" w14:textId="499C01DC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1,545,242,000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CA81B" w14:textId="016A655B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2,237,949,217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9DCC9" w14:textId="6309537D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2,237,949,217</w:t>
            </w:r>
          </w:p>
        </w:tc>
      </w:tr>
      <w:tr w:rsidR="002F4588" w:rsidRPr="00063367" w14:paraId="2A841213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0AA0E2" w14:textId="3812CBBE" w:rsidR="002F4588" w:rsidRPr="00697968" w:rsidRDefault="002F4588" w:rsidP="002F4588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管制藥品製藥工廠作業基金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AF218" w14:textId="7354071D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256,488,000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63D17" w14:textId="52B61AE4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256,907,642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261F1" w14:textId="3C83E0DD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310,378,388</w:t>
            </w:r>
          </w:p>
        </w:tc>
      </w:tr>
      <w:tr w:rsidR="002F4588" w:rsidRPr="00063367" w14:paraId="732F83E6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3E1E45" w14:textId="2A565E92" w:rsidR="002F4588" w:rsidRPr="00096F15" w:rsidRDefault="002F4588" w:rsidP="002F4588">
            <w:pPr>
              <w:ind w:leftChars="100" w:left="240" w:firstLineChars="5" w:firstLine="10"/>
              <w:jc w:val="distribute"/>
              <w:rPr>
                <w:sz w:val="20"/>
              </w:rPr>
            </w:pPr>
            <w:r w:rsidRPr="00096F15">
              <w:rPr>
                <w:rFonts w:hint="eastAsia"/>
                <w:sz w:val="20"/>
              </w:rPr>
              <w:t>全民健康保險基金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BF591" w14:textId="4E76CA2D" w:rsidR="002F4588" w:rsidRPr="00096F15" w:rsidRDefault="002F4588" w:rsidP="002F4588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86D81" w14:textId="3E36F099" w:rsidR="002F4588" w:rsidRPr="00096F15" w:rsidRDefault="002F4588" w:rsidP="002F4588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DBFB0" w14:textId="5CB8E5A9" w:rsidR="002F4588" w:rsidRPr="00096F15" w:rsidRDefault="002F4588" w:rsidP="002F4588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2F4588" w:rsidRPr="00063367" w14:paraId="493E3282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B62D3C" w14:textId="501D8495" w:rsidR="002F4588" w:rsidRPr="00697968" w:rsidRDefault="002F4588" w:rsidP="002F4588">
            <w:pPr>
              <w:ind w:leftChars="100" w:left="240" w:firstLineChars="5" w:firstLine="10"/>
              <w:jc w:val="distribute"/>
              <w:rPr>
                <w:sz w:val="22"/>
              </w:rPr>
            </w:pPr>
            <w:r w:rsidRPr="00096F15">
              <w:rPr>
                <w:rFonts w:hint="eastAsia"/>
                <w:sz w:val="20"/>
              </w:rPr>
              <w:t>國民年金保險基金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21178" w14:textId="5F7B5F6B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4E4AF" w14:textId="2BD10D30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60157" w14:textId="59ACC142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2F4588" w:rsidRPr="00063367" w14:paraId="76CA03C7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247F23" w14:textId="48F2E3AD" w:rsidR="002F4588" w:rsidRPr="00697968" w:rsidRDefault="002F4588" w:rsidP="00D465EF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b/>
                <w:sz w:val="20"/>
              </w:rPr>
              <w:t>文化部主管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E60B7" w14:textId="31EEB7F4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- 122,082,000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1482F" w14:textId="47BCE661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- 6,905,605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B2F15" w14:textId="68015BDE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- 6,905,605</w:t>
            </w:r>
          </w:p>
        </w:tc>
      </w:tr>
      <w:tr w:rsidR="002F4588" w:rsidRPr="00063367" w14:paraId="59E25495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FFF09D" w14:textId="6320943C" w:rsidR="002F4588" w:rsidRPr="00697968" w:rsidRDefault="002F4588" w:rsidP="00D465EF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國立文化機構作業基金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E92AB" w14:textId="7EC80305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- 122,082,000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DAFF1" w14:textId="6B9FAEA1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- 6,905,605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39A45" w14:textId="2F95BD7F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- 6,905,605</w:t>
            </w:r>
          </w:p>
        </w:tc>
      </w:tr>
      <w:tr w:rsidR="002F4588" w:rsidRPr="00063367" w14:paraId="55219B7E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D3BA5C" w14:textId="1A422D49" w:rsidR="002F4588" w:rsidRPr="00697968" w:rsidRDefault="002F4588" w:rsidP="00D465EF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b/>
                <w:sz w:val="20"/>
              </w:rPr>
              <w:t>國立故宮博物院主管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13A49" w14:textId="007FFBF1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40,288,000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5B459" w14:textId="627DC87D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45,702,198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48C27" w14:textId="10792205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45,702,198</w:t>
            </w:r>
          </w:p>
        </w:tc>
      </w:tr>
      <w:tr w:rsidR="002F4588" w:rsidRPr="00063367" w14:paraId="40F8F004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571D20" w14:textId="27F7F6CB" w:rsidR="002F4588" w:rsidRPr="00697968" w:rsidRDefault="002F4588" w:rsidP="00D465EF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故宮文物藝術發展基金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4FAC3" w14:textId="5E9ECEBF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40,288,000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4F624" w14:textId="5CFBE911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45,702,198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37AC0" w14:textId="0F3ECB9B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45,702,198</w:t>
            </w:r>
          </w:p>
        </w:tc>
      </w:tr>
      <w:tr w:rsidR="002F4588" w:rsidRPr="00063367" w14:paraId="707D04C2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CA23F" w14:textId="193B8289" w:rsidR="002F4588" w:rsidRPr="00697968" w:rsidRDefault="002F4588" w:rsidP="00D465EF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b/>
                <w:sz w:val="20"/>
              </w:rPr>
              <w:t>原住民族委員會主管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907BA" w14:textId="216FC5A1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- 241,632,000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A574C" w14:textId="3327BA96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- 652,535,938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A139" w14:textId="7A7F95D3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- 652,535,938</w:t>
            </w:r>
          </w:p>
        </w:tc>
      </w:tr>
      <w:tr w:rsidR="002F4588" w:rsidRPr="00063367" w14:paraId="056F9138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2C8CD4" w14:textId="20946DE2" w:rsidR="002F4588" w:rsidRPr="00697968" w:rsidRDefault="002F4588" w:rsidP="00D465EF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原住民族綜合發展基金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3485A" w14:textId="60D29EB8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- 241,632,000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B8C66" w14:textId="631B249E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- 652,535,938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5E784" w14:textId="1CB7DD43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- 652,535,938</w:t>
            </w:r>
          </w:p>
        </w:tc>
      </w:tr>
      <w:tr w:rsidR="002F4588" w:rsidRPr="00063367" w14:paraId="3D91CC6B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22B1CA" w14:textId="00AEC9D8" w:rsidR="002F4588" w:rsidRPr="00697968" w:rsidRDefault="002F4588" w:rsidP="00D465EF">
            <w:pPr>
              <w:ind w:leftChars="-7" w:left="-17" w:firstLineChars="12" w:firstLine="24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b/>
                <w:sz w:val="20"/>
              </w:rPr>
              <w:t>考試院考選部主管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B5ECF" w14:textId="331671DA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49,328,000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10F87" w14:textId="36113B18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43,678,790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D9032" w14:textId="104691D5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43,678,790</w:t>
            </w:r>
          </w:p>
        </w:tc>
      </w:tr>
      <w:tr w:rsidR="002F4588" w:rsidRPr="00063367" w14:paraId="3F09F5B3" w14:textId="77777777" w:rsidTr="0057652E">
        <w:trPr>
          <w:cantSplit/>
          <w:trHeight w:val="406"/>
        </w:trPr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5C0143" w14:textId="2CC6FA24" w:rsidR="002F4588" w:rsidRPr="00697968" w:rsidRDefault="002F4588" w:rsidP="00D465EF">
            <w:pPr>
              <w:ind w:leftChars="100" w:left="240" w:firstLineChars="5" w:firstLine="10"/>
              <w:jc w:val="distribute"/>
              <w:rPr>
                <w:sz w:val="22"/>
                <w:highlight w:val="yellow"/>
              </w:rPr>
            </w:pPr>
            <w:r w:rsidRPr="00096F15">
              <w:rPr>
                <w:rFonts w:hint="eastAsia"/>
                <w:sz w:val="20"/>
              </w:rPr>
              <w:t>考選業務基金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A91964" w14:textId="3904EDBC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49,328,000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FF80F" w14:textId="4BB707BF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43,678,790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C0C20" w14:textId="6ED36188" w:rsidR="002F4588" w:rsidRPr="0095446A" w:rsidRDefault="002F4588" w:rsidP="002F458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43,678,790</w:t>
            </w:r>
          </w:p>
        </w:tc>
      </w:tr>
    </w:tbl>
    <w:p w14:paraId="7C23B834" w14:textId="77777777" w:rsidR="00CC1B1B" w:rsidRPr="00EE6BC6" w:rsidRDefault="00CC1B1B" w:rsidP="008C445C">
      <w:pPr>
        <w:pStyle w:val="3T0301110P"/>
        <w:spacing w:line="20" w:lineRule="exact"/>
        <w:ind w:left="0" w:firstLineChars="0" w:firstLine="0"/>
        <w:rPr>
          <w:b/>
          <w:spacing w:val="-20"/>
          <w:sz w:val="2"/>
          <w:szCs w:val="20"/>
        </w:rPr>
      </w:pPr>
    </w:p>
    <w:p w14:paraId="015E9D7A" w14:textId="25197FBD" w:rsidR="00CC1B1B" w:rsidRPr="00063367" w:rsidRDefault="004103B9" w:rsidP="00CC1B1B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57652E">
        <w:rPr>
          <w:rFonts w:hint="eastAsia"/>
          <w:bCs/>
          <w:color w:val="000000" w:themeColor="text1"/>
          <w:sz w:val="36"/>
          <w:szCs w:val="36"/>
        </w:rPr>
        <w:t>（</w:t>
      </w:r>
      <w:r w:rsidRPr="004103B9">
        <w:rPr>
          <w:rFonts w:hint="eastAsia"/>
          <w:bCs/>
          <w:color w:val="000000" w:themeColor="text1"/>
          <w:sz w:val="36"/>
          <w:szCs w:val="36"/>
        </w:rPr>
        <w:t>基金別</w:t>
      </w:r>
      <w:r w:rsidR="0057652E">
        <w:rPr>
          <w:rFonts w:hint="eastAsia"/>
          <w:bCs/>
          <w:color w:val="000000" w:themeColor="text1"/>
          <w:sz w:val="36"/>
          <w:szCs w:val="36"/>
        </w:rPr>
        <w:t>）</w:t>
      </w:r>
      <w:r w:rsidR="00CC1B1B" w:rsidRPr="00063367">
        <w:rPr>
          <w:rFonts w:hAnsi="Times New Roman" w:cs="Times New Roman" w:hint="eastAsia"/>
          <w:color w:val="000000" w:themeColor="text1"/>
          <w:sz w:val="36"/>
          <w:szCs w:val="36"/>
        </w:rPr>
        <w:t>（續）</w:t>
      </w:r>
    </w:p>
    <w:p w14:paraId="25CC0B18" w14:textId="77777777" w:rsidR="00F00B34" w:rsidRPr="00063367" w:rsidRDefault="00F00B34" w:rsidP="00F00B34">
      <w:pPr>
        <w:tabs>
          <w:tab w:val="right" w:pos="10163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102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5"/>
        <w:gridCol w:w="2158"/>
        <w:gridCol w:w="863"/>
        <w:gridCol w:w="2142"/>
        <w:gridCol w:w="2172"/>
        <w:gridCol w:w="755"/>
      </w:tblGrid>
      <w:tr w:rsidR="00F00B34" w:rsidRPr="00063367" w14:paraId="11D040C5" w14:textId="77777777" w:rsidTr="0057652E">
        <w:trPr>
          <w:cantSplit/>
          <w:trHeight w:hRule="exact" w:val="256"/>
        </w:trPr>
        <w:tc>
          <w:tcPr>
            <w:tcW w:w="5136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FD24CEC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5069" w:type="dxa"/>
            <w:gridSpan w:val="3"/>
            <w:tcBorders>
              <w:top w:val="single" w:sz="8" w:space="0" w:color="auto"/>
            </w:tcBorders>
            <w:vAlign w:val="center"/>
          </w:tcPr>
          <w:p w14:paraId="61DDB75C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F00B34" w:rsidRPr="00063367" w14:paraId="74A25C48" w14:textId="77777777" w:rsidTr="0057652E">
        <w:trPr>
          <w:cantSplit/>
          <w:trHeight w:hRule="exact" w:val="256"/>
        </w:trPr>
        <w:tc>
          <w:tcPr>
            <w:tcW w:w="211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51766B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938D132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3BE3B69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142" w:type="dxa"/>
            <w:tcBorders>
              <w:bottom w:val="single" w:sz="8" w:space="0" w:color="auto"/>
            </w:tcBorders>
            <w:vAlign w:val="center"/>
          </w:tcPr>
          <w:p w14:paraId="43FA1997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172" w:type="dxa"/>
            <w:tcBorders>
              <w:bottom w:val="single" w:sz="8" w:space="0" w:color="auto"/>
            </w:tcBorders>
            <w:vAlign w:val="center"/>
          </w:tcPr>
          <w:p w14:paraId="6CB485A7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755" w:type="dxa"/>
            <w:tcBorders>
              <w:bottom w:val="single" w:sz="8" w:space="0" w:color="auto"/>
            </w:tcBorders>
            <w:vAlign w:val="center"/>
          </w:tcPr>
          <w:p w14:paraId="647842AA" w14:textId="77777777" w:rsidR="00F00B34" w:rsidRPr="00063367" w:rsidRDefault="00F00B34" w:rsidP="00876045">
            <w:pPr>
              <w:adjustRightInd w:val="0"/>
              <w:snapToGrid w:val="0"/>
              <w:spacing w:line="22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862ACF" w:rsidRPr="00063367" w14:paraId="577FACB2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BB1EE9" w14:textId="7C234A9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1,161,884,633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D81BA" w14:textId="0769C79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66F13" w14:textId="20D0F04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- 28.02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FEFB6" w14:textId="2267672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01B8" w14:textId="44FDD75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5AB932" w14:textId="517DB724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0A7A4846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111A7B" w14:textId="7AF0FCB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6,737,858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1B727" w14:textId="1B9F974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C1E2C" w14:textId="316AAE8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- 6.52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E5102" w14:textId="330F8B4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67718" w14:textId="3DAB615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73A47E" w14:textId="0E93E62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A335C" w:rsidRPr="00063367" w14:paraId="2C09F5D2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335862" w14:textId="7A9D946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6,737,858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26EDC" w14:textId="4F0E3FB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3BDCB" w14:textId="6FD5973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- 6.52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506B6" w14:textId="532522E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F5886" w14:textId="1348FFB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13CF70" w14:textId="2F3E1B6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37B0FCA6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285621" w14:textId="308E874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4,738,113,630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CE57D" w14:textId="10CED3BF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CBA6A" w14:textId="6F3F05A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82B5B" w14:textId="3CC29610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41A66" w14:textId="78423BD9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259AD0" w14:textId="12F32E4C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EA335C" w:rsidRPr="00063367" w14:paraId="472F2AF4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D9330A" w14:textId="44B798CA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5,124,161,126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7CC17" w14:textId="48B7CBDE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D76CE" w14:textId="13F759C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766.70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39EC4" w14:textId="65EED37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EAE8D" w14:textId="30C60A3D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DB3FE7" w14:textId="2BE8D9D2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EA335C" w:rsidRPr="00063367" w14:paraId="36645FC0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FA8A8" w14:textId="55F79ED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622F3" w14:textId="478C9DE6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386,047,496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7B019" w14:textId="2240BF41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20.66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B9789" w14:textId="7A4F0298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11E2F" w14:textId="1E2680A5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8FF2DA" w14:textId="1E619643" w:rsidR="00EA335C" w:rsidRPr="0095446A" w:rsidRDefault="00EA335C" w:rsidP="00EA335C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563CB" w:rsidRPr="00063367" w14:paraId="737343D4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BA1853" w14:textId="7E9E5D92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13,137,100,394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3FE3E" w14:textId="5AA3CFA7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D856A" w14:textId="2564B371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65.05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3F4C5" w14:textId="1C4DD009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20B6D" w14:textId="641B15DF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FD109D" w14:textId="1E6250A4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563CB" w:rsidRPr="00063367" w14:paraId="255C784F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FE1254" w14:textId="247AD6AF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13,137,100,394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1F329" w14:textId="42E9E8AE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A5326" w14:textId="1291F6EA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65.05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497D2" w14:textId="738A8390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123E9" w14:textId="4C65E3A3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4B8C92" w14:textId="10C59BC1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563CB" w:rsidRPr="00063367" w14:paraId="559C643C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803C2C" w14:textId="5B242082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2,437,894,871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15D25" w14:textId="5F4C491F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F2345" w14:textId="24B9EF00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53.48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8C4D7" w14:textId="3EF43A06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11,621,186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43D7A" w14:textId="7E5901E1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475534" w14:textId="115445EC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0.17</w:t>
            </w:r>
          </w:p>
        </w:tc>
      </w:tr>
      <w:tr w:rsidR="00F563CB" w:rsidRPr="00063367" w14:paraId="7DBAE90E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BE4269" w14:textId="6ED838FF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647,166,184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6B691" w14:textId="071B88F7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6E5C5" w14:textId="3B209F46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51.00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96B3F" w14:textId="0CBAD7E6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11,621,186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3F799" w14:textId="51D88B68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8E8CC3" w14:textId="07237292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0.61</w:t>
            </w:r>
          </w:p>
        </w:tc>
      </w:tr>
      <w:tr w:rsidR="00F563CB" w:rsidRPr="00063367" w14:paraId="59BC0D5A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8BC496" w14:textId="6CEBDC85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1,790,728,687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163C4" w14:textId="20A898DD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D35AA" w14:textId="4EB3D542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54.44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07DF7" w14:textId="4DFE3D71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D6A50" w14:textId="52B690BE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F44305" w14:textId="450989B3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563CB" w:rsidRPr="00063367" w14:paraId="343BF90C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591D53" w14:textId="5073B252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2,731,068,834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6B4A5" w14:textId="144E8D6B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D0052" w14:textId="5CD621E2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53.49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23696" w14:textId="033F29CC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4E872" w14:textId="281B6F04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D6099F" w14:textId="7CCF2552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563CB" w:rsidRPr="00063367" w14:paraId="342A5CBA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CE047E" w14:textId="3C0255E3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2,731,068,834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F4C63" w14:textId="2F5B9F85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23A1E" w14:textId="480CAE8E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53.49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C8E08" w14:textId="4A6BC465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18991" w14:textId="57047791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177684" w14:textId="027A504F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563CB" w:rsidRPr="00063367" w14:paraId="6EB42E0B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341CF1" w14:textId="037C0597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2,338,069,526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72D6E" w14:textId="3D35B704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6B3AB" w14:textId="2DBF0BA5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- 90.59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797BE" w14:textId="344F3086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2,315,147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507B9" w14:textId="2E9E0D4E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562AC8" w14:textId="121FBE8F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- 0.94</w:t>
            </w:r>
          </w:p>
        </w:tc>
      </w:tr>
      <w:tr w:rsidR="00F563CB" w:rsidRPr="00063367" w14:paraId="4A19F045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5751B6" w14:textId="76B4BA13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18,573,427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67461" w14:textId="2FA5AEFA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B8F18" w14:textId="7D1B9E21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- 17.48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D6E19" w14:textId="1978A876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5A1F4" w14:textId="644B19F0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52E4A2" w14:textId="17968E87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563CB" w:rsidRPr="00063367" w14:paraId="55770476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23639A" w14:textId="7BC3A274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2,319,496,099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0F14C" w14:textId="7000B7DB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5CF18" w14:textId="457A6973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- 93.73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6A76F" w14:textId="313EA0A6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2,315,147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20D64" w14:textId="53EB9A70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58746B" w14:textId="15797266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- 1.47</w:t>
            </w:r>
          </w:p>
        </w:tc>
      </w:tr>
      <w:tr w:rsidR="00F563CB" w:rsidRPr="00063367" w14:paraId="4D6A0EA2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57091A" w14:textId="316E879A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4FDD8" w14:textId="6DDC1412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B0150" w14:textId="69A84D7F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E3C99" w14:textId="5E0FED9D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76796" w14:textId="513B68B6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BDD390" w14:textId="2CA84730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</w:tr>
      <w:tr w:rsidR="00F563CB" w:rsidRPr="00063367" w14:paraId="35AE2661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C03617" w14:textId="30C5B0E1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7F703" w14:textId="71CF270A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BDBDF" w14:textId="7990B2F0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ED32E" w14:textId="50CC96BB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8507E" w14:textId="72AAC200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E4E83C" w14:textId="31BB69DA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</w:tr>
      <w:tr w:rsidR="00F563CB" w:rsidRPr="00063367" w14:paraId="5388410C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F309AB" w14:textId="7A0323D4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746,597,605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6C70D" w14:textId="59EA01D5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F2713" w14:textId="39CC72FE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41.44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AC65D" w14:textId="67DF7D7E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53,470,746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8BC0C" w14:textId="7F48C902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92DF2B" w14:textId="0DCC12B5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2.14</w:t>
            </w:r>
          </w:p>
        </w:tc>
      </w:tr>
      <w:tr w:rsidR="00F563CB" w:rsidRPr="00063367" w14:paraId="3FECC0EA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269C13" w14:textId="68F66F96" w:rsidR="00F563CB" w:rsidRPr="00096F15" w:rsidRDefault="00F563CB" w:rsidP="00F563C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692,707,217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E7358" w14:textId="5123B26B" w:rsidR="00F563CB" w:rsidRPr="00096F15" w:rsidRDefault="00F563CB" w:rsidP="00F563C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BED48" w14:textId="6180A669" w:rsidR="00F563CB" w:rsidRPr="00CD5486" w:rsidRDefault="00F563CB" w:rsidP="00F563C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</w:rPr>
            </w:pPr>
            <w:r w:rsidRPr="00CD5486">
              <w:rPr>
                <w:rFonts w:ascii="新細明體" w:hAnsi="新細明體" w:hint="eastAsia"/>
                <w:sz w:val="20"/>
              </w:rPr>
              <w:t>44.83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AB5BA" w14:textId="1F7CE76F" w:rsidR="00F563CB" w:rsidRPr="00096F15" w:rsidRDefault="00F563CB" w:rsidP="00F563C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A80DB" w14:textId="15C74646" w:rsidR="00F563CB" w:rsidRPr="00096F15" w:rsidRDefault="00F563CB" w:rsidP="00F563CB">
            <w:pPr>
              <w:ind w:rightChars="10" w:right="24" w:firstLineChars="0" w:firstLine="0"/>
              <w:jc w:val="right"/>
              <w:rPr>
                <w:rFonts w:ascii="新細明體" w:hAnsi="新細明體"/>
                <w:spacing w:val="4"/>
                <w:sz w:val="20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7E14B2" w14:textId="18DFA0B5" w:rsidR="00F563CB" w:rsidRPr="00CD5486" w:rsidRDefault="00F563CB" w:rsidP="00F563CB">
            <w:pPr>
              <w:ind w:rightChars="10" w:right="24" w:firstLineChars="0" w:firstLine="0"/>
              <w:jc w:val="right"/>
              <w:rPr>
                <w:rFonts w:ascii="新細明體" w:hAnsi="新細明體"/>
                <w:sz w:val="20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563CB" w:rsidRPr="00063367" w14:paraId="695F1DFF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344DB1" w14:textId="636B8667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53,890,388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53B18" w14:textId="17E892F6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8DF9C" w14:textId="4340109C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21.01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73FFC" w14:textId="601EFF7A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53,470,746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E77FE" w14:textId="32C20824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AE361F" w14:textId="379B3EAD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20.81</w:t>
            </w:r>
          </w:p>
        </w:tc>
      </w:tr>
      <w:tr w:rsidR="00F563CB" w:rsidRPr="00063367" w14:paraId="4EB558CE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0EBE92" w14:textId="3D6B1A3A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18EFA" w14:textId="56102515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6DF8C" w14:textId="6A840938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AAADA" w14:textId="6E40BD5F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95D1B" w14:textId="5AE5B6BF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757FD0" w14:textId="617FF61C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</w:tr>
      <w:tr w:rsidR="00F563CB" w:rsidRPr="00063367" w14:paraId="4D6A4334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1CB59F" w14:textId="0BD9FBB3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065FC" w14:textId="5913F92E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54A7D" w14:textId="566455A0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7845C" w14:textId="43FB9BEB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DAD4B" w14:textId="62272AA7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9DD110" w14:textId="6BEF7857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</w:tr>
      <w:tr w:rsidR="00F563CB" w:rsidRPr="00063367" w14:paraId="43F7A0FC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A10D6B" w14:textId="5FA64135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115,176,395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C6816" w14:textId="62AFDF90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1DFE5" w14:textId="4C1123C1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- 94.34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73991" w14:textId="2D1AA975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866A9" w14:textId="23C89628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B74C51" w14:textId="53372F1A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563CB" w:rsidRPr="00063367" w14:paraId="6B6722D8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E7AA0F" w14:textId="11828CB6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115,176,395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3B202" w14:textId="7EE21E36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09ED0" w14:textId="04EF330A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- 94.34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97239" w14:textId="113BAA98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FB479" w14:textId="2932FFCA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3B4F89" w14:textId="1E9E8DCA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563CB" w:rsidRPr="00063367" w14:paraId="7F0430F5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B09DC5" w14:textId="28AADA04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5,414,198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17E97" w14:textId="20D151B6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20940" w14:textId="25C17000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13.44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99E0A" w14:textId="5B797075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0AB8A" w14:textId="03EED22B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61B907" w14:textId="5D100F43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563CB" w:rsidRPr="00063367" w14:paraId="75C15A97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D72B07" w14:textId="7915ECE9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5,414,198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A877A" w14:textId="6C0338C0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C4EA6" w14:textId="23109040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13.44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235E9" w14:textId="756EADA4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AEBEE" w14:textId="0889E319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8A03D2" w14:textId="409F7093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563CB" w:rsidRPr="00063367" w14:paraId="18245AED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BD41C1" w14:textId="28F812D3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03600" w14:textId="4EBAB4E4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410,903,938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449E8" w14:textId="67E12A37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170.05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4340D" w14:textId="38AEF50F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DD0C7" w14:textId="25978E66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8F5E5F" w14:textId="7AA7021A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563CB" w:rsidRPr="00063367" w14:paraId="36993F92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C0E5AD" w14:textId="09E734CC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804CD" w14:textId="29C5F403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410,903,938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CF5FA" w14:textId="62235711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170.05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558EE" w14:textId="4A83DCEE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16586" w14:textId="2EE50FDE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A08EF5" w14:textId="70E469BA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563CB" w:rsidRPr="00063367" w14:paraId="58C6ADE7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28938A" w14:textId="25E4D282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0E442" w14:textId="1EA0D20D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5,649,210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18A9F" w14:textId="12EEF3F8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- 11.45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FDD03" w14:textId="7628F12F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EA177" w14:textId="384D81F9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B54938" w14:textId="1B7696D8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563CB" w:rsidRPr="00063367" w14:paraId="5195DB19" w14:textId="77777777" w:rsidTr="0057652E">
        <w:trPr>
          <w:cantSplit/>
          <w:trHeight w:val="406"/>
        </w:trPr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0A5879" w14:textId="32C79EE3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F106D3" w14:textId="100F9A8A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5,649,210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9FC9EF" w14:textId="70298A06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- 11.45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12A447" w14:textId="2FE8537E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34F216" w14:textId="3818357F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4"/>
                <w:sz w:val="20"/>
                <w:szCs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6381BF9" w14:textId="25A8E9FF" w:rsidR="00F563CB" w:rsidRPr="0095446A" w:rsidRDefault="00F563CB" w:rsidP="00F563CB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7D033E65" w14:textId="77777777" w:rsidR="00CC1B1B" w:rsidRPr="00EE6BC6" w:rsidRDefault="00CC1B1B" w:rsidP="008C445C">
      <w:pPr>
        <w:tabs>
          <w:tab w:val="center" w:pos="4920"/>
        </w:tabs>
        <w:snapToGrid w:val="0"/>
        <w:spacing w:line="20" w:lineRule="exact"/>
        <w:ind w:firstLineChars="0" w:firstLine="0"/>
        <w:jc w:val="left"/>
        <w:rPr>
          <w:rFonts w:ascii="Times New Roman"/>
          <w:color w:val="000000" w:themeColor="text1"/>
          <w:sz w:val="2"/>
        </w:rPr>
      </w:pPr>
    </w:p>
    <w:sectPr w:rsidR="00CC1B1B" w:rsidRPr="00EE6BC6" w:rsidSect="009544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84C11" w14:textId="77777777" w:rsidR="000A03B5" w:rsidRDefault="000A03B5" w:rsidP="0001579B">
      <w:pPr>
        <w:ind w:firstLine="480"/>
      </w:pPr>
      <w:r>
        <w:separator/>
      </w:r>
    </w:p>
  </w:endnote>
  <w:endnote w:type="continuationSeparator" w:id="0">
    <w:p w14:paraId="3895EE3C" w14:textId="77777777" w:rsidR="000A03B5" w:rsidRDefault="000A03B5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5212006"/>
      <w:docPartObj>
        <w:docPartGallery w:val="Page Numbers (Bottom of Page)"/>
        <w:docPartUnique/>
      </w:docPartObj>
    </w:sdtPr>
    <w:sdtEndPr/>
    <w:sdtContent>
      <w:p w14:paraId="3AE22151" w14:textId="77777777" w:rsidR="00876045" w:rsidRDefault="00876045" w:rsidP="00A20DBE">
        <w:pPr>
          <w:pStyle w:val="a5"/>
          <w:snapToGrid/>
          <w:ind w:firstLineChars="0" w:firstLine="0"/>
          <w:jc w:val="center"/>
        </w:pPr>
        <w:r>
          <w:rPr>
            <w:rFonts w:hint="eastAsia"/>
          </w:rPr>
          <w:t>丙-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F44E9">
          <w:rPr>
            <w:noProof/>
          </w:rPr>
          <w:t>14</w:t>
        </w:r>
        <w:r>
          <w:fldChar w:fldCharType="end"/>
        </w:r>
      </w:p>
    </w:sdtContent>
  </w:sdt>
  <w:p w14:paraId="1024F5B3" w14:textId="77777777" w:rsidR="00876045" w:rsidRDefault="00876045" w:rsidP="00A20DBE">
    <w:pPr>
      <w:pStyle w:val="a5"/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1436225"/>
      <w:docPartObj>
        <w:docPartGallery w:val="Page Numbers (Bottom of Page)"/>
        <w:docPartUnique/>
      </w:docPartObj>
    </w:sdtPr>
    <w:sdtEndPr/>
    <w:sdtContent>
      <w:p w14:paraId="159604F0" w14:textId="77777777" w:rsidR="00876045" w:rsidRDefault="00876045" w:rsidP="0057652E">
        <w:pPr>
          <w:pStyle w:val="a5"/>
          <w:ind w:firstLineChars="0" w:firstLine="0"/>
          <w:jc w:val="center"/>
        </w:pPr>
        <w:r>
          <w:rPr>
            <w:rFonts w:hint="eastAsia"/>
          </w:rPr>
          <w:t>丙-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F44E9" w:rsidRPr="00AF44E9">
          <w:rPr>
            <w:noProof/>
            <w:lang w:val="zh-TW"/>
          </w:rPr>
          <w:t>13</w:t>
        </w:r>
        <w:r>
          <w:fldChar w:fldCharType="end"/>
        </w:r>
      </w:p>
    </w:sdtContent>
  </w:sdt>
  <w:p w14:paraId="3748228F" w14:textId="77777777" w:rsidR="00876045" w:rsidRPr="001D2AAC" w:rsidRDefault="00876045" w:rsidP="0057652E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77CAD" w14:textId="77777777" w:rsidR="00876045" w:rsidRDefault="00876045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F9565" w14:textId="77777777" w:rsidR="000A03B5" w:rsidRDefault="000A03B5" w:rsidP="0001579B">
      <w:pPr>
        <w:ind w:firstLine="480"/>
      </w:pPr>
      <w:r>
        <w:separator/>
      </w:r>
    </w:p>
  </w:footnote>
  <w:footnote w:type="continuationSeparator" w:id="0">
    <w:p w14:paraId="35FBFF7F" w14:textId="77777777" w:rsidR="000A03B5" w:rsidRDefault="000A03B5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82AF8" w14:textId="77777777" w:rsidR="00876045" w:rsidRDefault="00876045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B46D3" w14:textId="77777777" w:rsidR="00876045" w:rsidRDefault="00876045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BA4AB" w14:textId="77777777" w:rsidR="00876045" w:rsidRDefault="00876045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3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"/>
  </w:num>
  <w:num w:numId="2">
    <w:abstractNumId w:val="13"/>
  </w:num>
  <w:num w:numId="3">
    <w:abstractNumId w:val="1"/>
  </w:num>
  <w:num w:numId="4">
    <w:abstractNumId w:val="12"/>
  </w:num>
  <w:num w:numId="5">
    <w:abstractNumId w:val="22"/>
  </w:num>
  <w:num w:numId="6">
    <w:abstractNumId w:val="4"/>
  </w:num>
  <w:num w:numId="7">
    <w:abstractNumId w:val="8"/>
  </w:num>
  <w:num w:numId="8">
    <w:abstractNumId w:val="25"/>
  </w:num>
  <w:num w:numId="9">
    <w:abstractNumId w:val="10"/>
  </w:num>
  <w:num w:numId="10">
    <w:abstractNumId w:val="18"/>
  </w:num>
  <w:num w:numId="11">
    <w:abstractNumId w:val="17"/>
  </w:num>
  <w:num w:numId="12">
    <w:abstractNumId w:val="23"/>
  </w:num>
  <w:num w:numId="13">
    <w:abstractNumId w:val="11"/>
  </w:num>
  <w:num w:numId="14">
    <w:abstractNumId w:val="9"/>
  </w:num>
  <w:num w:numId="15">
    <w:abstractNumId w:val="5"/>
  </w:num>
  <w:num w:numId="16">
    <w:abstractNumId w:val="20"/>
  </w:num>
  <w:num w:numId="17">
    <w:abstractNumId w:val="21"/>
  </w:num>
  <w:num w:numId="18">
    <w:abstractNumId w:val="3"/>
  </w:num>
  <w:num w:numId="19">
    <w:abstractNumId w:val="15"/>
  </w:num>
  <w:num w:numId="20">
    <w:abstractNumId w:val="6"/>
  </w:num>
  <w:num w:numId="21">
    <w:abstractNumId w:val="24"/>
  </w:num>
  <w:num w:numId="22">
    <w:abstractNumId w:val="14"/>
  </w:num>
  <w:num w:numId="23">
    <w:abstractNumId w:val="26"/>
  </w:num>
  <w:num w:numId="24">
    <w:abstractNumId w:val="27"/>
  </w:num>
  <w:num w:numId="25">
    <w:abstractNumId w:val="0"/>
  </w:num>
  <w:num w:numId="26">
    <w:abstractNumId w:val="16"/>
  </w:num>
  <w:num w:numId="27">
    <w:abstractNumId w:val="2"/>
  </w:num>
  <w:num w:numId="2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6145">
      <o:colormru v:ext="edit" colors="#cce8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011"/>
    <w:rsid w:val="0000711D"/>
    <w:rsid w:val="00013FC4"/>
    <w:rsid w:val="0001579B"/>
    <w:rsid w:val="0001689E"/>
    <w:rsid w:val="00025D1B"/>
    <w:rsid w:val="00025EDB"/>
    <w:rsid w:val="00031F52"/>
    <w:rsid w:val="00034CC4"/>
    <w:rsid w:val="0004064B"/>
    <w:rsid w:val="000476E1"/>
    <w:rsid w:val="00047E77"/>
    <w:rsid w:val="000545C4"/>
    <w:rsid w:val="00060E0A"/>
    <w:rsid w:val="00063367"/>
    <w:rsid w:val="00064DAE"/>
    <w:rsid w:val="00067800"/>
    <w:rsid w:val="00072CA8"/>
    <w:rsid w:val="0007408F"/>
    <w:rsid w:val="000756E2"/>
    <w:rsid w:val="000771FE"/>
    <w:rsid w:val="0008733E"/>
    <w:rsid w:val="00090D10"/>
    <w:rsid w:val="000A03B5"/>
    <w:rsid w:val="000A2C5F"/>
    <w:rsid w:val="000B44D4"/>
    <w:rsid w:val="000B6E4C"/>
    <w:rsid w:val="000C4654"/>
    <w:rsid w:val="000D2FCE"/>
    <w:rsid w:val="000D3E1F"/>
    <w:rsid w:val="000D43F9"/>
    <w:rsid w:val="000F352F"/>
    <w:rsid w:val="000F7626"/>
    <w:rsid w:val="0010059F"/>
    <w:rsid w:val="001010AD"/>
    <w:rsid w:val="00112B34"/>
    <w:rsid w:val="001131C0"/>
    <w:rsid w:val="0011504A"/>
    <w:rsid w:val="00117A9B"/>
    <w:rsid w:val="00121356"/>
    <w:rsid w:val="001226FE"/>
    <w:rsid w:val="0012775A"/>
    <w:rsid w:val="00127BE7"/>
    <w:rsid w:val="00130392"/>
    <w:rsid w:val="001424CA"/>
    <w:rsid w:val="00143CEF"/>
    <w:rsid w:val="001612C8"/>
    <w:rsid w:val="00174AA6"/>
    <w:rsid w:val="00185F85"/>
    <w:rsid w:val="00190799"/>
    <w:rsid w:val="001A4CFE"/>
    <w:rsid w:val="001B11E8"/>
    <w:rsid w:val="001B1C92"/>
    <w:rsid w:val="001B2BC3"/>
    <w:rsid w:val="001B34B2"/>
    <w:rsid w:val="001B5641"/>
    <w:rsid w:val="001B6125"/>
    <w:rsid w:val="001C2632"/>
    <w:rsid w:val="001C5CBE"/>
    <w:rsid w:val="001C6040"/>
    <w:rsid w:val="001D1B7C"/>
    <w:rsid w:val="001D2AAC"/>
    <w:rsid w:val="001E1622"/>
    <w:rsid w:val="001E34B9"/>
    <w:rsid w:val="001E3E6D"/>
    <w:rsid w:val="001E4E73"/>
    <w:rsid w:val="001F6A5B"/>
    <w:rsid w:val="00206A02"/>
    <w:rsid w:val="00225597"/>
    <w:rsid w:val="00232F78"/>
    <w:rsid w:val="00240D57"/>
    <w:rsid w:val="00243539"/>
    <w:rsid w:val="00245F49"/>
    <w:rsid w:val="00250BFB"/>
    <w:rsid w:val="00257A5C"/>
    <w:rsid w:val="002649F2"/>
    <w:rsid w:val="002678D5"/>
    <w:rsid w:val="0027317A"/>
    <w:rsid w:val="00277A48"/>
    <w:rsid w:val="0028013C"/>
    <w:rsid w:val="0028067F"/>
    <w:rsid w:val="002861E6"/>
    <w:rsid w:val="00290CB3"/>
    <w:rsid w:val="002941FD"/>
    <w:rsid w:val="002A6FB2"/>
    <w:rsid w:val="002C50F3"/>
    <w:rsid w:val="002D38AA"/>
    <w:rsid w:val="002D3D6A"/>
    <w:rsid w:val="002E42BB"/>
    <w:rsid w:val="002F3F02"/>
    <w:rsid w:val="002F4588"/>
    <w:rsid w:val="0030368B"/>
    <w:rsid w:val="00306988"/>
    <w:rsid w:val="003113C0"/>
    <w:rsid w:val="00312AAE"/>
    <w:rsid w:val="00314579"/>
    <w:rsid w:val="00321E92"/>
    <w:rsid w:val="0032556A"/>
    <w:rsid w:val="00326BC1"/>
    <w:rsid w:val="00330002"/>
    <w:rsid w:val="00332ADD"/>
    <w:rsid w:val="00333F6C"/>
    <w:rsid w:val="00335624"/>
    <w:rsid w:val="00352B2D"/>
    <w:rsid w:val="003549DA"/>
    <w:rsid w:val="00356112"/>
    <w:rsid w:val="00366544"/>
    <w:rsid w:val="00370531"/>
    <w:rsid w:val="00371035"/>
    <w:rsid w:val="003715BE"/>
    <w:rsid w:val="00380616"/>
    <w:rsid w:val="00386A4E"/>
    <w:rsid w:val="003A307C"/>
    <w:rsid w:val="003B23AA"/>
    <w:rsid w:val="003D126D"/>
    <w:rsid w:val="003D2442"/>
    <w:rsid w:val="003D4105"/>
    <w:rsid w:val="003E23F9"/>
    <w:rsid w:val="003E650A"/>
    <w:rsid w:val="003E6864"/>
    <w:rsid w:val="003F0A6E"/>
    <w:rsid w:val="00401A72"/>
    <w:rsid w:val="00406C63"/>
    <w:rsid w:val="004103B9"/>
    <w:rsid w:val="00412398"/>
    <w:rsid w:val="00412668"/>
    <w:rsid w:val="00412EE9"/>
    <w:rsid w:val="00412F9A"/>
    <w:rsid w:val="00413DD5"/>
    <w:rsid w:val="00415614"/>
    <w:rsid w:val="0041571C"/>
    <w:rsid w:val="00425DBA"/>
    <w:rsid w:val="0043184F"/>
    <w:rsid w:val="00433900"/>
    <w:rsid w:val="0043742C"/>
    <w:rsid w:val="00446EB1"/>
    <w:rsid w:val="004503D1"/>
    <w:rsid w:val="00460BEB"/>
    <w:rsid w:val="00460CA7"/>
    <w:rsid w:val="00461A8B"/>
    <w:rsid w:val="004626DB"/>
    <w:rsid w:val="00463EF3"/>
    <w:rsid w:val="00466282"/>
    <w:rsid w:val="00474965"/>
    <w:rsid w:val="00477E7E"/>
    <w:rsid w:val="00484990"/>
    <w:rsid w:val="00486C1D"/>
    <w:rsid w:val="004A1360"/>
    <w:rsid w:val="004A58FC"/>
    <w:rsid w:val="004B4287"/>
    <w:rsid w:val="004C24E5"/>
    <w:rsid w:val="004C5A37"/>
    <w:rsid w:val="004D1446"/>
    <w:rsid w:val="004D1FFC"/>
    <w:rsid w:val="004E3ECE"/>
    <w:rsid w:val="004E4C51"/>
    <w:rsid w:val="004E581A"/>
    <w:rsid w:val="004F096F"/>
    <w:rsid w:val="004F0978"/>
    <w:rsid w:val="004F1285"/>
    <w:rsid w:val="004F769B"/>
    <w:rsid w:val="005023AE"/>
    <w:rsid w:val="005047CA"/>
    <w:rsid w:val="00504BA4"/>
    <w:rsid w:val="00513CCF"/>
    <w:rsid w:val="00525471"/>
    <w:rsid w:val="005326AF"/>
    <w:rsid w:val="005341EE"/>
    <w:rsid w:val="00535471"/>
    <w:rsid w:val="00550E24"/>
    <w:rsid w:val="00550FE6"/>
    <w:rsid w:val="00555E95"/>
    <w:rsid w:val="00566888"/>
    <w:rsid w:val="0057652E"/>
    <w:rsid w:val="00581A8B"/>
    <w:rsid w:val="00581A9C"/>
    <w:rsid w:val="0058279E"/>
    <w:rsid w:val="00582A09"/>
    <w:rsid w:val="00595CB9"/>
    <w:rsid w:val="00595DE8"/>
    <w:rsid w:val="005A52C3"/>
    <w:rsid w:val="005A6016"/>
    <w:rsid w:val="005B08A1"/>
    <w:rsid w:val="005D65C8"/>
    <w:rsid w:val="005D6BA1"/>
    <w:rsid w:val="005E0512"/>
    <w:rsid w:val="005E057A"/>
    <w:rsid w:val="005E1A0B"/>
    <w:rsid w:val="005E7841"/>
    <w:rsid w:val="006011C0"/>
    <w:rsid w:val="00602994"/>
    <w:rsid w:val="00602C13"/>
    <w:rsid w:val="00604A10"/>
    <w:rsid w:val="00616A4A"/>
    <w:rsid w:val="00623178"/>
    <w:rsid w:val="00630D33"/>
    <w:rsid w:val="00642B4B"/>
    <w:rsid w:val="00654F8A"/>
    <w:rsid w:val="006558FF"/>
    <w:rsid w:val="00673CC1"/>
    <w:rsid w:val="00674BB3"/>
    <w:rsid w:val="00677B03"/>
    <w:rsid w:val="0068689B"/>
    <w:rsid w:val="006962E7"/>
    <w:rsid w:val="00696434"/>
    <w:rsid w:val="00697968"/>
    <w:rsid w:val="006B6868"/>
    <w:rsid w:val="006C1765"/>
    <w:rsid w:val="006D2C89"/>
    <w:rsid w:val="006E1C79"/>
    <w:rsid w:val="006F2838"/>
    <w:rsid w:val="006F581A"/>
    <w:rsid w:val="00701103"/>
    <w:rsid w:val="0070265C"/>
    <w:rsid w:val="00705C0E"/>
    <w:rsid w:val="0071018B"/>
    <w:rsid w:val="00712159"/>
    <w:rsid w:val="00712E7F"/>
    <w:rsid w:val="00724932"/>
    <w:rsid w:val="0073507D"/>
    <w:rsid w:val="00737E05"/>
    <w:rsid w:val="00740F67"/>
    <w:rsid w:val="007414D2"/>
    <w:rsid w:val="0074590F"/>
    <w:rsid w:val="007464AE"/>
    <w:rsid w:val="007464CA"/>
    <w:rsid w:val="00755FC4"/>
    <w:rsid w:val="00770346"/>
    <w:rsid w:val="007724EA"/>
    <w:rsid w:val="00787C21"/>
    <w:rsid w:val="007902A0"/>
    <w:rsid w:val="00793921"/>
    <w:rsid w:val="007975FC"/>
    <w:rsid w:val="007A36DC"/>
    <w:rsid w:val="007A3B3D"/>
    <w:rsid w:val="007B4FAA"/>
    <w:rsid w:val="007B7053"/>
    <w:rsid w:val="007D0C7A"/>
    <w:rsid w:val="007E09C1"/>
    <w:rsid w:val="007E5C86"/>
    <w:rsid w:val="007F5F95"/>
    <w:rsid w:val="0080128C"/>
    <w:rsid w:val="008147CE"/>
    <w:rsid w:val="00815D91"/>
    <w:rsid w:val="00816B3C"/>
    <w:rsid w:val="0081734D"/>
    <w:rsid w:val="00817AC0"/>
    <w:rsid w:val="00820C84"/>
    <w:rsid w:val="00822819"/>
    <w:rsid w:val="0082312F"/>
    <w:rsid w:val="00823C9E"/>
    <w:rsid w:val="0082652B"/>
    <w:rsid w:val="008267CD"/>
    <w:rsid w:val="00840BDF"/>
    <w:rsid w:val="00840C4E"/>
    <w:rsid w:val="008507B1"/>
    <w:rsid w:val="008564A8"/>
    <w:rsid w:val="00862ACF"/>
    <w:rsid w:val="00867E9F"/>
    <w:rsid w:val="008757D6"/>
    <w:rsid w:val="00876045"/>
    <w:rsid w:val="00881FD5"/>
    <w:rsid w:val="00883150"/>
    <w:rsid w:val="00884819"/>
    <w:rsid w:val="00885B2D"/>
    <w:rsid w:val="00895762"/>
    <w:rsid w:val="0089714A"/>
    <w:rsid w:val="008A4C53"/>
    <w:rsid w:val="008A5061"/>
    <w:rsid w:val="008A62A1"/>
    <w:rsid w:val="008B1812"/>
    <w:rsid w:val="008C445C"/>
    <w:rsid w:val="008D1AF1"/>
    <w:rsid w:val="008D2C67"/>
    <w:rsid w:val="008E026F"/>
    <w:rsid w:val="008E23F2"/>
    <w:rsid w:val="008E75E9"/>
    <w:rsid w:val="00901EF9"/>
    <w:rsid w:val="00911E04"/>
    <w:rsid w:val="009154CB"/>
    <w:rsid w:val="009235B4"/>
    <w:rsid w:val="00924EA2"/>
    <w:rsid w:val="00931F1A"/>
    <w:rsid w:val="0093205B"/>
    <w:rsid w:val="009352E3"/>
    <w:rsid w:val="009363FC"/>
    <w:rsid w:val="009402DE"/>
    <w:rsid w:val="00941FC5"/>
    <w:rsid w:val="00944A16"/>
    <w:rsid w:val="00950273"/>
    <w:rsid w:val="009518F6"/>
    <w:rsid w:val="00952DCA"/>
    <w:rsid w:val="0095446A"/>
    <w:rsid w:val="009618F0"/>
    <w:rsid w:val="00964F84"/>
    <w:rsid w:val="00965065"/>
    <w:rsid w:val="00971712"/>
    <w:rsid w:val="00974D9B"/>
    <w:rsid w:val="00976424"/>
    <w:rsid w:val="00982844"/>
    <w:rsid w:val="009853FF"/>
    <w:rsid w:val="00985E58"/>
    <w:rsid w:val="00986699"/>
    <w:rsid w:val="009916D6"/>
    <w:rsid w:val="00991911"/>
    <w:rsid w:val="00993375"/>
    <w:rsid w:val="009A420B"/>
    <w:rsid w:val="009B7836"/>
    <w:rsid w:val="009C0277"/>
    <w:rsid w:val="009C7A3D"/>
    <w:rsid w:val="009D026E"/>
    <w:rsid w:val="009D108D"/>
    <w:rsid w:val="009D6450"/>
    <w:rsid w:val="009F5D90"/>
    <w:rsid w:val="009F6AD8"/>
    <w:rsid w:val="009F6BF3"/>
    <w:rsid w:val="00A035E2"/>
    <w:rsid w:val="00A05CBA"/>
    <w:rsid w:val="00A10277"/>
    <w:rsid w:val="00A15D78"/>
    <w:rsid w:val="00A20DBE"/>
    <w:rsid w:val="00A25A54"/>
    <w:rsid w:val="00A317CB"/>
    <w:rsid w:val="00A44435"/>
    <w:rsid w:val="00A868ED"/>
    <w:rsid w:val="00A86E7A"/>
    <w:rsid w:val="00A92CA5"/>
    <w:rsid w:val="00A92F47"/>
    <w:rsid w:val="00AA32B3"/>
    <w:rsid w:val="00AA4807"/>
    <w:rsid w:val="00AB1424"/>
    <w:rsid w:val="00AB1690"/>
    <w:rsid w:val="00AB6CC8"/>
    <w:rsid w:val="00AC0D8E"/>
    <w:rsid w:val="00AC5531"/>
    <w:rsid w:val="00AD1A15"/>
    <w:rsid w:val="00AD650E"/>
    <w:rsid w:val="00AF0E86"/>
    <w:rsid w:val="00AF3245"/>
    <w:rsid w:val="00AF44E9"/>
    <w:rsid w:val="00AF4FE0"/>
    <w:rsid w:val="00AF50C9"/>
    <w:rsid w:val="00AF56B4"/>
    <w:rsid w:val="00B0216C"/>
    <w:rsid w:val="00B03A82"/>
    <w:rsid w:val="00B0482F"/>
    <w:rsid w:val="00B0492E"/>
    <w:rsid w:val="00B04C59"/>
    <w:rsid w:val="00B07950"/>
    <w:rsid w:val="00B07C6A"/>
    <w:rsid w:val="00B11757"/>
    <w:rsid w:val="00B11D8D"/>
    <w:rsid w:val="00B22F74"/>
    <w:rsid w:val="00B26F4D"/>
    <w:rsid w:val="00B2767B"/>
    <w:rsid w:val="00B27734"/>
    <w:rsid w:val="00B349B1"/>
    <w:rsid w:val="00B4608F"/>
    <w:rsid w:val="00B5284E"/>
    <w:rsid w:val="00B57DBC"/>
    <w:rsid w:val="00B80317"/>
    <w:rsid w:val="00B80847"/>
    <w:rsid w:val="00B85ED1"/>
    <w:rsid w:val="00BA276C"/>
    <w:rsid w:val="00BA535D"/>
    <w:rsid w:val="00BB45EC"/>
    <w:rsid w:val="00BC3C22"/>
    <w:rsid w:val="00BC722F"/>
    <w:rsid w:val="00BD35D1"/>
    <w:rsid w:val="00BE30FE"/>
    <w:rsid w:val="00BE4417"/>
    <w:rsid w:val="00BE57CC"/>
    <w:rsid w:val="00BF47A1"/>
    <w:rsid w:val="00BF50DB"/>
    <w:rsid w:val="00BF6FA7"/>
    <w:rsid w:val="00C230CC"/>
    <w:rsid w:val="00C26A7D"/>
    <w:rsid w:val="00C26FBD"/>
    <w:rsid w:val="00C43D8B"/>
    <w:rsid w:val="00C44BA8"/>
    <w:rsid w:val="00C64399"/>
    <w:rsid w:val="00C65E09"/>
    <w:rsid w:val="00C72DB3"/>
    <w:rsid w:val="00C755DE"/>
    <w:rsid w:val="00C77A54"/>
    <w:rsid w:val="00C80A4A"/>
    <w:rsid w:val="00C9660F"/>
    <w:rsid w:val="00CA551B"/>
    <w:rsid w:val="00CA7CDC"/>
    <w:rsid w:val="00CB73FE"/>
    <w:rsid w:val="00CC1B1B"/>
    <w:rsid w:val="00CC62B6"/>
    <w:rsid w:val="00CC6561"/>
    <w:rsid w:val="00CC6C8D"/>
    <w:rsid w:val="00CD1A67"/>
    <w:rsid w:val="00CD52EF"/>
    <w:rsid w:val="00CE1CDA"/>
    <w:rsid w:val="00D02773"/>
    <w:rsid w:val="00D02F1C"/>
    <w:rsid w:val="00D053BB"/>
    <w:rsid w:val="00D104A0"/>
    <w:rsid w:val="00D10EBC"/>
    <w:rsid w:val="00D12EF3"/>
    <w:rsid w:val="00D16230"/>
    <w:rsid w:val="00D21177"/>
    <w:rsid w:val="00D238DC"/>
    <w:rsid w:val="00D23B10"/>
    <w:rsid w:val="00D24C29"/>
    <w:rsid w:val="00D31DC6"/>
    <w:rsid w:val="00D44860"/>
    <w:rsid w:val="00D465EF"/>
    <w:rsid w:val="00D47383"/>
    <w:rsid w:val="00D53E7E"/>
    <w:rsid w:val="00D53E85"/>
    <w:rsid w:val="00D547FB"/>
    <w:rsid w:val="00D56B67"/>
    <w:rsid w:val="00D63403"/>
    <w:rsid w:val="00D666D3"/>
    <w:rsid w:val="00D711D6"/>
    <w:rsid w:val="00D75656"/>
    <w:rsid w:val="00D830F7"/>
    <w:rsid w:val="00D9428C"/>
    <w:rsid w:val="00D965F8"/>
    <w:rsid w:val="00DA5BC1"/>
    <w:rsid w:val="00DA7388"/>
    <w:rsid w:val="00DB665B"/>
    <w:rsid w:val="00DB76AA"/>
    <w:rsid w:val="00DB7C17"/>
    <w:rsid w:val="00DC1062"/>
    <w:rsid w:val="00DC2C8C"/>
    <w:rsid w:val="00DC3DA6"/>
    <w:rsid w:val="00DC47DE"/>
    <w:rsid w:val="00DD6111"/>
    <w:rsid w:val="00DE08DD"/>
    <w:rsid w:val="00DE64F6"/>
    <w:rsid w:val="00DE6D82"/>
    <w:rsid w:val="00DF2248"/>
    <w:rsid w:val="00E044F9"/>
    <w:rsid w:val="00E16C5C"/>
    <w:rsid w:val="00E30EB1"/>
    <w:rsid w:val="00E34D31"/>
    <w:rsid w:val="00E51B48"/>
    <w:rsid w:val="00E57764"/>
    <w:rsid w:val="00E6273D"/>
    <w:rsid w:val="00E7044C"/>
    <w:rsid w:val="00E730F6"/>
    <w:rsid w:val="00E742CC"/>
    <w:rsid w:val="00E84B35"/>
    <w:rsid w:val="00E905E3"/>
    <w:rsid w:val="00E91C78"/>
    <w:rsid w:val="00E9204D"/>
    <w:rsid w:val="00E94CD0"/>
    <w:rsid w:val="00E97C7F"/>
    <w:rsid w:val="00EA335C"/>
    <w:rsid w:val="00EA4D12"/>
    <w:rsid w:val="00EA7B2B"/>
    <w:rsid w:val="00EB175B"/>
    <w:rsid w:val="00EB2E82"/>
    <w:rsid w:val="00EB4B3B"/>
    <w:rsid w:val="00EB5C25"/>
    <w:rsid w:val="00EC2DB9"/>
    <w:rsid w:val="00EC7227"/>
    <w:rsid w:val="00EE143B"/>
    <w:rsid w:val="00EE6292"/>
    <w:rsid w:val="00EE6BC6"/>
    <w:rsid w:val="00EF3EB9"/>
    <w:rsid w:val="00EF539A"/>
    <w:rsid w:val="00F00B34"/>
    <w:rsid w:val="00F068AA"/>
    <w:rsid w:val="00F14A55"/>
    <w:rsid w:val="00F14EB7"/>
    <w:rsid w:val="00F15D72"/>
    <w:rsid w:val="00F21BC6"/>
    <w:rsid w:val="00F22C3A"/>
    <w:rsid w:val="00F34A65"/>
    <w:rsid w:val="00F35050"/>
    <w:rsid w:val="00F353A3"/>
    <w:rsid w:val="00F35A72"/>
    <w:rsid w:val="00F540D3"/>
    <w:rsid w:val="00F5534C"/>
    <w:rsid w:val="00F56090"/>
    <w:rsid w:val="00F563CB"/>
    <w:rsid w:val="00F62830"/>
    <w:rsid w:val="00F70FD0"/>
    <w:rsid w:val="00F73AC6"/>
    <w:rsid w:val="00F9255F"/>
    <w:rsid w:val="00F97BD0"/>
    <w:rsid w:val="00FA1722"/>
    <w:rsid w:val="00FA1E77"/>
    <w:rsid w:val="00FA28EC"/>
    <w:rsid w:val="00FA2B2F"/>
    <w:rsid w:val="00FA566E"/>
    <w:rsid w:val="00FA7CFA"/>
    <w:rsid w:val="00FB1B12"/>
    <w:rsid w:val="00FC427A"/>
    <w:rsid w:val="00FC499C"/>
    <w:rsid w:val="00FD1D47"/>
    <w:rsid w:val="00FD2821"/>
    <w:rsid w:val="00FD5388"/>
    <w:rsid w:val="00FD64CD"/>
    <w:rsid w:val="00FD6B5F"/>
    <w:rsid w:val="00FE1927"/>
    <w:rsid w:val="00FE5CC9"/>
    <w:rsid w:val="00FF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cce8cf"/>
    </o:shapedefaults>
    <o:shapelayout v:ext="edit">
      <o:idmap v:ext="edit" data="1"/>
    </o:shapelayout>
  </w:shapeDefaults>
  <w:decimalSymbol w:val="."/>
  <w:listSeparator w:val=","/>
  <w14:docId w14:val="3E3E2AD3"/>
  <w15:docId w15:val="{82129E35-ABFF-4F72-A75A-6A867F5BF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5624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00020P">
    <w:name w:val="3廳_T00表頭標題00_20P標楷_乙部份"/>
    <w:next w:val="a"/>
    <w:qFormat/>
    <w:rsid w:val="005341EE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5341EE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10116P">
    <w:name w:val="3廳_T01表頭標題01_16P標楷"/>
    <w:qFormat/>
    <w:rsid w:val="005341EE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5341EE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5341EE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5341EE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5341EE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5341EE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5341EE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5341EE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5341EE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5341EE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5341EE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401110P25">
    <w:name w:val="3廳_T04表格註內文01_1._10P(縮2.5字)_乙部份"/>
    <w:basedOn w:val="3T0303110P3"/>
    <w:qFormat/>
    <w:rsid w:val="005341EE"/>
    <w:pPr>
      <w:ind w:leftChars="250" w:left="550"/>
    </w:pPr>
  </w:style>
  <w:style w:type="character" w:customStyle="1" w:styleId="3T04">
    <w:name w:val="3廳_T04表格數字_新細明"/>
    <w:basedOn w:val="a0"/>
    <w:uiPriority w:val="1"/>
    <w:qFormat/>
    <w:rsid w:val="005341EE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5341EE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5341EE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5341E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5341EE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5341E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5341EE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5341EE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5341EE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5341EE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5341EE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5341EE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numbering" w:customStyle="1" w:styleId="35">
    <w:name w:val="無清單3"/>
    <w:next w:val="a2"/>
    <w:uiPriority w:val="99"/>
    <w:semiHidden/>
    <w:unhideWhenUsed/>
    <w:rsid w:val="000F352F"/>
  </w:style>
  <w:style w:type="numbering" w:customStyle="1" w:styleId="120">
    <w:name w:val="無清單12"/>
    <w:next w:val="a2"/>
    <w:uiPriority w:val="99"/>
    <w:semiHidden/>
    <w:unhideWhenUsed/>
    <w:rsid w:val="000F352F"/>
  </w:style>
  <w:style w:type="numbering" w:customStyle="1" w:styleId="211">
    <w:name w:val="無清單21"/>
    <w:next w:val="a2"/>
    <w:uiPriority w:val="99"/>
    <w:semiHidden/>
    <w:unhideWhenUsed/>
    <w:rsid w:val="000F352F"/>
  </w:style>
  <w:style w:type="numbering" w:customStyle="1" w:styleId="111">
    <w:name w:val="無清單111"/>
    <w:next w:val="a2"/>
    <w:uiPriority w:val="99"/>
    <w:semiHidden/>
    <w:unhideWhenUsed/>
    <w:rsid w:val="000F352F"/>
  </w:style>
  <w:style w:type="paragraph" w:customStyle="1" w:styleId="3LT010116P">
    <w:name w:val="3廳_LT01表頭標題01_16P標楷"/>
    <w:basedOn w:val="3T010116P"/>
    <w:qFormat/>
    <w:rsid w:val="000F352F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0F352F"/>
  </w:style>
  <w:style w:type="paragraph" w:customStyle="1" w:styleId="afe">
    <w:name w:val="註"/>
    <w:basedOn w:val="a"/>
    <w:rsid w:val="000F352F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sz w:val="18"/>
    </w:rPr>
  </w:style>
  <w:style w:type="paragraph" w:customStyle="1" w:styleId="3041">
    <w:name w:val="3廳_內文04_Ｏ"/>
    <w:qFormat/>
    <w:rsid w:val="000F352F"/>
    <w:pPr>
      <w:ind w:firstLineChars="700" w:firstLine="700"/>
      <w:jc w:val="both"/>
    </w:pPr>
    <w:rPr>
      <w:rFonts w:ascii="標楷體" w:eastAsia="標楷體" w:hAnsi="標楷體" w:cs="標楷體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E3B36-95DC-4325-87F6-8692AF5FE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815</TotalTime>
  <Pages>18</Pages>
  <Words>3529</Words>
  <Characters>20119</Characters>
  <Application>Microsoft Office Word</Application>
  <DocSecurity>0</DocSecurity>
  <Lines>167</Lines>
  <Paragraphs>47</Paragraphs>
  <ScaleCrop>false</ScaleCrop>
  <Company/>
  <LinksUpToDate>false</LinksUpToDate>
  <CharactersWithSpaces>23601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吳怡霈</cp:lastModifiedBy>
  <cp:revision>91</cp:revision>
  <cp:lastPrinted>2025-07-06T07:22:00Z</cp:lastPrinted>
  <dcterms:created xsi:type="dcterms:W3CDTF">2023-07-03T06:12:00Z</dcterms:created>
  <dcterms:modified xsi:type="dcterms:W3CDTF">2025-07-07T11:35:00Z</dcterms:modified>
</cp:coreProperties>
</file>