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61EB" w14:textId="77777777" w:rsidR="006C1765" w:rsidRPr="008437B5" w:rsidRDefault="00AA03EF" w:rsidP="00217F57">
      <w:pPr>
        <w:pStyle w:val="303"/>
        <w:rPr>
          <w:color w:val="auto"/>
          <w:szCs w:val="32"/>
        </w:rPr>
      </w:pPr>
      <w:bookmarkStart w:id="0" w:name="_Toc12786014"/>
      <w:r w:rsidRPr="008437B5">
        <w:rPr>
          <w:rFonts w:hint="eastAsia"/>
          <w:color w:val="auto"/>
          <w:szCs w:val="32"/>
        </w:rPr>
        <w:t>五</w:t>
      </w:r>
      <w:r w:rsidR="006C1765" w:rsidRPr="008437B5">
        <w:rPr>
          <w:rFonts w:hint="eastAsia"/>
          <w:color w:val="auto"/>
          <w:szCs w:val="32"/>
        </w:rPr>
        <w:t>、法務部主管</w:t>
      </w:r>
      <w:bookmarkEnd w:id="0"/>
    </w:p>
    <w:p w14:paraId="4A8D7553" w14:textId="77777777" w:rsidR="006C1765" w:rsidRPr="008437B5" w:rsidRDefault="006C1765" w:rsidP="007E27A4">
      <w:pPr>
        <w:pStyle w:val="3040"/>
        <w:ind w:firstLine="480"/>
        <w:rPr>
          <w:color w:val="auto"/>
          <w:sz w:val="32"/>
        </w:rPr>
      </w:pPr>
      <w:bookmarkStart w:id="1" w:name="_Toc12786015"/>
      <w:r w:rsidRPr="008437B5">
        <w:rPr>
          <w:rFonts w:hint="eastAsia"/>
          <w:color w:val="auto"/>
          <w:sz w:val="32"/>
        </w:rPr>
        <w:t>法務部矯正機關作業基金</w:t>
      </w:r>
      <w:bookmarkEnd w:id="1"/>
    </w:p>
    <w:p w14:paraId="2FDABBDB" w14:textId="21EF35B4" w:rsidR="006C1765" w:rsidRPr="008437B5" w:rsidRDefault="006C1765" w:rsidP="00A6510B">
      <w:pPr>
        <w:pStyle w:val="3012"/>
        <w:spacing w:line="580" w:lineRule="exact"/>
        <w:ind w:firstLine="480"/>
        <w:rPr>
          <w:color w:val="auto"/>
        </w:rPr>
      </w:pPr>
      <w:r w:rsidRPr="008437B5">
        <w:rPr>
          <w:rFonts w:hint="eastAsia"/>
          <w:color w:val="auto"/>
        </w:rPr>
        <w:t>政</w:t>
      </w:r>
      <w:r w:rsidR="00DF5A02" w:rsidRPr="008437B5">
        <w:rPr>
          <w:color w:val="auto"/>
        </w:rPr>
        <w:t>府為使矯正機關收容人學習謀生技能，養成勤勞習慣，</w:t>
      </w:r>
      <w:proofErr w:type="gramStart"/>
      <w:r w:rsidR="00DF5A02" w:rsidRPr="008437B5">
        <w:rPr>
          <w:color w:val="auto"/>
        </w:rPr>
        <w:t>俾</w:t>
      </w:r>
      <w:proofErr w:type="gramEnd"/>
      <w:r w:rsidR="00DF5A02" w:rsidRPr="008437B5">
        <w:rPr>
          <w:color w:val="auto"/>
        </w:rPr>
        <w:t>出監所後能適應正常社會生活，依據監獄行刑法、羈押法、保安處分執行法及外役監條例等規定，設立法務部矯正機關作業基金</w:t>
      </w:r>
      <w:r w:rsidR="00D67E35" w:rsidRPr="008437B5">
        <w:rPr>
          <w:rFonts w:ascii="新細明體" w:eastAsia="新細明體" w:hAnsi="新細明體" w:hint="eastAsia"/>
          <w:color w:val="auto"/>
        </w:rPr>
        <w:t>。</w:t>
      </w:r>
      <w:r w:rsidR="00DF5A02" w:rsidRPr="008437B5">
        <w:rPr>
          <w:color w:val="auto"/>
        </w:rPr>
        <w:t>該基金</w:t>
      </w:r>
      <w:proofErr w:type="gramStart"/>
      <w:r w:rsidR="00CF67A5" w:rsidRPr="008437B5">
        <w:rPr>
          <w:rFonts w:hint="eastAsia"/>
          <w:color w:val="auto"/>
        </w:rPr>
        <w:t>11</w:t>
      </w:r>
      <w:r w:rsidR="0014749D" w:rsidRPr="008437B5">
        <w:rPr>
          <w:rFonts w:hint="eastAsia"/>
          <w:color w:val="auto"/>
        </w:rPr>
        <w:t>3</w:t>
      </w:r>
      <w:proofErr w:type="gramEnd"/>
      <w:r w:rsidR="00DF5A02" w:rsidRPr="008437B5">
        <w:rPr>
          <w:color w:val="auto"/>
        </w:rPr>
        <w:t>年度各項營運計畫及預算之執行等，經予書面審核，並於期中派員就地抽查，茲將查核結果說明如次</w:t>
      </w:r>
      <w:r w:rsidRPr="008437B5">
        <w:rPr>
          <w:color w:val="auto"/>
        </w:rPr>
        <w:t>：</w:t>
      </w:r>
    </w:p>
    <w:p w14:paraId="75659E11" w14:textId="77777777" w:rsidR="006C1765" w:rsidRPr="008437B5" w:rsidRDefault="006C1765" w:rsidP="00A6510B">
      <w:pPr>
        <w:pStyle w:val="3021"/>
        <w:spacing w:line="56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t>1.</w:t>
      </w:r>
      <w:r w:rsidRPr="008437B5">
        <w:rPr>
          <w:color w:val="auto"/>
          <w:sz w:val="28"/>
          <w:szCs w:val="28"/>
        </w:rPr>
        <w:tab/>
        <w:t xml:space="preserve">　營運計畫實施情形之查核</w:t>
      </w:r>
    </w:p>
    <w:p w14:paraId="566DE663" w14:textId="5B90B7D9" w:rsidR="006C1765" w:rsidRPr="008437B5" w:rsidRDefault="006C1765" w:rsidP="00A6510B">
      <w:pPr>
        <w:pStyle w:val="3012"/>
        <w:spacing w:afterLines="20" w:after="72" w:line="600" w:lineRule="exact"/>
        <w:ind w:firstLine="472"/>
        <w:rPr>
          <w:color w:val="auto"/>
          <w:spacing w:val="-2"/>
        </w:rPr>
      </w:pPr>
      <w:r w:rsidRPr="008437B5">
        <w:rPr>
          <w:rFonts w:hint="eastAsia"/>
          <w:color w:val="auto"/>
          <w:spacing w:val="-2"/>
        </w:rPr>
        <w:t>該</w:t>
      </w:r>
      <w:r w:rsidR="00572A9C" w:rsidRPr="008437B5">
        <w:rPr>
          <w:color w:val="auto"/>
          <w:spacing w:val="-2"/>
        </w:rPr>
        <w:t>基金主要營運計畫係訓練矯正機關收容人謀生技能，銷售其</w:t>
      </w:r>
      <w:r w:rsidR="00DF5A02" w:rsidRPr="008437B5">
        <w:rPr>
          <w:color w:val="auto"/>
          <w:spacing w:val="-2"/>
        </w:rPr>
        <w:t>產製之產品，提供勞務加工服務等。</w:t>
      </w:r>
      <w:proofErr w:type="gramStart"/>
      <w:r w:rsidR="00C759CD" w:rsidRPr="008437B5">
        <w:rPr>
          <w:rFonts w:hint="eastAsia"/>
          <w:color w:val="auto"/>
          <w:spacing w:val="-2"/>
        </w:rPr>
        <w:t>11</w:t>
      </w:r>
      <w:r w:rsidR="0014749D" w:rsidRPr="008437B5">
        <w:rPr>
          <w:rFonts w:hint="eastAsia"/>
          <w:color w:val="auto"/>
          <w:spacing w:val="-2"/>
        </w:rPr>
        <w:t>3</w:t>
      </w:r>
      <w:proofErr w:type="gramEnd"/>
      <w:r w:rsidR="00DF5A02" w:rsidRPr="008437B5">
        <w:rPr>
          <w:color w:val="auto"/>
          <w:spacing w:val="-2"/>
        </w:rPr>
        <w:t>年度主要營運項目4項，實施結果，實際數</w:t>
      </w:r>
      <w:r w:rsidR="00A5294E" w:rsidRPr="008437B5">
        <w:rPr>
          <w:rFonts w:hint="eastAsia"/>
          <w:color w:val="auto"/>
          <w:spacing w:val="-2"/>
        </w:rPr>
        <w:t>較原預計增加者2項</w:t>
      </w:r>
      <w:r w:rsidR="00A5294E" w:rsidRPr="008437B5">
        <w:rPr>
          <w:color w:val="auto"/>
          <w:spacing w:val="-2"/>
        </w:rPr>
        <w:t>，</w:t>
      </w:r>
      <w:r w:rsidR="00DF5A02" w:rsidRPr="008437B5">
        <w:rPr>
          <w:color w:val="auto"/>
          <w:spacing w:val="-2"/>
        </w:rPr>
        <w:t>減少</w:t>
      </w:r>
      <w:r w:rsidR="00A5294E" w:rsidRPr="008437B5">
        <w:rPr>
          <w:rFonts w:hint="eastAsia"/>
          <w:color w:val="auto"/>
          <w:spacing w:val="-2"/>
        </w:rPr>
        <w:t>者2項，</w:t>
      </w:r>
      <w:r w:rsidR="00DF5A02" w:rsidRPr="008437B5">
        <w:rPr>
          <w:color w:val="auto"/>
          <w:spacing w:val="-2"/>
        </w:rPr>
        <w:t>其</w:t>
      </w:r>
      <w:r w:rsidR="00DF5A02" w:rsidRPr="008437B5">
        <w:rPr>
          <w:rFonts w:hint="eastAsia"/>
          <w:color w:val="auto"/>
          <w:spacing w:val="-2"/>
        </w:rPr>
        <w:t>執行情形</w:t>
      </w:r>
      <w:r w:rsidR="00DF5A02" w:rsidRPr="008437B5">
        <w:rPr>
          <w:color w:val="auto"/>
          <w:spacing w:val="-2"/>
        </w:rPr>
        <w:t>列表如次</w:t>
      </w:r>
      <w:r w:rsidRPr="008437B5">
        <w:rPr>
          <w:color w:val="auto"/>
          <w:spacing w:val="-2"/>
        </w:rPr>
        <w:t>：</w:t>
      </w:r>
    </w:p>
    <w:tbl>
      <w:tblPr>
        <w:tblW w:w="4966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3"/>
        <w:gridCol w:w="582"/>
        <w:gridCol w:w="1380"/>
        <w:gridCol w:w="1380"/>
        <w:gridCol w:w="1451"/>
        <w:gridCol w:w="872"/>
        <w:gridCol w:w="3357"/>
      </w:tblGrid>
      <w:tr w:rsidR="008437B5" w:rsidRPr="008437B5" w14:paraId="0551ADEA" w14:textId="77777777" w:rsidTr="00687EA1">
        <w:trPr>
          <w:cantSplit/>
          <w:trHeight w:val="397"/>
          <w:jc w:val="center"/>
        </w:trPr>
        <w:tc>
          <w:tcPr>
            <w:tcW w:w="549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12C59AD" w14:textId="77777777" w:rsidR="00354C97" w:rsidRPr="008437B5" w:rsidRDefault="00354C97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92966" w14:textId="77777777" w:rsidR="00354C97" w:rsidRPr="008437B5" w:rsidRDefault="00354C97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cs="新細明體" w:hint="eastAsia"/>
                <w:kern w:val="0"/>
                <w:sz w:val="22"/>
                <w:szCs w:val="22"/>
              </w:rPr>
              <w:t>單位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608F2" w14:textId="77777777" w:rsidR="00354C97" w:rsidRPr="008437B5" w:rsidRDefault="00354C97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預計數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1EC0D" w14:textId="77777777" w:rsidR="00354C97" w:rsidRPr="008437B5" w:rsidRDefault="00354C97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cs="新細明體" w:hint="eastAsia"/>
                <w:kern w:val="0"/>
                <w:sz w:val="22"/>
                <w:szCs w:val="22"/>
              </w:rPr>
              <w:t>實際數</w:t>
            </w:r>
          </w:p>
        </w:tc>
        <w:tc>
          <w:tcPr>
            <w:tcW w:w="2802" w:type="pct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C99B25" w14:textId="77777777" w:rsidR="00354C97" w:rsidRPr="008437B5" w:rsidRDefault="00354C97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cs="新細明體" w:hint="eastAsia"/>
                <w:kern w:val="0"/>
                <w:sz w:val="22"/>
                <w:szCs w:val="22"/>
              </w:rPr>
              <w:t>比較增減</w:t>
            </w:r>
          </w:p>
        </w:tc>
      </w:tr>
      <w:tr w:rsidR="008437B5" w:rsidRPr="008437B5" w14:paraId="04B998E5" w14:textId="77777777" w:rsidTr="00687EA1">
        <w:trPr>
          <w:cantSplit/>
          <w:trHeight w:val="397"/>
          <w:jc w:val="center"/>
        </w:trPr>
        <w:tc>
          <w:tcPr>
            <w:tcW w:w="549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989AAD3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B18B3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9F5FC6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29F31E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60849E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cs="新細明體" w:hint="eastAsia"/>
                <w:kern w:val="0"/>
                <w:sz w:val="22"/>
                <w:szCs w:val="22"/>
              </w:rPr>
              <w:t>增減</w:t>
            </w:r>
            <w:r w:rsidRPr="008437B5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C5626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％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011C4D9" w14:textId="77777777" w:rsidR="00CF751C" w:rsidRPr="008437B5" w:rsidRDefault="00CF751C" w:rsidP="00AB6D5E">
            <w:pPr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37B5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原因</w:t>
            </w:r>
          </w:p>
        </w:tc>
      </w:tr>
      <w:tr w:rsidR="008437B5" w:rsidRPr="008437B5" w14:paraId="39044439" w14:textId="77777777" w:rsidTr="00A5294E">
        <w:trPr>
          <w:cantSplit/>
          <w:trHeight w:val="454"/>
          <w:jc w:val="center"/>
        </w:trPr>
        <w:tc>
          <w:tcPr>
            <w:tcW w:w="5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2B376C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紙品科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06D9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579C9" w14:textId="18D6F060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240,675,751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14C0" w14:textId="3ACE495B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252,431,351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BF9F" w14:textId="5234F92A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11,755,600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A279B" w14:textId="301B059F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4.88</w:t>
            </w:r>
          </w:p>
        </w:tc>
        <w:tc>
          <w:tcPr>
            <w:tcW w:w="165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E2DEB" w14:textId="72434B94" w:rsidR="0014749D" w:rsidRPr="008437B5" w:rsidRDefault="0014749D" w:rsidP="0014749D">
            <w:pPr>
              <w:widowControl w:val="0"/>
              <w:suppressAutoHyphens/>
              <w:topLinePunct/>
              <w:snapToGrid w:val="0"/>
              <w:ind w:firstLineChars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8437B5" w:rsidRPr="008437B5" w14:paraId="519F2B1B" w14:textId="77777777" w:rsidTr="00A5294E">
        <w:trPr>
          <w:cantSplit/>
          <w:trHeight w:val="454"/>
          <w:jc w:val="center"/>
        </w:trPr>
        <w:tc>
          <w:tcPr>
            <w:tcW w:w="5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A0CDB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外役科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18B5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工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CA800" w14:textId="37BB9993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230,606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5F672" w14:textId="09BC047D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109,903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C435D" w14:textId="0CA114FC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- 120,70</w:t>
            </w:r>
            <w:r w:rsidR="00EA591B" w:rsidRPr="008437B5">
              <w:rPr>
                <w:rFonts w:hAnsi="標楷體" w:hint="eastAsia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1195B" w14:textId="57AE7DEC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- 52.34</w:t>
            </w:r>
          </w:p>
        </w:tc>
        <w:tc>
          <w:tcPr>
            <w:tcW w:w="165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D69857" w14:textId="77777777" w:rsidR="0014749D" w:rsidRPr="008437B5" w:rsidRDefault="0014749D" w:rsidP="0014749D">
            <w:pPr>
              <w:widowControl w:val="0"/>
              <w:suppressAutoHyphens/>
              <w:topLinePunct/>
              <w:snapToGrid w:val="0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sz w:val="22"/>
                <w:szCs w:val="22"/>
              </w:rPr>
              <w:t>自主監外作業人數較預計減少。</w:t>
            </w:r>
          </w:p>
        </w:tc>
      </w:tr>
      <w:tr w:rsidR="008437B5" w:rsidRPr="008437B5" w14:paraId="3EC2929C" w14:textId="77777777" w:rsidTr="00A5294E">
        <w:trPr>
          <w:cantSplit/>
          <w:trHeight w:val="454"/>
          <w:jc w:val="center"/>
        </w:trPr>
        <w:tc>
          <w:tcPr>
            <w:tcW w:w="5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457B0E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食品科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B688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D4F34" w14:textId="50367DFF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6,548,647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68E4" w14:textId="0A5C20A4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6,765,262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B4FD" w14:textId="0677B17E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216,615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436AA" w14:textId="158F25BC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3.31</w:t>
            </w:r>
          </w:p>
        </w:tc>
        <w:tc>
          <w:tcPr>
            <w:tcW w:w="165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41C8D5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8437B5" w:rsidRPr="008437B5" w14:paraId="7DF5B516" w14:textId="77777777" w:rsidTr="00A5294E">
        <w:trPr>
          <w:cantSplit/>
          <w:trHeight w:val="454"/>
          <w:jc w:val="center"/>
        </w:trPr>
        <w:tc>
          <w:tcPr>
            <w:tcW w:w="54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97F39F2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釀造科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DED97F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noProof/>
                <w:sz w:val="22"/>
                <w:szCs w:val="22"/>
              </w:rPr>
              <w:t>公斤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4ABC25" w14:textId="28E10591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839,501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0BD91" w14:textId="0ABEC4E2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646,504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1553B1" w14:textId="3B44129F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- 192,99</w:t>
            </w:r>
            <w:r w:rsidR="00EA591B" w:rsidRPr="008437B5">
              <w:rPr>
                <w:rFonts w:hAnsi="標楷體" w:hint="eastAsia"/>
                <w:sz w:val="22"/>
                <w:szCs w:val="22"/>
              </w:rPr>
              <w:t>6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89C6B" w14:textId="42C996F8" w:rsidR="0014749D" w:rsidRPr="008437B5" w:rsidRDefault="0014749D" w:rsidP="002F32A2">
            <w:pPr>
              <w:pStyle w:val="a7"/>
              <w:kinsoku w:val="0"/>
              <w:spacing w:line="240" w:lineRule="auto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8437B5">
              <w:rPr>
                <w:rFonts w:hAnsi="標楷體" w:hint="eastAsia"/>
                <w:sz w:val="22"/>
                <w:szCs w:val="22"/>
              </w:rPr>
              <w:t>- 22.99</w:t>
            </w:r>
          </w:p>
        </w:tc>
        <w:tc>
          <w:tcPr>
            <w:tcW w:w="1656" w:type="pct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0D59D05" w14:textId="77777777" w:rsidR="0014749D" w:rsidRPr="008437B5" w:rsidRDefault="0014749D" w:rsidP="0014749D">
            <w:pPr>
              <w:widowControl w:val="0"/>
              <w:suppressAutoHyphens/>
              <w:kinsoku w:val="0"/>
              <w:topLinePunct/>
              <w:snapToGrid w:val="0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8437B5">
              <w:rPr>
                <w:rFonts w:cs="Times New Roman" w:hint="eastAsia"/>
                <w:sz w:val="22"/>
                <w:szCs w:val="22"/>
              </w:rPr>
              <w:t>自營作業銷量較預計減少。</w:t>
            </w:r>
          </w:p>
        </w:tc>
      </w:tr>
    </w:tbl>
    <w:p w14:paraId="5630F8E3" w14:textId="77777777" w:rsidR="006C1765" w:rsidRPr="008437B5" w:rsidRDefault="006C1765" w:rsidP="00E3634E">
      <w:pPr>
        <w:pStyle w:val="3T0301110P"/>
        <w:spacing w:line="260" w:lineRule="exact"/>
        <w:ind w:leftChars="20" w:left="448"/>
        <w:rPr>
          <w:color w:val="auto"/>
          <w:sz w:val="18"/>
          <w:szCs w:val="20"/>
        </w:rPr>
      </w:pPr>
      <w:proofErr w:type="gramStart"/>
      <w:r w:rsidRPr="008437B5">
        <w:rPr>
          <w:rFonts w:hint="eastAsia"/>
          <w:color w:val="auto"/>
          <w:szCs w:val="20"/>
        </w:rPr>
        <w:t>註</w:t>
      </w:r>
      <w:proofErr w:type="gramEnd"/>
      <w:r w:rsidRPr="008437B5">
        <w:rPr>
          <w:rFonts w:hint="eastAsia"/>
          <w:color w:val="auto"/>
          <w:szCs w:val="20"/>
        </w:rPr>
        <w:t>：本</w:t>
      </w:r>
      <w:r w:rsidR="00DF5A02" w:rsidRPr="008437B5">
        <w:rPr>
          <w:rFonts w:hint="eastAsia"/>
          <w:color w:val="auto"/>
          <w:szCs w:val="20"/>
        </w:rPr>
        <w:t>表係就營運項目實際數與預計數差異達10％或達3</w:t>
      </w:r>
      <w:proofErr w:type="gramStart"/>
      <w:r w:rsidR="00DF5A02" w:rsidRPr="008437B5">
        <w:rPr>
          <w:rFonts w:hint="eastAsia"/>
          <w:color w:val="auto"/>
          <w:szCs w:val="20"/>
        </w:rPr>
        <w:t>千萬</w:t>
      </w:r>
      <w:proofErr w:type="gramEnd"/>
      <w:r w:rsidR="00DF5A02" w:rsidRPr="008437B5">
        <w:rPr>
          <w:rFonts w:hint="eastAsia"/>
          <w:color w:val="auto"/>
          <w:szCs w:val="20"/>
        </w:rPr>
        <w:t>以上者，說明差異原因</w:t>
      </w:r>
      <w:r w:rsidRPr="008437B5">
        <w:rPr>
          <w:color w:val="auto"/>
          <w:szCs w:val="20"/>
        </w:rPr>
        <w:t>。</w:t>
      </w:r>
    </w:p>
    <w:p w14:paraId="2FC90BE2" w14:textId="77777777" w:rsidR="006C1765" w:rsidRPr="008437B5" w:rsidRDefault="006C1765" w:rsidP="00A6510B">
      <w:pPr>
        <w:pStyle w:val="3021"/>
        <w:spacing w:line="60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t>2.</w:t>
      </w:r>
      <w:r w:rsidRPr="008437B5">
        <w:rPr>
          <w:color w:val="auto"/>
          <w:sz w:val="28"/>
          <w:szCs w:val="28"/>
        </w:rPr>
        <w:tab/>
        <w:t xml:space="preserve">　預算執行情形之審核</w:t>
      </w:r>
    </w:p>
    <w:p w14:paraId="4ED9BAC3" w14:textId="48577B72" w:rsidR="006C1765" w:rsidRPr="008437B5" w:rsidRDefault="00C759CD" w:rsidP="00A6510B">
      <w:pPr>
        <w:pStyle w:val="3012"/>
        <w:spacing w:line="600" w:lineRule="exact"/>
        <w:ind w:firstLine="484"/>
        <w:rPr>
          <w:color w:val="auto"/>
          <w:spacing w:val="1"/>
        </w:rPr>
      </w:pPr>
      <w:proofErr w:type="gramStart"/>
      <w:r w:rsidRPr="008437B5">
        <w:rPr>
          <w:color w:val="auto"/>
          <w:spacing w:val="1"/>
        </w:rPr>
        <w:t>11</w:t>
      </w:r>
      <w:r w:rsidR="00645B37" w:rsidRPr="008437B5">
        <w:rPr>
          <w:rFonts w:hint="eastAsia"/>
          <w:color w:val="auto"/>
          <w:spacing w:val="1"/>
        </w:rPr>
        <w:t>3</w:t>
      </w:r>
      <w:proofErr w:type="gramEnd"/>
      <w:r w:rsidRPr="008437B5">
        <w:rPr>
          <w:color w:val="auto"/>
          <w:spacing w:val="1"/>
        </w:rPr>
        <w:t>年度決算審核結果，業務賸餘2億</w:t>
      </w:r>
      <w:r w:rsidR="0014749D" w:rsidRPr="008437B5">
        <w:rPr>
          <w:rFonts w:hint="eastAsia"/>
          <w:color w:val="auto"/>
          <w:spacing w:val="1"/>
        </w:rPr>
        <w:t>8</w:t>
      </w:r>
      <w:r w:rsidRPr="008437B5">
        <w:rPr>
          <w:color w:val="auto"/>
          <w:spacing w:val="1"/>
        </w:rPr>
        <w:t>,</w:t>
      </w:r>
      <w:r w:rsidR="0014749D" w:rsidRPr="008437B5">
        <w:rPr>
          <w:rFonts w:hint="eastAsia"/>
          <w:color w:val="auto"/>
          <w:spacing w:val="1"/>
        </w:rPr>
        <w:t>160</w:t>
      </w:r>
      <w:r w:rsidRPr="008437B5">
        <w:rPr>
          <w:color w:val="auto"/>
          <w:spacing w:val="1"/>
        </w:rPr>
        <w:t>萬餘元，業務外短</w:t>
      </w:r>
      <w:proofErr w:type="gramStart"/>
      <w:r w:rsidRPr="008437B5">
        <w:rPr>
          <w:color w:val="auto"/>
          <w:spacing w:val="1"/>
        </w:rPr>
        <w:t>絀</w:t>
      </w:r>
      <w:proofErr w:type="gramEnd"/>
      <w:r w:rsidRPr="008437B5">
        <w:rPr>
          <w:color w:val="auto"/>
          <w:spacing w:val="1"/>
        </w:rPr>
        <w:t>3億</w:t>
      </w:r>
      <w:r w:rsidR="0014749D" w:rsidRPr="008437B5">
        <w:rPr>
          <w:rFonts w:hint="eastAsia"/>
          <w:color w:val="auto"/>
          <w:spacing w:val="1"/>
        </w:rPr>
        <w:t>7</w:t>
      </w:r>
      <w:r w:rsidRPr="008437B5">
        <w:rPr>
          <w:color w:val="auto"/>
          <w:spacing w:val="1"/>
        </w:rPr>
        <w:t>,</w:t>
      </w:r>
      <w:r w:rsidR="0014749D" w:rsidRPr="008437B5">
        <w:rPr>
          <w:rFonts w:hint="eastAsia"/>
          <w:color w:val="auto"/>
          <w:spacing w:val="1"/>
        </w:rPr>
        <w:t>827</w:t>
      </w:r>
      <w:r w:rsidRPr="008437B5">
        <w:rPr>
          <w:color w:val="auto"/>
          <w:spacing w:val="1"/>
        </w:rPr>
        <w:t>萬餘元，審定本期短</w:t>
      </w:r>
      <w:proofErr w:type="gramStart"/>
      <w:r w:rsidRPr="008437B5">
        <w:rPr>
          <w:color w:val="auto"/>
          <w:spacing w:val="1"/>
        </w:rPr>
        <w:t>絀</w:t>
      </w:r>
      <w:proofErr w:type="gramEnd"/>
      <w:r w:rsidR="0014749D" w:rsidRPr="008437B5">
        <w:rPr>
          <w:rFonts w:hint="eastAsia"/>
          <w:color w:val="auto"/>
          <w:spacing w:val="1"/>
        </w:rPr>
        <w:t>9</w:t>
      </w:r>
      <w:r w:rsidRPr="008437B5">
        <w:rPr>
          <w:color w:val="auto"/>
          <w:spacing w:val="1"/>
        </w:rPr>
        <w:t>,</w:t>
      </w:r>
      <w:r w:rsidR="0014749D" w:rsidRPr="008437B5">
        <w:rPr>
          <w:rFonts w:hint="eastAsia"/>
          <w:color w:val="auto"/>
          <w:spacing w:val="1"/>
        </w:rPr>
        <w:t>667</w:t>
      </w:r>
      <w:r w:rsidRPr="008437B5">
        <w:rPr>
          <w:color w:val="auto"/>
          <w:spacing w:val="1"/>
        </w:rPr>
        <w:t>萬餘元，較預算短</w:t>
      </w:r>
      <w:proofErr w:type="gramStart"/>
      <w:r w:rsidRPr="008437B5">
        <w:rPr>
          <w:color w:val="auto"/>
          <w:spacing w:val="1"/>
        </w:rPr>
        <w:t>絀</w:t>
      </w:r>
      <w:proofErr w:type="gramEnd"/>
      <w:r w:rsidR="0014749D" w:rsidRPr="008437B5">
        <w:rPr>
          <w:rFonts w:hint="eastAsia"/>
          <w:color w:val="auto"/>
          <w:spacing w:val="1"/>
        </w:rPr>
        <w:t>1億341</w:t>
      </w:r>
      <w:r w:rsidRPr="008437B5">
        <w:rPr>
          <w:color w:val="auto"/>
          <w:spacing w:val="1"/>
        </w:rPr>
        <w:t>萬元，減少</w:t>
      </w:r>
      <w:r w:rsidR="0014749D" w:rsidRPr="008437B5">
        <w:rPr>
          <w:rFonts w:hint="eastAsia"/>
          <w:color w:val="auto"/>
          <w:spacing w:val="1"/>
        </w:rPr>
        <w:t>673</w:t>
      </w:r>
      <w:r w:rsidRPr="008437B5">
        <w:rPr>
          <w:color w:val="auto"/>
          <w:spacing w:val="1"/>
        </w:rPr>
        <w:t>萬餘元，約</w:t>
      </w:r>
      <w:r w:rsidR="0014749D" w:rsidRPr="008437B5">
        <w:rPr>
          <w:rFonts w:hint="eastAsia"/>
          <w:color w:val="auto"/>
          <w:spacing w:val="1"/>
        </w:rPr>
        <w:t>6</w:t>
      </w:r>
      <w:r w:rsidRPr="008437B5">
        <w:rPr>
          <w:color w:val="auto"/>
          <w:spacing w:val="1"/>
        </w:rPr>
        <w:t>.</w:t>
      </w:r>
      <w:r w:rsidR="0014749D" w:rsidRPr="008437B5">
        <w:rPr>
          <w:rFonts w:hint="eastAsia"/>
          <w:color w:val="auto"/>
          <w:spacing w:val="1"/>
        </w:rPr>
        <w:t>52</w:t>
      </w:r>
      <w:r w:rsidR="00A76479" w:rsidRPr="008437B5">
        <w:rPr>
          <w:color w:val="auto"/>
          <w:spacing w:val="1"/>
        </w:rPr>
        <w:t>％，</w:t>
      </w:r>
      <w:proofErr w:type="gramStart"/>
      <w:r w:rsidR="00A76479" w:rsidRPr="008437B5">
        <w:rPr>
          <w:color w:val="auto"/>
          <w:spacing w:val="1"/>
        </w:rPr>
        <w:t>主要</w:t>
      </w:r>
      <w:r w:rsidR="00204450" w:rsidRPr="008437B5">
        <w:rPr>
          <w:rFonts w:hint="eastAsia"/>
          <w:color w:val="auto"/>
          <w:spacing w:val="1"/>
        </w:rPr>
        <w:t>係</w:t>
      </w:r>
      <w:r w:rsidR="00EB179A" w:rsidRPr="008437B5">
        <w:rPr>
          <w:rFonts w:hint="eastAsia"/>
          <w:color w:val="auto"/>
          <w:spacing w:val="1"/>
        </w:rPr>
        <w:t>外役</w:t>
      </w:r>
      <w:proofErr w:type="gramEnd"/>
      <w:r w:rsidR="00EB179A" w:rsidRPr="008437B5">
        <w:rPr>
          <w:rFonts w:hint="eastAsia"/>
          <w:color w:val="auto"/>
          <w:spacing w:val="1"/>
        </w:rPr>
        <w:t>監條例修正後</w:t>
      </w:r>
      <w:r w:rsidR="00204450" w:rsidRPr="008437B5">
        <w:rPr>
          <w:rFonts w:hint="eastAsia"/>
          <w:color w:val="auto"/>
          <w:spacing w:val="1"/>
        </w:rPr>
        <w:t>，</w:t>
      </w:r>
      <w:r w:rsidR="0085493B" w:rsidRPr="008437B5">
        <w:rPr>
          <w:rFonts w:hint="eastAsia"/>
          <w:color w:val="auto"/>
          <w:spacing w:val="1"/>
        </w:rPr>
        <w:t>自主</w:t>
      </w:r>
      <w:r w:rsidR="00204450" w:rsidRPr="008437B5">
        <w:rPr>
          <w:rFonts w:hint="eastAsia"/>
          <w:color w:val="auto"/>
          <w:spacing w:val="1"/>
        </w:rPr>
        <w:t>監外作業人數</w:t>
      </w:r>
      <w:r w:rsidR="0085493B" w:rsidRPr="008437B5">
        <w:rPr>
          <w:rFonts w:hint="eastAsia"/>
          <w:color w:val="auto"/>
          <w:spacing w:val="1"/>
        </w:rPr>
        <w:t>較預計</w:t>
      </w:r>
      <w:r w:rsidR="00204450" w:rsidRPr="008437B5">
        <w:rPr>
          <w:rFonts w:hint="eastAsia"/>
          <w:color w:val="auto"/>
          <w:spacing w:val="1"/>
        </w:rPr>
        <w:t>減少，業務成本與</w:t>
      </w:r>
      <w:proofErr w:type="gramStart"/>
      <w:r w:rsidR="00204450" w:rsidRPr="008437B5">
        <w:rPr>
          <w:rFonts w:hint="eastAsia"/>
          <w:color w:val="auto"/>
          <w:spacing w:val="1"/>
        </w:rPr>
        <w:t>費用</w:t>
      </w:r>
      <w:r w:rsidR="00A76479" w:rsidRPr="008437B5">
        <w:rPr>
          <w:rFonts w:hint="eastAsia"/>
          <w:color w:val="auto"/>
          <w:spacing w:val="1"/>
        </w:rPr>
        <w:t>隨減所</w:t>
      </w:r>
      <w:proofErr w:type="gramEnd"/>
      <w:r w:rsidR="00A76479" w:rsidRPr="008437B5">
        <w:rPr>
          <w:rFonts w:hint="eastAsia"/>
          <w:color w:val="auto"/>
          <w:spacing w:val="1"/>
        </w:rPr>
        <w:t>致。</w:t>
      </w:r>
    </w:p>
    <w:p w14:paraId="11DEA6A1" w14:textId="77777777" w:rsidR="006C1765" w:rsidRPr="008437B5" w:rsidRDefault="006C1765" w:rsidP="00A6510B">
      <w:pPr>
        <w:pStyle w:val="3021"/>
        <w:spacing w:line="60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t>3.</w:t>
      </w:r>
      <w:r w:rsidRPr="008437B5">
        <w:rPr>
          <w:color w:val="auto"/>
          <w:sz w:val="28"/>
          <w:szCs w:val="28"/>
        </w:rPr>
        <w:tab/>
        <w:t xml:space="preserve">　餘</w:t>
      </w:r>
      <w:proofErr w:type="gramStart"/>
      <w:r w:rsidRPr="008437B5">
        <w:rPr>
          <w:color w:val="auto"/>
          <w:sz w:val="28"/>
          <w:szCs w:val="28"/>
        </w:rPr>
        <w:t>絀</w:t>
      </w:r>
      <w:proofErr w:type="gramEnd"/>
      <w:r w:rsidRPr="008437B5">
        <w:rPr>
          <w:color w:val="auto"/>
          <w:sz w:val="28"/>
          <w:szCs w:val="28"/>
        </w:rPr>
        <w:t>及撥補之審定</w:t>
      </w:r>
    </w:p>
    <w:p w14:paraId="25AB3586" w14:textId="5E675ED2" w:rsidR="006C1765" w:rsidRPr="008437B5" w:rsidRDefault="00217F57" w:rsidP="002F32A2">
      <w:pPr>
        <w:pStyle w:val="3031"/>
        <w:spacing w:line="620" w:lineRule="exact"/>
        <w:ind w:firstLine="1320"/>
        <w:rPr>
          <w:color w:val="auto"/>
        </w:rPr>
      </w:pPr>
      <w:r w:rsidRPr="008437B5">
        <w:rPr>
          <w:rFonts w:hint="eastAsia"/>
          <w:color w:val="auto"/>
        </w:rPr>
        <w:t>（</w:t>
      </w:r>
      <w:r w:rsidR="006C1765" w:rsidRPr="008437B5">
        <w:rPr>
          <w:color w:val="auto"/>
        </w:rPr>
        <w:t>1</w:t>
      </w:r>
      <w:r w:rsidRPr="008437B5">
        <w:rPr>
          <w:rFonts w:hint="eastAsia"/>
          <w:color w:val="auto"/>
        </w:rPr>
        <w:t>）</w:t>
      </w:r>
      <w:r w:rsidR="00DF5A02" w:rsidRPr="008437B5">
        <w:rPr>
          <w:color w:val="auto"/>
        </w:rPr>
        <w:t xml:space="preserve">　餘</w:t>
      </w:r>
      <w:proofErr w:type="gramStart"/>
      <w:r w:rsidR="00DF5A02" w:rsidRPr="008437B5">
        <w:rPr>
          <w:color w:val="auto"/>
        </w:rPr>
        <w:t>絀</w:t>
      </w:r>
      <w:proofErr w:type="gramEnd"/>
      <w:r w:rsidR="00DF5A02" w:rsidRPr="008437B5">
        <w:rPr>
          <w:color w:val="auto"/>
        </w:rPr>
        <w:t xml:space="preserve">審定　</w:t>
      </w:r>
      <w:proofErr w:type="gramStart"/>
      <w:r w:rsidR="00C759CD" w:rsidRPr="008437B5">
        <w:rPr>
          <w:color w:val="auto"/>
        </w:rPr>
        <w:t>11</w:t>
      </w:r>
      <w:r w:rsidR="0061284F" w:rsidRPr="008437B5">
        <w:rPr>
          <w:rFonts w:hint="eastAsia"/>
          <w:color w:val="auto"/>
        </w:rPr>
        <w:t>3</w:t>
      </w:r>
      <w:proofErr w:type="gramEnd"/>
      <w:r w:rsidR="00C759CD" w:rsidRPr="008437B5">
        <w:rPr>
          <w:color w:val="auto"/>
        </w:rPr>
        <w:t>年度決算經行政院核定短</w:t>
      </w:r>
      <w:proofErr w:type="gramStart"/>
      <w:r w:rsidR="00C759CD" w:rsidRPr="008437B5">
        <w:rPr>
          <w:color w:val="auto"/>
        </w:rPr>
        <w:t>絀</w:t>
      </w:r>
      <w:proofErr w:type="gramEnd"/>
      <w:r w:rsidR="0061284F" w:rsidRPr="008437B5">
        <w:rPr>
          <w:rFonts w:hint="eastAsia"/>
          <w:color w:val="auto"/>
        </w:rPr>
        <w:t>96</w:t>
      </w:r>
      <w:r w:rsidR="00C759CD" w:rsidRPr="008437B5">
        <w:rPr>
          <w:color w:val="auto"/>
        </w:rPr>
        <w:t>,</w:t>
      </w:r>
      <w:r w:rsidR="0061284F" w:rsidRPr="008437B5">
        <w:rPr>
          <w:rFonts w:hint="eastAsia"/>
          <w:color w:val="auto"/>
        </w:rPr>
        <w:t>672</w:t>
      </w:r>
      <w:r w:rsidR="00C759CD" w:rsidRPr="008437B5">
        <w:rPr>
          <w:color w:val="auto"/>
        </w:rPr>
        <w:t>,</w:t>
      </w:r>
      <w:r w:rsidR="0061284F" w:rsidRPr="008437B5">
        <w:rPr>
          <w:rFonts w:hint="eastAsia"/>
          <w:color w:val="auto"/>
        </w:rPr>
        <w:t>142</w:t>
      </w:r>
      <w:r w:rsidR="00C759CD" w:rsidRPr="008437B5">
        <w:rPr>
          <w:color w:val="auto"/>
        </w:rPr>
        <w:t>元，</w:t>
      </w:r>
      <w:proofErr w:type="gramStart"/>
      <w:r w:rsidR="00C759CD" w:rsidRPr="008437B5">
        <w:rPr>
          <w:color w:val="auto"/>
        </w:rPr>
        <w:t>經核尚無</w:t>
      </w:r>
      <w:proofErr w:type="gramEnd"/>
      <w:r w:rsidR="00C759CD" w:rsidRPr="008437B5">
        <w:rPr>
          <w:color w:val="auto"/>
        </w:rPr>
        <w:t>不合，予以照數審定</w:t>
      </w:r>
      <w:r w:rsidR="006C1765" w:rsidRPr="008437B5">
        <w:rPr>
          <w:color w:val="auto"/>
        </w:rPr>
        <w:t>。</w:t>
      </w:r>
    </w:p>
    <w:p w14:paraId="343110A6" w14:textId="26BAEBC5" w:rsidR="006C1765" w:rsidRPr="008437B5" w:rsidRDefault="00217F57" w:rsidP="002F32A2">
      <w:pPr>
        <w:pStyle w:val="3031"/>
        <w:tabs>
          <w:tab w:val="clear" w:pos="3168"/>
          <w:tab w:val="left" w:pos="1985"/>
          <w:tab w:val="left" w:pos="2100"/>
          <w:tab w:val="left" w:pos="3374"/>
        </w:tabs>
        <w:spacing w:line="620" w:lineRule="exact"/>
        <w:ind w:firstLine="1320"/>
        <w:rPr>
          <w:color w:val="auto"/>
        </w:rPr>
      </w:pPr>
      <w:r w:rsidRPr="008437B5">
        <w:rPr>
          <w:rFonts w:hint="eastAsia"/>
          <w:color w:val="auto"/>
        </w:rPr>
        <w:t>（</w:t>
      </w:r>
      <w:r w:rsidR="006C1765" w:rsidRPr="008437B5">
        <w:rPr>
          <w:color w:val="auto"/>
        </w:rPr>
        <w:t>2</w:t>
      </w:r>
      <w:r w:rsidRPr="008437B5">
        <w:rPr>
          <w:rFonts w:hint="eastAsia"/>
          <w:color w:val="auto"/>
        </w:rPr>
        <w:t>）</w:t>
      </w:r>
      <w:r w:rsidR="00DF5A02" w:rsidRPr="008437B5">
        <w:rPr>
          <w:color w:val="auto"/>
        </w:rPr>
        <w:t xml:space="preserve">　</w:t>
      </w:r>
      <w:r w:rsidR="00ED3941" w:rsidRPr="008437B5">
        <w:rPr>
          <w:color w:val="auto"/>
        </w:rPr>
        <w:t>餘</w:t>
      </w:r>
      <w:proofErr w:type="gramStart"/>
      <w:r w:rsidR="00ED3941" w:rsidRPr="008437B5">
        <w:rPr>
          <w:color w:val="auto"/>
        </w:rPr>
        <w:t>絀</w:t>
      </w:r>
      <w:proofErr w:type="gramEnd"/>
      <w:r w:rsidR="00ED3941" w:rsidRPr="008437B5">
        <w:rPr>
          <w:color w:val="auto"/>
        </w:rPr>
        <w:t>撥補</w:t>
      </w:r>
      <w:r w:rsidR="00ED3941" w:rsidRPr="008437B5">
        <w:rPr>
          <w:rFonts w:hint="eastAsia"/>
          <w:color w:val="auto"/>
        </w:rPr>
        <w:tab/>
      </w:r>
      <w:r w:rsidR="00ED3941" w:rsidRPr="008437B5">
        <w:rPr>
          <w:color w:val="auto"/>
          <w:spacing w:val="-8"/>
        </w:rPr>
        <w:tab/>
      </w:r>
      <w:r w:rsidR="00ED3941" w:rsidRPr="008437B5">
        <w:rPr>
          <w:rFonts w:hint="eastAsia"/>
          <w:color w:val="auto"/>
          <w:spacing w:val="-8"/>
        </w:rPr>
        <w:tab/>
      </w:r>
      <w:r w:rsidR="00ED3941" w:rsidRPr="008437B5">
        <w:rPr>
          <w:rFonts w:hint="eastAsia"/>
          <w:color w:val="auto"/>
          <w:spacing w:val="-8"/>
        </w:rPr>
        <w:tab/>
      </w:r>
      <w:proofErr w:type="gramStart"/>
      <w:r w:rsidR="00C759CD" w:rsidRPr="008437B5">
        <w:rPr>
          <w:color w:val="auto"/>
        </w:rPr>
        <w:t>11</w:t>
      </w:r>
      <w:r w:rsidR="0061284F" w:rsidRPr="008437B5">
        <w:rPr>
          <w:rFonts w:hint="eastAsia"/>
          <w:color w:val="auto"/>
        </w:rPr>
        <w:t>3</w:t>
      </w:r>
      <w:proofErr w:type="gramEnd"/>
      <w:r w:rsidR="00C759CD" w:rsidRPr="008437B5">
        <w:rPr>
          <w:color w:val="auto"/>
        </w:rPr>
        <w:t>年度決算審定短</w:t>
      </w:r>
      <w:proofErr w:type="gramStart"/>
      <w:r w:rsidR="0061284F" w:rsidRPr="008437B5">
        <w:rPr>
          <w:color w:val="auto"/>
        </w:rPr>
        <w:t>絀</w:t>
      </w:r>
      <w:proofErr w:type="gramEnd"/>
      <w:r w:rsidR="0061284F" w:rsidRPr="008437B5">
        <w:rPr>
          <w:rFonts w:hint="eastAsia"/>
          <w:color w:val="auto"/>
        </w:rPr>
        <w:t>96</w:t>
      </w:r>
      <w:r w:rsidR="0061284F" w:rsidRPr="008437B5">
        <w:rPr>
          <w:color w:val="auto"/>
        </w:rPr>
        <w:t>,</w:t>
      </w:r>
      <w:r w:rsidR="0061284F" w:rsidRPr="008437B5">
        <w:rPr>
          <w:rFonts w:hint="eastAsia"/>
          <w:color w:val="auto"/>
        </w:rPr>
        <w:t>672</w:t>
      </w:r>
      <w:r w:rsidR="0061284F" w:rsidRPr="008437B5">
        <w:rPr>
          <w:color w:val="auto"/>
        </w:rPr>
        <w:t>,</w:t>
      </w:r>
      <w:r w:rsidR="0061284F" w:rsidRPr="008437B5">
        <w:rPr>
          <w:rFonts w:hint="eastAsia"/>
          <w:color w:val="auto"/>
        </w:rPr>
        <w:t>142</w:t>
      </w:r>
      <w:r w:rsidR="00C759CD" w:rsidRPr="008437B5">
        <w:rPr>
          <w:color w:val="auto"/>
        </w:rPr>
        <w:t>元，全數</w:t>
      </w:r>
      <w:r w:rsidR="00616AF7" w:rsidRPr="008437B5">
        <w:rPr>
          <w:rFonts w:hint="eastAsia"/>
          <w:color w:val="auto"/>
        </w:rPr>
        <w:t>折減基金填補。</w:t>
      </w:r>
    </w:p>
    <w:p w14:paraId="59588845" w14:textId="77777777" w:rsidR="006C1765" w:rsidRPr="008437B5" w:rsidRDefault="006C1765" w:rsidP="00BA795D">
      <w:pPr>
        <w:pStyle w:val="3021"/>
        <w:spacing w:line="64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lastRenderedPageBreak/>
        <w:t>4.</w:t>
      </w:r>
      <w:r w:rsidRPr="008437B5">
        <w:rPr>
          <w:color w:val="auto"/>
          <w:sz w:val="28"/>
          <w:szCs w:val="28"/>
        </w:rPr>
        <w:tab/>
        <w:t xml:space="preserve">　現金流量之查核</w:t>
      </w:r>
    </w:p>
    <w:p w14:paraId="3470A259" w14:textId="17443B06" w:rsidR="006C1765" w:rsidRPr="008437B5" w:rsidRDefault="00C759CD" w:rsidP="00BA795D">
      <w:pPr>
        <w:pStyle w:val="3012"/>
        <w:spacing w:line="640" w:lineRule="exact"/>
        <w:ind w:firstLine="480"/>
        <w:rPr>
          <w:color w:val="auto"/>
        </w:rPr>
      </w:pPr>
      <w:proofErr w:type="gramStart"/>
      <w:r w:rsidRPr="008437B5">
        <w:rPr>
          <w:color w:val="auto"/>
        </w:rPr>
        <w:t>11</w:t>
      </w:r>
      <w:r w:rsidR="00475D0E" w:rsidRPr="008437B5">
        <w:rPr>
          <w:rFonts w:hint="eastAsia"/>
          <w:color w:val="auto"/>
        </w:rPr>
        <w:t>3</w:t>
      </w:r>
      <w:proofErr w:type="gramEnd"/>
      <w:r w:rsidRPr="008437B5">
        <w:rPr>
          <w:color w:val="auto"/>
        </w:rPr>
        <w:t>年度期初現金及約當現金</w:t>
      </w:r>
      <w:r w:rsidR="00475D0E" w:rsidRPr="008437B5">
        <w:rPr>
          <w:rFonts w:hint="eastAsia"/>
          <w:color w:val="auto"/>
        </w:rPr>
        <w:t>7</w:t>
      </w:r>
      <w:r w:rsidRPr="008437B5">
        <w:rPr>
          <w:color w:val="auto"/>
        </w:rPr>
        <w:t>億</w:t>
      </w:r>
      <w:r w:rsidR="00475D0E" w:rsidRPr="008437B5">
        <w:rPr>
          <w:rFonts w:hint="eastAsia"/>
          <w:color w:val="auto"/>
        </w:rPr>
        <w:t>4</w:t>
      </w:r>
      <w:r w:rsidR="00475D0E" w:rsidRPr="008437B5">
        <w:rPr>
          <w:color w:val="auto"/>
        </w:rPr>
        <w:t>,</w:t>
      </w:r>
      <w:r w:rsidR="00475D0E" w:rsidRPr="008437B5">
        <w:rPr>
          <w:rFonts w:hint="eastAsia"/>
          <w:color w:val="auto"/>
        </w:rPr>
        <w:t>336</w:t>
      </w:r>
      <w:r w:rsidRPr="008437B5">
        <w:rPr>
          <w:color w:val="auto"/>
        </w:rPr>
        <w:t>萬餘元，經業務、投資及籌資活動結果，現金及約當</w:t>
      </w:r>
      <w:proofErr w:type="gramStart"/>
      <w:r w:rsidRPr="008437B5">
        <w:rPr>
          <w:color w:val="auto"/>
        </w:rPr>
        <w:t>現金淨</w:t>
      </w:r>
      <w:r w:rsidR="00475D0E" w:rsidRPr="008437B5">
        <w:rPr>
          <w:rFonts w:hint="eastAsia"/>
          <w:color w:val="auto"/>
        </w:rPr>
        <w:t>減</w:t>
      </w:r>
      <w:r w:rsidRPr="008437B5">
        <w:rPr>
          <w:color w:val="auto"/>
        </w:rPr>
        <w:t>1億</w:t>
      </w:r>
      <w:proofErr w:type="gramEnd"/>
      <w:r w:rsidRPr="008437B5">
        <w:rPr>
          <w:color w:val="auto"/>
        </w:rPr>
        <w:t>3,</w:t>
      </w:r>
      <w:r w:rsidR="00475D0E" w:rsidRPr="008437B5">
        <w:rPr>
          <w:rFonts w:hint="eastAsia"/>
          <w:color w:val="auto"/>
        </w:rPr>
        <w:t>100</w:t>
      </w:r>
      <w:r w:rsidRPr="008437B5">
        <w:rPr>
          <w:color w:val="auto"/>
        </w:rPr>
        <w:t>萬餘元，期末現金及約當現金為</w:t>
      </w:r>
      <w:r w:rsidR="00475D0E" w:rsidRPr="008437B5">
        <w:rPr>
          <w:rFonts w:hint="eastAsia"/>
          <w:color w:val="auto"/>
        </w:rPr>
        <w:t>6</w:t>
      </w:r>
      <w:r w:rsidRPr="008437B5">
        <w:rPr>
          <w:color w:val="auto"/>
        </w:rPr>
        <w:t>億</w:t>
      </w:r>
      <w:r w:rsidR="00475D0E" w:rsidRPr="008437B5">
        <w:rPr>
          <w:rFonts w:hint="eastAsia"/>
          <w:color w:val="auto"/>
        </w:rPr>
        <w:t>1</w:t>
      </w:r>
      <w:r w:rsidRPr="008437B5">
        <w:rPr>
          <w:color w:val="auto"/>
        </w:rPr>
        <w:t>,</w:t>
      </w:r>
      <w:r w:rsidR="00475D0E" w:rsidRPr="008437B5">
        <w:rPr>
          <w:rFonts w:hint="eastAsia"/>
          <w:color w:val="auto"/>
        </w:rPr>
        <w:t>236</w:t>
      </w:r>
      <w:r w:rsidRPr="008437B5">
        <w:rPr>
          <w:color w:val="auto"/>
        </w:rPr>
        <w:t>萬餘元；其現金及約當現金淨</w:t>
      </w:r>
      <w:r w:rsidR="00375757" w:rsidRPr="008437B5">
        <w:rPr>
          <w:rFonts w:hint="eastAsia"/>
          <w:color w:val="auto"/>
        </w:rPr>
        <w:t>減</w:t>
      </w:r>
      <w:r w:rsidRPr="008437B5">
        <w:rPr>
          <w:color w:val="auto"/>
        </w:rPr>
        <w:t>數</w:t>
      </w:r>
      <w:r w:rsidR="0055581B" w:rsidRPr="008437B5">
        <w:rPr>
          <w:rFonts w:hint="eastAsia"/>
          <w:color w:val="auto"/>
        </w:rPr>
        <w:t>較</w:t>
      </w:r>
      <w:r w:rsidRPr="008437B5">
        <w:rPr>
          <w:color w:val="auto"/>
        </w:rPr>
        <w:t>預算淨減數</w:t>
      </w:r>
      <w:r w:rsidR="00375757" w:rsidRPr="008437B5">
        <w:rPr>
          <w:rFonts w:hint="eastAsia"/>
          <w:color w:val="auto"/>
        </w:rPr>
        <w:t>1</w:t>
      </w:r>
      <w:r w:rsidRPr="008437B5">
        <w:rPr>
          <w:color w:val="auto"/>
        </w:rPr>
        <w:t>,</w:t>
      </w:r>
      <w:r w:rsidR="00375757" w:rsidRPr="008437B5">
        <w:rPr>
          <w:rFonts w:hint="eastAsia"/>
          <w:color w:val="auto"/>
        </w:rPr>
        <w:t>404</w:t>
      </w:r>
      <w:r w:rsidRPr="008437B5">
        <w:rPr>
          <w:color w:val="auto"/>
        </w:rPr>
        <w:t>萬餘元，</w:t>
      </w:r>
      <w:r w:rsidR="00375757" w:rsidRPr="008437B5">
        <w:rPr>
          <w:rFonts w:hint="eastAsia"/>
          <w:color w:val="auto"/>
        </w:rPr>
        <w:t>增加1</w:t>
      </w:r>
      <w:r w:rsidRPr="008437B5">
        <w:rPr>
          <w:color w:val="auto"/>
        </w:rPr>
        <w:t>億</w:t>
      </w:r>
      <w:r w:rsidR="00375757" w:rsidRPr="008437B5">
        <w:rPr>
          <w:rFonts w:hint="eastAsia"/>
          <w:color w:val="auto"/>
        </w:rPr>
        <w:t>1</w:t>
      </w:r>
      <w:r w:rsidR="00375757" w:rsidRPr="008437B5">
        <w:rPr>
          <w:color w:val="auto"/>
        </w:rPr>
        <w:t>,</w:t>
      </w:r>
      <w:r w:rsidR="00375757" w:rsidRPr="008437B5">
        <w:rPr>
          <w:rFonts w:hint="eastAsia"/>
          <w:color w:val="auto"/>
        </w:rPr>
        <w:t>695</w:t>
      </w:r>
      <w:r w:rsidRPr="008437B5">
        <w:rPr>
          <w:color w:val="auto"/>
        </w:rPr>
        <w:t>萬餘元，主要係</w:t>
      </w:r>
      <w:r w:rsidR="00276912" w:rsidRPr="008437B5">
        <w:rPr>
          <w:rFonts w:hint="eastAsia"/>
          <w:color w:val="auto"/>
        </w:rPr>
        <w:t>執行以前年度專案經費，</w:t>
      </w:r>
      <w:r w:rsidR="0055581B" w:rsidRPr="008437B5">
        <w:rPr>
          <w:rFonts w:hint="eastAsia"/>
          <w:color w:val="auto"/>
        </w:rPr>
        <w:t>增購改善收容人生活設施</w:t>
      </w:r>
      <w:r w:rsidR="00AB4327" w:rsidRPr="008437B5">
        <w:rPr>
          <w:rFonts w:hint="eastAsia"/>
          <w:color w:val="auto"/>
        </w:rPr>
        <w:t>，投資活動</w:t>
      </w:r>
      <w:r w:rsidR="00375757" w:rsidRPr="008437B5">
        <w:rPr>
          <w:rFonts w:hint="eastAsia"/>
          <w:color w:val="auto"/>
        </w:rPr>
        <w:t>產生</w:t>
      </w:r>
      <w:r w:rsidR="00AB4327" w:rsidRPr="008437B5">
        <w:rPr>
          <w:rFonts w:hint="eastAsia"/>
          <w:color w:val="auto"/>
        </w:rPr>
        <w:t>淨現金流</w:t>
      </w:r>
      <w:r w:rsidR="00375757" w:rsidRPr="008437B5">
        <w:rPr>
          <w:rFonts w:hint="eastAsia"/>
          <w:color w:val="auto"/>
        </w:rPr>
        <w:t>出</w:t>
      </w:r>
      <w:r w:rsidR="00841EB6" w:rsidRPr="008437B5">
        <w:rPr>
          <w:color w:val="auto"/>
        </w:rPr>
        <w:t>所致</w:t>
      </w:r>
      <w:r w:rsidR="006C1765" w:rsidRPr="008437B5">
        <w:rPr>
          <w:color w:val="auto"/>
        </w:rPr>
        <w:t>。</w:t>
      </w:r>
    </w:p>
    <w:p w14:paraId="6010FDA8" w14:textId="77777777" w:rsidR="003B7555" w:rsidRPr="008437B5" w:rsidRDefault="003B7555" w:rsidP="00BA795D">
      <w:pPr>
        <w:pStyle w:val="3021"/>
        <w:spacing w:line="640" w:lineRule="exact"/>
        <w:ind w:firstLine="1261"/>
        <w:rPr>
          <w:color w:val="auto"/>
          <w:sz w:val="28"/>
          <w:szCs w:val="28"/>
        </w:rPr>
      </w:pPr>
      <w:r w:rsidRPr="008437B5">
        <w:rPr>
          <w:rFonts w:hint="eastAsia"/>
          <w:color w:val="auto"/>
          <w:sz w:val="28"/>
          <w:szCs w:val="28"/>
        </w:rPr>
        <w:t>5</w:t>
      </w:r>
      <w:r w:rsidRPr="008437B5">
        <w:rPr>
          <w:color w:val="auto"/>
          <w:sz w:val="28"/>
          <w:szCs w:val="28"/>
        </w:rPr>
        <w:t>.</w:t>
      </w:r>
      <w:r w:rsidRPr="008437B5">
        <w:rPr>
          <w:color w:val="auto"/>
          <w:sz w:val="28"/>
          <w:szCs w:val="28"/>
        </w:rPr>
        <w:tab/>
        <w:t xml:space="preserve">　</w:t>
      </w:r>
      <w:r w:rsidRPr="008437B5">
        <w:rPr>
          <w:rFonts w:hint="eastAsia"/>
          <w:color w:val="auto"/>
          <w:sz w:val="28"/>
          <w:szCs w:val="28"/>
        </w:rPr>
        <w:t>重要審核意見</w:t>
      </w:r>
    </w:p>
    <w:p w14:paraId="06E00142" w14:textId="2360B3E1" w:rsidR="00551FD8" w:rsidRPr="008437B5" w:rsidRDefault="007D1883" w:rsidP="00A731B0">
      <w:pPr>
        <w:widowControl w:val="0"/>
        <w:kinsoku w:val="0"/>
        <w:spacing w:line="640" w:lineRule="exact"/>
        <w:ind w:firstLine="561"/>
        <w:rPr>
          <w:rFonts w:cstheme="minorBidi"/>
          <w:b/>
          <w:sz w:val="28"/>
          <w:szCs w:val="28"/>
        </w:rPr>
      </w:pPr>
      <w:r w:rsidRPr="008437B5">
        <w:rPr>
          <w:rFonts w:cstheme="minorBidi"/>
          <w:b/>
          <w:sz w:val="28"/>
          <w:szCs w:val="28"/>
        </w:rPr>
        <w:t>矯正機關辦理自營及勞務作業以培養收容人謀生技能，並作為基金主要收入來源，惟近</w:t>
      </w:r>
      <w:proofErr w:type="gramStart"/>
      <w:r w:rsidRPr="008437B5">
        <w:rPr>
          <w:rFonts w:cstheme="minorBidi"/>
          <w:b/>
          <w:sz w:val="28"/>
          <w:szCs w:val="28"/>
        </w:rPr>
        <w:t>3</w:t>
      </w:r>
      <w:proofErr w:type="gramEnd"/>
      <w:r w:rsidRPr="008437B5">
        <w:rPr>
          <w:rFonts w:cstheme="minorBidi"/>
          <w:b/>
          <w:sz w:val="28"/>
          <w:szCs w:val="28"/>
        </w:rPr>
        <w:t>年度受</w:t>
      </w:r>
      <w:proofErr w:type="gramStart"/>
      <w:r w:rsidRPr="008437B5">
        <w:rPr>
          <w:rFonts w:cstheme="minorBidi"/>
          <w:b/>
          <w:sz w:val="28"/>
          <w:szCs w:val="28"/>
        </w:rPr>
        <w:t>疫</w:t>
      </w:r>
      <w:proofErr w:type="gramEnd"/>
      <w:r w:rsidRPr="008437B5">
        <w:rPr>
          <w:rFonts w:cstheme="minorBidi"/>
          <w:b/>
          <w:sz w:val="28"/>
          <w:szCs w:val="28"/>
        </w:rPr>
        <w:t>情影響，加以自主監外作業政策及廠商需求</w:t>
      </w:r>
      <w:r w:rsidR="000C1D5F" w:rsidRPr="008437B5">
        <w:rPr>
          <w:rFonts w:cstheme="minorBidi"/>
          <w:b/>
          <w:sz w:val="28"/>
          <w:szCs w:val="28"/>
        </w:rPr>
        <w:t>環境</w:t>
      </w:r>
      <w:r w:rsidRPr="008437B5">
        <w:rPr>
          <w:rFonts w:cstheme="minorBidi"/>
          <w:b/>
          <w:sz w:val="28"/>
          <w:szCs w:val="28"/>
        </w:rPr>
        <w:t>變遷，勞務收入規模大幅縮減，致基金短</w:t>
      </w:r>
      <w:proofErr w:type="gramStart"/>
      <w:r w:rsidRPr="008437B5">
        <w:rPr>
          <w:rFonts w:cstheme="minorBidi"/>
          <w:b/>
          <w:sz w:val="28"/>
          <w:szCs w:val="28"/>
        </w:rPr>
        <w:t>絀</w:t>
      </w:r>
      <w:proofErr w:type="gramEnd"/>
      <w:r w:rsidRPr="008437B5">
        <w:rPr>
          <w:rFonts w:cstheme="minorBidi"/>
          <w:b/>
          <w:sz w:val="28"/>
          <w:szCs w:val="28"/>
        </w:rPr>
        <w:t>情形加劇，允宜</w:t>
      </w:r>
      <w:proofErr w:type="gramStart"/>
      <w:r w:rsidR="000C1D5F" w:rsidRPr="008437B5">
        <w:rPr>
          <w:rFonts w:cstheme="minorBidi" w:hint="eastAsia"/>
          <w:b/>
          <w:sz w:val="28"/>
          <w:szCs w:val="28"/>
        </w:rPr>
        <w:t>研</w:t>
      </w:r>
      <w:proofErr w:type="gramEnd"/>
      <w:r w:rsidR="000C1D5F" w:rsidRPr="008437B5">
        <w:rPr>
          <w:rFonts w:cstheme="minorBidi" w:hint="eastAsia"/>
          <w:b/>
          <w:sz w:val="28"/>
          <w:szCs w:val="28"/>
        </w:rPr>
        <w:t>謀改善</w:t>
      </w:r>
      <w:r w:rsidRPr="008437B5">
        <w:rPr>
          <w:rFonts w:cstheme="minorBidi"/>
          <w:b/>
          <w:sz w:val="28"/>
          <w:szCs w:val="28"/>
        </w:rPr>
        <w:t>，以增裕基金收入，達成永續營運目標</w:t>
      </w:r>
      <w:r w:rsidR="00E7762B" w:rsidRPr="008437B5">
        <w:rPr>
          <w:rFonts w:cstheme="minorBidi" w:hint="eastAsia"/>
          <w:b/>
          <w:sz w:val="28"/>
          <w:szCs w:val="28"/>
        </w:rPr>
        <w:t>。</w:t>
      </w:r>
    </w:p>
    <w:p w14:paraId="7B6F537C" w14:textId="77777777" w:rsidR="00985D67" w:rsidRDefault="007D1883" w:rsidP="002F32A2">
      <w:pPr>
        <w:widowControl w:val="0"/>
        <w:spacing w:line="632" w:lineRule="exact"/>
        <w:ind w:firstLine="480"/>
        <w:jc w:val="distribute"/>
        <w:rPr>
          <w:rFonts w:cstheme="minorBidi"/>
        </w:rPr>
      </w:pPr>
      <w:r w:rsidRPr="008437B5">
        <w:rPr>
          <w:rFonts w:cstheme="minorBidi" w:hint="eastAsia"/>
        </w:rPr>
        <w:t>依</w:t>
      </w:r>
      <w:proofErr w:type="gramStart"/>
      <w:r w:rsidRPr="008437B5">
        <w:rPr>
          <w:rFonts w:cstheme="minorBidi"/>
        </w:rPr>
        <w:t>113</w:t>
      </w:r>
      <w:proofErr w:type="gramEnd"/>
      <w:r w:rsidRPr="008437B5">
        <w:rPr>
          <w:rFonts w:cstheme="minorBidi"/>
        </w:rPr>
        <w:t>年度中央政府總預算附屬單位預算執行要點第4</w:t>
      </w:r>
      <w:r w:rsidR="00BA795D" w:rsidRPr="008437B5">
        <w:rPr>
          <w:rFonts w:cstheme="minorBidi" w:hint="eastAsia"/>
        </w:rPr>
        <w:t>點</w:t>
      </w:r>
      <w:r w:rsidR="00E33C31" w:rsidRPr="008437B5">
        <w:rPr>
          <w:rFonts w:cstheme="minorBidi" w:hint="eastAsia"/>
        </w:rPr>
        <w:t>第</w:t>
      </w:r>
      <w:r w:rsidR="00276912" w:rsidRPr="008437B5">
        <w:rPr>
          <w:rFonts w:cstheme="minorBidi" w:hint="eastAsia"/>
        </w:rPr>
        <w:t>3</w:t>
      </w:r>
      <w:r w:rsidR="00E33C31" w:rsidRPr="008437B5">
        <w:rPr>
          <w:rFonts w:cstheme="minorBidi" w:hint="eastAsia"/>
        </w:rPr>
        <w:t>項</w:t>
      </w:r>
      <w:r w:rsidRPr="008437B5">
        <w:rPr>
          <w:rFonts w:cstheme="minorBidi"/>
        </w:rPr>
        <w:t>規定：「作業基金應本財務自給自足原則，設法提高業務績效，降低生產或服務成本，以提升資源使用效益，達成年度法定預算賸餘或短</w:t>
      </w:r>
      <w:proofErr w:type="gramStart"/>
      <w:r w:rsidRPr="008437B5">
        <w:rPr>
          <w:rFonts w:cstheme="minorBidi"/>
        </w:rPr>
        <w:t>絀</w:t>
      </w:r>
      <w:proofErr w:type="gramEnd"/>
      <w:r w:rsidRPr="008437B5">
        <w:rPr>
          <w:rFonts w:cstheme="minorBidi"/>
        </w:rPr>
        <w:t>改善目標。」</w:t>
      </w:r>
      <w:r w:rsidR="00E433BC" w:rsidRPr="002E029E">
        <w:rPr>
          <w:rFonts w:cstheme="minorBidi" w:hint="eastAsia"/>
        </w:rPr>
        <w:t>經</w:t>
      </w:r>
      <w:r w:rsidR="00F93B0B" w:rsidRPr="002E029E">
        <w:rPr>
          <w:rFonts w:cstheme="minorBidi" w:hint="eastAsia"/>
        </w:rPr>
        <w:t>查</w:t>
      </w:r>
      <w:r w:rsidR="00E433BC" w:rsidRPr="002E029E">
        <w:rPr>
          <w:rFonts w:cstheme="minorBidi" w:hint="eastAsia"/>
        </w:rPr>
        <w:t>，</w:t>
      </w:r>
      <w:r w:rsidRPr="002E029E">
        <w:rPr>
          <w:rFonts w:cstheme="minorBidi"/>
        </w:rPr>
        <w:t>法務</w:t>
      </w:r>
      <w:r w:rsidRPr="008437B5">
        <w:rPr>
          <w:rFonts w:cstheme="minorBidi"/>
        </w:rPr>
        <w:t>部矯正機關作業基金</w:t>
      </w:r>
      <w:r w:rsidR="000C1D5F" w:rsidRPr="008437B5">
        <w:rPr>
          <w:rFonts w:cstheme="minorBidi" w:hint="eastAsia"/>
        </w:rPr>
        <w:t>（下稱矯正機關作業基金）</w:t>
      </w:r>
      <w:r w:rsidRPr="008437B5">
        <w:rPr>
          <w:rFonts w:cstheme="minorBidi"/>
        </w:rPr>
        <w:t>主要業務包括自營銷貨及勞務加工等兩部分，並由</w:t>
      </w:r>
      <w:proofErr w:type="gramStart"/>
      <w:r w:rsidRPr="008437B5">
        <w:rPr>
          <w:rFonts w:cstheme="minorBidi"/>
        </w:rPr>
        <w:t>臺</w:t>
      </w:r>
      <w:proofErr w:type="gramEnd"/>
      <w:r w:rsidRPr="008437B5">
        <w:rPr>
          <w:rFonts w:cstheme="minorBidi"/>
        </w:rPr>
        <w:t>北監獄等45個矯正機關執行。</w:t>
      </w:r>
      <w:r w:rsidR="00E33C31" w:rsidRPr="008437B5">
        <w:rPr>
          <w:rFonts w:cstheme="minorBidi" w:hint="eastAsia"/>
        </w:rPr>
        <w:t>近</w:t>
      </w:r>
      <w:proofErr w:type="gramStart"/>
      <w:r w:rsidR="00E33C31" w:rsidRPr="008437B5">
        <w:rPr>
          <w:rFonts w:cstheme="minorBidi" w:hint="eastAsia"/>
        </w:rPr>
        <w:t>3</w:t>
      </w:r>
      <w:proofErr w:type="gramEnd"/>
      <w:r w:rsidR="00E33C31" w:rsidRPr="008437B5">
        <w:rPr>
          <w:rFonts w:cstheme="minorBidi" w:hint="eastAsia"/>
        </w:rPr>
        <w:t>年度（</w:t>
      </w:r>
      <w:r w:rsidRPr="008437B5">
        <w:rPr>
          <w:rFonts w:cstheme="minorBidi"/>
        </w:rPr>
        <w:t>111</w:t>
      </w:r>
      <w:r w:rsidR="00EC056F" w:rsidRPr="008437B5">
        <w:rPr>
          <w:rFonts w:cstheme="minorBidi" w:hint="eastAsia"/>
        </w:rPr>
        <w:t>至113年度</w:t>
      </w:r>
      <w:r w:rsidR="00E33C31" w:rsidRPr="008437B5">
        <w:rPr>
          <w:rFonts w:cstheme="minorBidi" w:hint="eastAsia"/>
        </w:rPr>
        <w:t>）</w:t>
      </w:r>
      <w:r w:rsidRPr="008437B5">
        <w:rPr>
          <w:rFonts w:cstheme="minorBidi"/>
        </w:rPr>
        <w:t>該基金營運結果分別</w:t>
      </w:r>
      <w:r w:rsidR="00F93B0B" w:rsidRPr="008437B5">
        <w:rPr>
          <w:rFonts w:cstheme="minorBidi" w:hint="eastAsia"/>
        </w:rPr>
        <w:t>為</w:t>
      </w:r>
      <w:r w:rsidRPr="008437B5">
        <w:rPr>
          <w:rFonts w:cstheme="minorBidi"/>
        </w:rPr>
        <w:t>短</w:t>
      </w:r>
      <w:proofErr w:type="gramStart"/>
      <w:r w:rsidRPr="008437B5">
        <w:rPr>
          <w:rFonts w:cstheme="minorBidi"/>
        </w:rPr>
        <w:t>絀</w:t>
      </w:r>
      <w:proofErr w:type="gramEnd"/>
      <w:r w:rsidRPr="008437B5">
        <w:rPr>
          <w:rFonts w:cstheme="minorBidi"/>
        </w:rPr>
        <w:t>8,152萬餘元</w:t>
      </w:r>
      <w:r w:rsidR="00EC056F" w:rsidRPr="008437B5">
        <w:rPr>
          <w:rFonts w:cstheme="minorBidi" w:hint="eastAsia"/>
        </w:rPr>
        <w:t>、</w:t>
      </w:r>
      <w:r w:rsidRPr="008437B5">
        <w:rPr>
          <w:rFonts w:cstheme="minorBidi"/>
        </w:rPr>
        <w:t>7,026萬餘元</w:t>
      </w:r>
      <w:r w:rsidR="00EC056F" w:rsidRPr="00C30C77">
        <w:rPr>
          <w:rFonts w:cstheme="minorBidi" w:hint="eastAsia"/>
        </w:rPr>
        <w:t>及9</w:t>
      </w:r>
      <w:r w:rsidR="00EC056F" w:rsidRPr="00C30C77">
        <w:rPr>
          <w:rFonts w:cstheme="minorBidi"/>
        </w:rPr>
        <w:t>,</w:t>
      </w:r>
      <w:r w:rsidR="00EC056F" w:rsidRPr="00C30C77">
        <w:rPr>
          <w:rFonts w:cstheme="minorBidi" w:hint="eastAsia"/>
        </w:rPr>
        <w:t>667萬餘元</w:t>
      </w:r>
      <w:r w:rsidRPr="00C30C77">
        <w:rPr>
          <w:rFonts w:cstheme="minorBidi"/>
        </w:rPr>
        <w:t>，皆以折減基金填補，</w:t>
      </w:r>
      <w:r w:rsidR="00EC056F" w:rsidRPr="00C30C77">
        <w:rPr>
          <w:rFonts w:cstheme="minorBidi" w:hint="eastAsia"/>
        </w:rPr>
        <w:t>其</w:t>
      </w:r>
      <w:r w:rsidR="007E0A38" w:rsidRPr="00C30C77">
        <w:rPr>
          <w:rFonts w:cstheme="minorBidi" w:hint="eastAsia"/>
        </w:rPr>
        <w:t>中</w:t>
      </w:r>
      <w:proofErr w:type="gramStart"/>
      <w:r w:rsidRPr="00C30C77">
        <w:rPr>
          <w:rFonts w:cstheme="minorBidi"/>
        </w:rPr>
        <w:t>113</w:t>
      </w:r>
      <w:proofErr w:type="gramEnd"/>
      <w:r w:rsidRPr="00C30C77">
        <w:rPr>
          <w:rFonts w:cstheme="minorBidi"/>
        </w:rPr>
        <w:t>年度短</w:t>
      </w:r>
      <w:proofErr w:type="gramStart"/>
      <w:r w:rsidRPr="00C30C77">
        <w:rPr>
          <w:rFonts w:cstheme="minorBidi"/>
        </w:rPr>
        <w:t>絀</w:t>
      </w:r>
      <w:proofErr w:type="gramEnd"/>
      <w:r w:rsidR="00276912" w:rsidRPr="00C30C77">
        <w:rPr>
          <w:rFonts w:cstheme="minorBidi" w:hint="eastAsia"/>
        </w:rPr>
        <w:t>數</w:t>
      </w:r>
      <w:r w:rsidR="007E0A38" w:rsidRPr="00C30C77">
        <w:rPr>
          <w:rFonts w:cstheme="minorBidi" w:hint="eastAsia"/>
        </w:rPr>
        <w:t>為</w:t>
      </w:r>
      <w:r w:rsidRPr="00C30C77">
        <w:rPr>
          <w:rFonts w:cstheme="minorBidi"/>
        </w:rPr>
        <w:t>近</w:t>
      </w:r>
      <w:proofErr w:type="gramStart"/>
      <w:r w:rsidRPr="00C30C77">
        <w:rPr>
          <w:rFonts w:cstheme="minorBidi"/>
        </w:rPr>
        <w:t>10</w:t>
      </w:r>
      <w:proofErr w:type="gramEnd"/>
      <w:r w:rsidRPr="00C30C77">
        <w:rPr>
          <w:rFonts w:cstheme="minorBidi"/>
        </w:rPr>
        <w:t>年度</w:t>
      </w:r>
      <w:r w:rsidR="00E33C31" w:rsidRPr="00C30C77">
        <w:rPr>
          <w:rFonts w:cstheme="minorBidi" w:hint="eastAsia"/>
        </w:rPr>
        <w:t>（104至113年度）</w:t>
      </w:r>
      <w:r w:rsidRPr="00C30C77">
        <w:rPr>
          <w:rFonts w:cstheme="minorBidi"/>
        </w:rPr>
        <w:t>最</w:t>
      </w:r>
      <w:r w:rsidR="00276912" w:rsidRPr="00C30C77">
        <w:rPr>
          <w:rFonts w:cstheme="minorBidi" w:hint="eastAsia"/>
        </w:rPr>
        <w:t>高</w:t>
      </w:r>
      <w:r w:rsidRPr="00C30C77">
        <w:rPr>
          <w:rFonts w:cstheme="minorBidi"/>
        </w:rPr>
        <w:t>，主要係業務收入扣除業務成本及業務</w:t>
      </w:r>
      <w:r w:rsidRPr="00C30C77">
        <w:rPr>
          <w:rFonts w:cstheme="minorBidi" w:hint="eastAsia"/>
        </w:rPr>
        <w:t>外之依法</w:t>
      </w:r>
      <w:proofErr w:type="gramStart"/>
      <w:r w:rsidRPr="00C30C77">
        <w:rPr>
          <w:rFonts w:cstheme="minorBidi" w:hint="eastAsia"/>
        </w:rPr>
        <w:t>提撥</w:t>
      </w:r>
      <w:proofErr w:type="gramEnd"/>
      <w:r w:rsidRPr="00C30C77">
        <w:rPr>
          <w:rFonts w:cstheme="minorBidi" w:hint="eastAsia"/>
        </w:rPr>
        <w:t>犯罪被害人補償費用、收容人飲食補助費用</w:t>
      </w:r>
      <w:r w:rsidRPr="00C30C77">
        <w:rPr>
          <w:rFonts w:cstheme="minorBidi"/>
        </w:rPr>
        <w:t>後，不足支應配合矯正政策編列之收容人職業訓練費用與沐浴、炊場所需燃料費等業外支出，且因</w:t>
      </w:r>
      <w:r w:rsidR="00E33C31" w:rsidRPr="00C30C77">
        <w:rPr>
          <w:rFonts w:cstheme="minorBidi" w:hint="eastAsia"/>
        </w:rPr>
        <w:t>近</w:t>
      </w:r>
      <w:proofErr w:type="gramStart"/>
      <w:r w:rsidR="00E33C31" w:rsidRPr="00C30C77">
        <w:rPr>
          <w:rFonts w:cstheme="minorBidi" w:hint="eastAsia"/>
        </w:rPr>
        <w:t>3</w:t>
      </w:r>
      <w:proofErr w:type="gramEnd"/>
      <w:r w:rsidR="00E33C31" w:rsidRPr="00C30C77">
        <w:rPr>
          <w:rFonts w:cstheme="minorBidi" w:hint="eastAsia"/>
        </w:rPr>
        <w:t>年度</w:t>
      </w:r>
      <w:r w:rsidRPr="00C30C77">
        <w:rPr>
          <w:rFonts w:cstheme="minorBidi"/>
        </w:rPr>
        <w:t>業務收入</w:t>
      </w:r>
      <w:r w:rsidR="00E33C31" w:rsidRPr="00C30C77">
        <w:rPr>
          <w:rFonts w:cstheme="minorBidi" w:hint="eastAsia"/>
        </w:rPr>
        <w:t>執行結果未如預期，</w:t>
      </w:r>
      <w:r w:rsidR="00E33C31" w:rsidRPr="00C30C77">
        <w:rPr>
          <w:rFonts w:cstheme="minorBidi"/>
        </w:rPr>
        <w:t>加劇</w:t>
      </w:r>
      <w:r w:rsidRPr="00C30C77">
        <w:rPr>
          <w:rFonts w:cstheme="minorBidi"/>
        </w:rPr>
        <w:t>短</w:t>
      </w:r>
      <w:proofErr w:type="gramStart"/>
      <w:r w:rsidRPr="00C30C77">
        <w:rPr>
          <w:rFonts w:cstheme="minorBidi"/>
        </w:rPr>
        <w:t>絀</w:t>
      </w:r>
      <w:proofErr w:type="gramEnd"/>
      <w:r w:rsidRPr="00C30C77">
        <w:rPr>
          <w:rFonts w:cstheme="minorBidi"/>
        </w:rPr>
        <w:t>情形</w:t>
      </w:r>
      <w:r w:rsidRPr="002E029E">
        <w:rPr>
          <w:rFonts w:cstheme="minorBidi"/>
        </w:rPr>
        <w:t>。</w:t>
      </w:r>
      <w:r w:rsidR="00E433BC" w:rsidRPr="002E029E">
        <w:rPr>
          <w:rFonts w:cstheme="minorBidi" w:hint="eastAsia"/>
        </w:rPr>
        <w:t>又</w:t>
      </w:r>
      <w:r w:rsidRPr="00C30C77">
        <w:rPr>
          <w:rFonts w:cstheme="minorBidi"/>
        </w:rPr>
        <w:t>該基金業務收入</w:t>
      </w:r>
      <w:r w:rsidR="008437B5" w:rsidRPr="00C30C77">
        <w:rPr>
          <w:rFonts w:cstheme="minorBidi" w:hint="eastAsia"/>
        </w:rPr>
        <w:t>中</w:t>
      </w:r>
      <w:r w:rsidRPr="00C30C77">
        <w:rPr>
          <w:rFonts w:cstheme="minorBidi"/>
        </w:rPr>
        <w:t>以</w:t>
      </w:r>
      <w:r w:rsidR="008437B5" w:rsidRPr="00C30C77">
        <w:rPr>
          <w:rFonts w:cstheme="minorBidi" w:hint="eastAsia"/>
        </w:rPr>
        <w:t>屬作業收入之</w:t>
      </w:r>
      <w:r w:rsidRPr="00C30C77">
        <w:rPr>
          <w:rFonts w:cstheme="minorBidi"/>
        </w:rPr>
        <w:t>銷貨</w:t>
      </w:r>
      <w:r w:rsidR="008437B5" w:rsidRPr="00C30C77">
        <w:rPr>
          <w:rFonts w:cstheme="minorBidi" w:hint="eastAsia"/>
        </w:rPr>
        <w:t>收入</w:t>
      </w:r>
      <w:r w:rsidRPr="00C30C77">
        <w:rPr>
          <w:rFonts w:cstheme="minorBidi"/>
        </w:rPr>
        <w:t>及勞務收入</w:t>
      </w:r>
      <w:r w:rsidR="00276912" w:rsidRPr="00C30C77">
        <w:rPr>
          <w:rFonts w:cstheme="minorBidi" w:hint="eastAsia"/>
        </w:rPr>
        <w:t>為</w:t>
      </w:r>
      <w:proofErr w:type="gramStart"/>
      <w:r w:rsidRPr="00C30C77">
        <w:rPr>
          <w:rFonts w:cstheme="minorBidi"/>
        </w:rPr>
        <w:t>大宗，</w:t>
      </w:r>
      <w:proofErr w:type="gramEnd"/>
      <w:r w:rsidRPr="00C30C77">
        <w:rPr>
          <w:rFonts w:cstheme="minorBidi"/>
        </w:rPr>
        <w:t>經分析業務收入較預算減少之原因，主要係</w:t>
      </w:r>
      <w:r w:rsidR="008437B5" w:rsidRPr="00C30C77">
        <w:rPr>
          <w:rFonts w:cstheme="minorBidi" w:hint="eastAsia"/>
        </w:rPr>
        <w:t>來</w:t>
      </w:r>
      <w:r w:rsidR="00C30C77" w:rsidRPr="00C30C77">
        <w:rPr>
          <w:rFonts w:cstheme="minorBidi" w:hint="eastAsia"/>
        </w:rPr>
        <w:t>自</w:t>
      </w:r>
      <w:r w:rsidRPr="00C30C77">
        <w:rPr>
          <w:rFonts w:cstheme="minorBidi" w:hint="eastAsia"/>
        </w:rPr>
        <w:t>自主監外作業收入</w:t>
      </w:r>
      <w:r w:rsidR="008437B5" w:rsidRPr="00C30C77">
        <w:rPr>
          <w:rFonts w:cstheme="minorBidi" w:hint="eastAsia"/>
        </w:rPr>
        <w:t>較預算數大幅減少所致。</w:t>
      </w:r>
      <w:r w:rsidRPr="00C30C77">
        <w:rPr>
          <w:rFonts w:cstheme="minorBidi" w:hint="eastAsia"/>
        </w:rPr>
        <w:t>按</w:t>
      </w:r>
      <w:r w:rsidR="0041782B" w:rsidRPr="00C30C77">
        <w:rPr>
          <w:rFonts w:cstheme="minorBidi" w:hint="eastAsia"/>
        </w:rPr>
        <w:t>法務部</w:t>
      </w:r>
      <w:r w:rsidRPr="00C30C77">
        <w:rPr>
          <w:rFonts w:cstheme="minorBidi" w:hint="eastAsia"/>
        </w:rPr>
        <w:t>矯正署為協助收容人出獄後順利適應社會生活，於</w:t>
      </w:r>
      <w:r w:rsidRPr="00C30C77">
        <w:rPr>
          <w:rFonts w:cstheme="minorBidi"/>
        </w:rPr>
        <w:t>106年間推動自主監外作業，由</w:t>
      </w:r>
      <w:r w:rsidR="00EB179A" w:rsidRPr="00C30C77">
        <w:rPr>
          <w:rFonts w:cstheme="minorBidi"/>
        </w:rPr>
        <w:t>收容人</w:t>
      </w:r>
      <w:r w:rsidRPr="00C30C77">
        <w:rPr>
          <w:rFonts w:cstheme="minorBidi"/>
        </w:rPr>
        <w:t>自主往返作業及監禁處所，矯正機關無須派員戒護，以作為出監前復歸社會處</w:t>
      </w:r>
      <w:r w:rsidRPr="008437B5">
        <w:rPr>
          <w:rFonts w:cstheme="minorBidi"/>
        </w:rPr>
        <w:t>遇，期透過政府機構及民間</w:t>
      </w:r>
    </w:p>
    <w:p w14:paraId="6DA1E3A9" w14:textId="4CE4AA8A" w:rsidR="002F32A2" w:rsidRDefault="002F32A2" w:rsidP="00985D67">
      <w:pPr>
        <w:widowControl w:val="0"/>
        <w:spacing w:line="636" w:lineRule="exact"/>
        <w:ind w:firstLineChars="0" w:firstLine="0"/>
        <w:jc w:val="distribute"/>
        <w:rPr>
          <w:rFonts w:cstheme="minorBidi"/>
        </w:rPr>
      </w:pPr>
      <w:r w:rsidRPr="008437B5">
        <w:rPr>
          <w:noProof/>
          <w:sz w:val="32"/>
          <w:szCs w:val="32"/>
        </w:rPr>
        <w:lastRenderedPageBreak/>
        <mc:AlternateContent>
          <mc:Choice Requires="wps">
            <w:drawing>
              <wp:anchor distT="45720" distB="0" distL="114300" distR="114300" simplePos="0" relativeHeight="251671552" behindDoc="1" locked="0" layoutInCell="1" allowOverlap="1" wp14:anchorId="0B004EF6" wp14:editId="27546323">
                <wp:simplePos x="0" y="0"/>
                <wp:positionH relativeFrom="column">
                  <wp:posOffset>-91440</wp:posOffset>
                </wp:positionH>
                <wp:positionV relativeFrom="paragraph">
                  <wp:posOffset>108585</wp:posOffset>
                </wp:positionV>
                <wp:extent cx="4391660" cy="3921760"/>
                <wp:effectExtent l="0" t="0" r="0" b="254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660" cy="3921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955" w:type="pct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99"/>
                              <w:gridCol w:w="1831"/>
                              <w:gridCol w:w="1519"/>
                              <w:gridCol w:w="1520"/>
                            </w:tblGrid>
                            <w:tr w:rsidR="0052301C" w:rsidRPr="0052301C" w14:paraId="314D879E" w14:textId="77777777" w:rsidTr="00FB3AF3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953DCE1" w14:textId="77777777" w:rsidR="0052301C" w:rsidRPr="0052301C" w:rsidRDefault="0052301C" w:rsidP="007F7478">
                                  <w:pPr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表1　矯正機關作業基金自主監外作業收入情形</w:t>
                                  </w:r>
                                </w:p>
                              </w:tc>
                            </w:tr>
                            <w:tr w:rsidR="0052301C" w:rsidRPr="0052301C" w14:paraId="0FA9D76E" w14:textId="77777777" w:rsidTr="00FB3AF3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658971D" w14:textId="77777777" w:rsidR="0052301C" w:rsidRPr="0052301C" w:rsidRDefault="0052301C" w:rsidP="00B64A58">
                                  <w:pPr>
                                    <w:ind w:rightChars="-11" w:right="-26" w:firstLine="40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單位：新臺幣元、％</w:t>
                                  </w:r>
                                </w:p>
                              </w:tc>
                            </w:tr>
                            <w:tr w:rsidR="00D0137B" w:rsidRPr="0052301C" w14:paraId="0D2D3767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1BA4AAA" w14:textId="77777777" w:rsidR="0052301C" w:rsidRPr="0052301C" w:rsidRDefault="0052301C" w:rsidP="003614D2">
                                  <w:pPr>
                                    <w:spacing w:line="32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394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CF1BF8" w14:textId="77777777" w:rsidR="0052301C" w:rsidRPr="0052301C" w:rsidRDefault="0052301C" w:rsidP="003614D2">
                                  <w:pPr>
                                    <w:spacing w:line="32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作業收入（註1）</w:t>
                                  </w:r>
                                </w:p>
                              </w:tc>
                              <w:tc>
                                <w:tcPr>
                                  <w:tcW w:w="2313" w:type="pct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E70EC7C" w14:textId="77777777" w:rsidR="0052301C" w:rsidRPr="0052301C" w:rsidRDefault="0052301C" w:rsidP="003614D2">
                                  <w:pPr>
                                    <w:spacing w:line="32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D0137B" w:rsidRPr="0052301C" w14:paraId="774225A4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B3228B" w14:textId="77777777" w:rsidR="0052301C" w:rsidRPr="0052301C" w:rsidRDefault="0052301C" w:rsidP="002063E7">
                                  <w:pPr>
                                    <w:spacing w:line="32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4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40E3D8" w14:textId="77777777" w:rsidR="0052301C" w:rsidRPr="0052301C" w:rsidRDefault="0052301C" w:rsidP="002063E7">
                                  <w:pPr>
                                    <w:spacing w:line="32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13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71BBE6" w14:textId="77777777" w:rsidR="0052301C" w:rsidRPr="0052301C" w:rsidRDefault="0052301C" w:rsidP="002063E7">
                                  <w:pPr>
                                    <w:spacing w:line="320" w:lineRule="exact"/>
                                    <w:ind w:left="120" w:hangingChars="60" w:hanging="12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自主監外作業收入</w:t>
                                  </w:r>
                                </w:p>
                              </w:tc>
                            </w:tr>
                            <w:tr w:rsidR="00D0137B" w:rsidRPr="0052301C" w14:paraId="6352C11C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AB0288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4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8D0249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179" w:firstLine="358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9D6D0F" w14:textId="77777777" w:rsidR="0052301C" w:rsidRPr="0052301C" w:rsidRDefault="0052301C" w:rsidP="002063E7">
                                  <w:pPr>
                                    <w:spacing w:line="340" w:lineRule="exact"/>
                                    <w:ind w:leftChars="-142" w:left="273" w:rightChars="-139" w:right="-334" w:hangingChars="307" w:hanging="614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金額</w:t>
                                  </w:r>
                                </w:p>
                              </w:tc>
                              <w:tc>
                                <w:tcPr>
                                  <w:tcW w:w="11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6D9751" w14:textId="77777777" w:rsidR="0052301C" w:rsidRPr="0052301C" w:rsidRDefault="0052301C" w:rsidP="002063E7">
                                  <w:pPr>
                                    <w:spacing w:line="340" w:lineRule="exact"/>
                                    <w:ind w:leftChars="-112" w:left="765" w:rightChars="-139" w:right="-334" w:hangingChars="517" w:hanging="1034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D0137B" w:rsidRPr="0052301C" w14:paraId="06A95A05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C74255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3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F48BE0E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1,132,195,154</w:t>
                                  </w:r>
                                </w:p>
                              </w:tc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4AFC645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122,179,943</w:t>
                                  </w:r>
                                </w:p>
                              </w:tc>
                              <w:tc>
                                <w:tcPr>
                                  <w:tcW w:w="11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6564532" w14:textId="77777777" w:rsidR="0052301C" w:rsidRPr="0052301C" w:rsidRDefault="0052301C" w:rsidP="002F32A2">
                                  <w:pPr>
                                    <w:spacing w:line="340" w:lineRule="exact"/>
                                    <w:ind w:leftChars="-1" w:left="-2"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10.79</w:t>
                                  </w:r>
                                </w:p>
                              </w:tc>
                            </w:tr>
                            <w:tr w:rsidR="00D0137B" w:rsidRPr="0052301C" w14:paraId="0118A1A5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F36E7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3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1A0186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1,117,951,295</w:t>
                                  </w:r>
                                </w:p>
                              </w:tc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B96811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116,897,432</w:t>
                                  </w:r>
                                </w:p>
                              </w:tc>
                              <w:tc>
                                <w:tcPr>
                                  <w:tcW w:w="11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DA2DB7" w14:textId="77777777" w:rsidR="0052301C" w:rsidRPr="0052301C" w:rsidRDefault="0052301C" w:rsidP="002F32A2">
                                  <w:pPr>
                                    <w:spacing w:line="340" w:lineRule="exact"/>
                                    <w:ind w:leftChars="-1" w:left="-2"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10.46</w:t>
                                  </w:r>
                                </w:p>
                              </w:tc>
                            </w:tr>
                            <w:tr w:rsidR="00D0137B" w:rsidRPr="0052301C" w14:paraId="757E443B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8FDFA74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3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27E00DF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1,030,217,676</w:t>
                                  </w:r>
                                </w:p>
                              </w:tc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F429FE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77,339,797</w:t>
                                  </w:r>
                                </w:p>
                              </w:tc>
                              <w:tc>
                                <w:tcPr>
                                  <w:tcW w:w="11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FFBAF3A" w14:textId="77777777" w:rsidR="0052301C" w:rsidRPr="0052301C" w:rsidRDefault="0052301C" w:rsidP="002F32A2">
                                  <w:pPr>
                                    <w:spacing w:line="340" w:lineRule="exact"/>
                                    <w:ind w:leftChars="-1" w:left="-2"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7.51</w:t>
                                  </w:r>
                                </w:p>
                              </w:tc>
                            </w:tr>
                            <w:tr w:rsidR="00D0137B" w:rsidRPr="0052301C" w14:paraId="7403039C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80C9348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3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57AF0C5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1,072,699,068</w:t>
                                  </w:r>
                                </w:p>
                              </w:tc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8739793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128,908,429</w:t>
                                  </w:r>
                                </w:p>
                              </w:tc>
                              <w:tc>
                                <w:tcPr>
                                  <w:tcW w:w="11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58AAC5B" w14:textId="77777777" w:rsidR="0052301C" w:rsidRPr="0052301C" w:rsidRDefault="0052301C" w:rsidP="002F32A2">
                                  <w:pPr>
                                    <w:spacing w:line="340" w:lineRule="exact"/>
                                    <w:ind w:leftChars="-1" w:left="-2"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12.02</w:t>
                                  </w:r>
                                </w:p>
                              </w:tc>
                            </w:tr>
                            <w:tr w:rsidR="00D0137B" w:rsidRPr="0052301C" w14:paraId="79A4F9C1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12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2AE6EBC" w14:textId="77777777" w:rsidR="0052301C" w:rsidRPr="0052301C" w:rsidRDefault="0052301C" w:rsidP="002063E7">
                                  <w:pPr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113（1至10月）</w:t>
                                  </w:r>
                                </w:p>
                              </w:tc>
                              <w:tc>
                                <w:tcPr>
                                  <w:tcW w:w="13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DAEDE6" w14:textId="77777777" w:rsidR="0052301C" w:rsidRPr="0052301C" w:rsidRDefault="0052301C" w:rsidP="002F32A2">
                                  <w:pPr>
                                    <w:spacing w:line="340" w:lineRule="exact"/>
                                    <w:ind w:leftChars="84" w:left="202"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854,660,516</w:t>
                                  </w:r>
                                </w:p>
                              </w:tc>
                              <w:tc>
                                <w:tcPr>
                                  <w:tcW w:w="115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1E574F6" w14:textId="77777777" w:rsidR="0052301C" w:rsidRPr="0052301C" w:rsidRDefault="0052301C" w:rsidP="002F32A2">
                                  <w:pPr>
                                    <w:spacing w:line="34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64,030,109</w:t>
                                  </w:r>
                                </w:p>
                              </w:tc>
                              <w:tc>
                                <w:tcPr>
                                  <w:tcW w:w="11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AC4C421" w14:textId="77777777" w:rsidR="0052301C" w:rsidRPr="0052301C" w:rsidRDefault="0052301C" w:rsidP="002F32A2">
                                  <w:pPr>
                                    <w:spacing w:line="340" w:lineRule="exact"/>
                                    <w:ind w:leftChars="-1" w:left="-2" w:rightChars="10" w:right="24" w:firstLineChars="0" w:firstLine="0"/>
                                    <w:jc w:val="righ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7.49</w:t>
                                  </w:r>
                                </w:p>
                              </w:tc>
                            </w:tr>
                            <w:tr w:rsidR="0052301C" w:rsidRPr="0052301C" w14:paraId="5EDD5A30" w14:textId="77777777" w:rsidTr="00FB3AF3">
                              <w:trPr>
                                <w:trHeight w:val="20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90E642A" w14:textId="77777777" w:rsidR="0052301C" w:rsidRPr="0052301C" w:rsidRDefault="0052301C" w:rsidP="008C1D86">
                                  <w:pPr>
                                    <w:spacing w:line="260" w:lineRule="exact"/>
                                    <w:ind w:leftChars="-12" w:left="536" w:hangingChars="314" w:hanging="565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：</w:t>
                                  </w:r>
                                  <w:r w:rsidRPr="0052301C"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作業收入為勞務收入</w:t>
                                  </w:r>
                                  <w:proofErr w:type="gramStart"/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加計銷貨</w:t>
                                  </w:r>
                                  <w:proofErr w:type="gramEnd"/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收入。</w:t>
                                  </w:r>
                                </w:p>
                                <w:p w14:paraId="48256D42" w14:textId="77777777" w:rsidR="0052301C" w:rsidRPr="0052301C" w:rsidRDefault="0052301C" w:rsidP="008C1D86">
                                  <w:pPr>
                                    <w:spacing w:line="260" w:lineRule="exact"/>
                                    <w:ind w:firstLineChars="185" w:firstLine="333"/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2301C">
                                    <w:rPr>
                                      <w:rFonts w:cs="新細明體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資料來源：整理自法務部矯正署提供資料。</w:t>
                                  </w:r>
                                </w:p>
                              </w:tc>
                            </w:tr>
                          </w:tbl>
                          <w:p w14:paraId="6CD9BBC7" w14:textId="77777777" w:rsidR="0052301C" w:rsidRPr="0052301C" w:rsidRDefault="0052301C" w:rsidP="0052301C">
                            <w:pPr>
                              <w:spacing w:line="200" w:lineRule="exact"/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004EF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7.2pt;margin-top:8.55pt;width:345.8pt;height:308.8pt;z-index:-251644928;visibility:visible;mso-wrap-style:square;mso-width-percent:0;mso-height-percent:0;mso-wrap-distance-left:9pt;mso-wrap-distance-top:3.6pt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" filled="f" stroked="f">
                <v:textbox inset=",,,0">
                  <w:txbxContent>
                    <w:tbl>
                      <w:tblPr>
                        <w:tblW w:w="4955" w:type="pct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99"/>
                        <w:gridCol w:w="1831"/>
                        <w:gridCol w:w="1519"/>
                        <w:gridCol w:w="1520"/>
                      </w:tblGrid>
                      <w:tr w:rsidR="0052301C" w:rsidRPr="0052301C" w14:paraId="314D879E" w14:textId="77777777" w:rsidTr="00FB3AF3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953DCE1" w14:textId="77777777" w:rsidR="0052301C" w:rsidRPr="0052301C" w:rsidRDefault="0052301C" w:rsidP="007F7478">
                            <w:pPr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表1　矯正機關作業基金自主監外作業收入情形</w:t>
                            </w:r>
                          </w:p>
                        </w:tc>
                      </w:tr>
                      <w:tr w:rsidR="0052301C" w:rsidRPr="0052301C" w14:paraId="0FA9D76E" w14:textId="77777777" w:rsidTr="00FB3AF3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658971D" w14:textId="77777777" w:rsidR="0052301C" w:rsidRPr="0052301C" w:rsidRDefault="0052301C" w:rsidP="00B64A58">
                            <w:pPr>
                              <w:ind w:rightChars="-11" w:right="-26" w:firstLine="40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單位：新臺幣元、％</w:t>
                            </w:r>
                          </w:p>
                        </w:tc>
                      </w:tr>
                      <w:tr w:rsidR="00D0137B" w:rsidRPr="0052301C" w14:paraId="0D2D3767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1BA4AAA" w14:textId="77777777" w:rsidR="0052301C" w:rsidRPr="0052301C" w:rsidRDefault="0052301C" w:rsidP="003614D2">
                            <w:pPr>
                              <w:spacing w:line="32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394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CF1BF8" w14:textId="77777777" w:rsidR="0052301C" w:rsidRPr="0052301C" w:rsidRDefault="0052301C" w:rsidP="003614D2">
                            <w:pPr>
                              <w:spacing w:line="32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作業收入（註1）</w:t>
                            </w:r>
                          </w:p>
                        </w:tc>
                        <w:tc>
                          <w:tcPr>
                            <w:tcW w:w="2313" w:type="pct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E70EC7C" w14:textId="77777777" w:rsidR="0052301C" w:rsidRPr="0052301C" w:rsidRDefault="0052301C" w:rsidP="003614D2">
                            <w:pPr>
                              <w:spacing w:line="32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</w:tr>
                      <w:tr w:rsidR="00D0137B" w:rsidRPr="0052301C" w14:paraId="774225A4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B3228B" w14:textId="77777777" w:rsidR="0052301C" w:rsidRPr="0052301C" w:rsidRDefault="0052301C" w:rsidP="002063E7">
                            <w:pPr>
                              <w:spacing w:line="32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94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40E3D8" w14:textId="77777777" w:rsidR="0052301C" w:rsidRPr="0052301C" w:rsidRDefault="0052301C" w:rsidP="002063E7">
                            <w:pPr>
                              <w:spacing w:line="32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13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71BBE6" w14:textId="77777777" w:rsidR="0052301C" w:rsidRPr="0052301C" w:rsidRDefault="0052301C" w:rsidP="002063E7">
                            <w:pPr>
                              <w:spacing w:line="320" w:lineRule="exact"/>
                              <w:ind w:left="120" w:hangingChars="60" w:hanging="12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自主監外作業收入</w:t>
                            </w:r>
                          </w:p>
                        </w:tc>
                      </w:tr>
                      <w:tr w:rsidR="00D0137B" w:rsidRPr="0052301C" w14:paraId="6352C11C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AB0288" w14:textId="77777777" w:rsidR="0052301C" w:rsidRPr="0052301C" w:rsidRDefault="0052301C" w:rsidP="002063E7">
                            <w:pPr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94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E8D0249" w14:textId="77777777" w:rsidR="0052301C" w:rsidRPr="0052301C" w:rsidRDefault="0052301C" w:rsidP="002063E7">
                            <w:pPr>
                              <w:spacing w:line="340" w:lineRule="exact"/>
                              <w:ind w:firstLineChars="179" w:firstLine="358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29D6D0F" w14:textId="77777777" w:rsidR="0052301C" w:rsidRPr="0052301C" w:rsidRDefault="0052301C" w:rsidP="002063E7">
                            <w:pPr>
                              <w:spacing w:line="340" w:lineRule="exact"/>
                              <w:ind w:leftChars="-142" w:left="273" w:rightChars="-139" w:right="-334" w:hangingChars="307" w:hanging="61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金額</w:t>
                            </w:r>
                          </w:p>
                        </w:tc>
                        <w:tc>
                          <w:tcPr>
                            <w:tcW w:w="11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C6D9751" w14:textId="77777777" w:rsidR="0052301C" w:rsidRPr="0052301C" w:rsidRDefault="0052301C" w:rsidP="002063E7">
                            <w:pPr>
                              <w:spacing w:line="340" w:lineRule="exact"/>
                              <w:ind w:leftChars="-112" w:left="765" w:rightChars="-139" w:right="-334" w:hangingChars="517" w:hanging="103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占比</w:t>
                            </w:r>
                          </w:p>
                        </w:tc>
                      </w:tr>
                      <w:tr w:rsidR="00D0137B" w:rsidRPr="0052301C" w14:paraId="06A95A05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C74255" w14:textId="77777777" w:rsidR="0052301C" w:rsidRPr="0052301C" w:rsidRDefault="0052301C" w:rsidP="002063E7">
                            <w:pPr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3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F48BE0E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1,132,195,154</w:t>
                            </w:r>
                          </w:p>
                        </w:tc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4AFC645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122,179,943</w:t>
                            </w:r>
                          </w:p>
                        </w:tc>
                        <w:tc>
                          <w:tcPr>
                            <w:tcW w:w="11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6564532" w14:textId="77777777" w:rsidR="0052301C" w:rsidRPr="0052301C" w:rsidRDefault="0052301C" w:rsidP="002F32A2">
                            <w:pPr>
                              <w:spacing w:line="340" w:lineRule="exact"/>
                              <w:ind w:leftChars="-1" w:left="-2"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10.79</w:t>
                            </w:r>
                          </w:p>
                        </w:tc>
                      </w:tr>
                      <w:tr w:rsidR="00D0137B" w:rsidRPr="0052301C" w14:paraId="0118A1A5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F36E7" w14:textId="77777777" w:rsidR="0052301C" w:rsidRPr="0052301C" w:rsidRDefault="0052301C" w:rsidP="002063E7">
                            <w:pPr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3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91A0186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1,117,951,295</w:t>
                            </w:r>
                          </w:p>
                        </w:tc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5B96811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116,897,432</w:t>
                            </w:r>
                          </w:p>
                        </w:tc>
                        <w:tc>
                          <w:tcPr>
                            <w:tcW w:w="11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DA2DB7" w14:textId="77777777" w:rsidR="0052301C" w:rsidRPr="0052301C" w:rsidRDefault="0052301C" w:rsidP="002F32A2">
                            <w:pPr>
                              <w:spacing w:line="340" w:lineRule="exact"/>
                              <w:ind w:leftChars="-1" w:left="-2"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10.46</w:t>
                            </w:r>
                          </w:p>
                        </w:tc>
                      </w:tr>
                      <w:tr w:rsidR="00D0137B" w:rsidRPr="0052301C" w14:paraId="757E443B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8FDFA74" w14:textId="77777777" w:rsidR="0052301C" w:rsidRPr="0052301C" w:rsidRDefault="0052301C" w:rsidP="002063E7">
                            <w:pPr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3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27E00DF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1,030,217,676</w:t>
                            </w:r>
                          </w:p>
                        </w:tc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F429FE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77,339,797</w:t>
                            </w:r>
                          </w:p>
                        </w:tc>
                        <w:tc>
                          <w:tcPr>
                            <w:tcW w:w="11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FFBAF3A" w14:textId="77777777" w:rsidR="0052301C" w:rsidRPr="0052301C" w:rsidRDefault="0052301C" w:rsidP="002F32A2">
                            <w:pPr>
                              <w:spacing w:line="340" w:lineRule="exact"/>
                              <w:ind w:leftChars="-1" w:left="-2"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7.51</w:t>
                            </w:r>
                          </w:p>
                        </w:tc>
                      </w:tr>
                      <w:tr w:rsidR="00D0137B" w:rsidRPr="0052301C" w14:paraId="7403039C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80C9348" w14:textId="77777777" w:rsidR="0052301C" w:rsidRPr="0052301C" w:rsidRDefault="0052301C" w:rsidP="002063E7">
                            <w:pPr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3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57AF0C5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1,072,699,068</w:t>
                            </w:r>
                          </w:p>
                        </w:tc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8739793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128,908,429</w:t>
                            </w:r>
                          </w:p>
                        </w:tc>
                        <w:tc>
                          <w:tcPr>
                            <w:tcW w:w="11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58AAC5B" w14:textId="77777777" w:rsidR="0052301C" w:rsidRPr="0052301C" w:rsidRDefault="0052301C" w:rsidP="002F32A2">
                            <w:pPr>
                              <w:spacing w:line="340" w:lineRule="exact"/>
                              <w:ind w:leftChars="-1" w:left="-2"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12.02</w:t>
                            </w:r>
                          </w:p>
                        </w:tc>
                      </w:tr>
                      <w:tr w:rsidR="00D0137B" w:rsidRPr="0052301C" w14:paraId="79A4F9C1" w14:textId="77777777" w:rsidTr="00D0137B">
                        <w:trPr>
                          <w:trHeight w:val="584"/>
                        </w:trPr>
                        <w:tc>
                          <w:tcPr>
                            <w:tcW w:w="12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2AE6EBC" w14:textId="77777777" w:rsidR="0052301C" w:rsidRPr="0052301C" w:rsidRDefault="0052301C" w:rsidP="002063E7">
                            <w:pPr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113（1至10月）</w:t>
                            </w:r>
                          </w:p>
                        </w:tc>
                        <w:tc>
                          <w:tcPr>
                            <w:tcW w:w="13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DAEDE6" w14:textId="77777777" w:rsidR="0052301C" w:rsidRPr="0052301C" w:rsidRDefault="0052301C" w:rsidP="002F32A2">
                            <w:pPr>
                              <w:spacing w:line="340" w:lineRule="exact"/>
                              <w:ind w:leftChars="84" w:left="202"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854,660,516</w:t>
                            </w:r>
                          </w:p>
                        </w:tc>
                        <w:tc>
                          <w:tcPr>
                            <w:tcW w:w="115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1E574F6" w14:textId="77777777" w:rsidR="0052301C" w:rsidRPr="0052301C" w:rsidRDefault="0052301C" w:rsidP="002F32A2">
                            <w:pPr>
                              <w:spacing w:line="340" w:lineRule="exact"/>
                              <w:ind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64,030,109</w:t>
                            </w:r>
                          </w:p>
                        </w:tc>
                        <w:tc>
                          <w:tcPr>
                            <w:tcW w:w="11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AC4C421" w14:textId="77777777" w:rsidR="0052301C" w:rsidRPr="0052301C" w:rsidRDefault="0052301C" w:rsidP="002F32A2">
                            <w:pPr>
                              <w:spacing w:line="340" w:lineRule="exact"/>
                              <w:ind w:leftChars="-1" w:left="-2" w:rightChars="10" w:right="24" w:firstLineChars="0" w:firstLine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7.49</w:t>
                            </w:r>
                          </w:p>
                        </w:tc>
                      </w:tr>
                      <w:tr w:rsidR="0052301C" w:rsidRPr="0052301C" w14:paraId="5EDD5A30" w14:textId="77777777" w:rsidTr="00FB3AF3">
                        <w:trPr>
                          <w:trHeight w:val="20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90E642A" w14:textId="77777777" w:rsidR="0052301C" w:rsidRPr="0052301C" w:rsidRDefault="0052301C" w:rsidP="008C1D86">
                            <w:pPr>
                              <w:spacing w:line="260" w:lineRule="exact"/>
                              <w:ind w:leftChars="-12" w:left="536" w:hangingChars="314" w:hanging="565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：</w:t>
                            </w:r>
                            <w:r w:rsidRPr="0052301C"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1.</w:t>
                            </w:r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作業收入為勞務收入</w:t>
                            </w:r>
                            <w:proofErr w:type="gramStart"/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加計銷貨</w:t>
                            </w:r>
                            <w:proofErr w:type="gramEnd"/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收入。</w:t>
                            </w:r>
                          </w:p>
                          <w:p w14:paraId="48256D42" w14:textId="77777777" w:rsidR="0052301C" w:rsidRPr="0052301C" w:rsidRDefault="0052301C" w:rsidP="008C1D86">
                            <w:pPr>
                              <w:spacing w:line="260" w:lineRule="exact"/>
                              <w:ind w:firstLineChars="185" w:firstLine="333"/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2</w:t>
                            </w:r>
                            <w:r w:rsidRPr="0052301C">
                              <w:rPr>
                                <w:rFonts w:cs="新細明體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資料來源：整理自法務部矯正署提供資料。</w:t>
                            </w:r>
                          </w:p>
                        </w:tc>
                      </w:tr>
                    </w:tbl>
                    <w:p w14:paraId="6CD9BBC7" w14:textId="77777777" w:rsidR="0052301C" w:rsidRPr="0052301C" w:rsidRDefault="0052301C" w:rsidP="0052301C">
                      <w:pPr>
                        <w:spacing w:line="200" w:lineRule="exact"/>
                        <w:ind w:firstLine="48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D1883" w:rsidRPr="008437B5">
        <w:rPr>
          <w:rFonts w:cstheme="minorBidi"/>
        </w:rPr>
        <w:t>企業</w:t>
      </w:r>
      <w:r w:rsidR="000E74F9" w:rsidRPr="008437B5">
        <w:rPr>
          <w:rFonts w:cstheme="minorBidi" w:hint="eastAsia"/>
        </w:rPr>
        <w:t>之</w:t>
      </w:r>
      <w:r w:rsidR="007D1883" w:rsidRPr="008437B5">
        <w:rPr>
          <w:rFonts w:cstheme="minorBidi"/>
        </w:rPr>
        <w:t>合作，協助收容人出監後快速融入社會。該署為擴大推動該政策，自</w:t>
      </w:r>
      <w:proofErr w:type="gramStart"/>
      <w:r w:rsidR="007D1883" w:rsidRPr="008437B5">
        <w:rPr>
          <w:rFonts w:cstheme="minorBidi"/>
        </w:rPr>
        <w:t>109年度起訂定</w:t>
      </w:r>
      <w:proofErr w:type="gramEnd"/>
      <w:r w:rsidR="007D1883" w:rsidRPr="008437B5">
        <w:rPr>
          <w:rFonts w:cstheme="minorBidi"/>
        </w:rPr>
        <w:t>各年度目標出工人數為1,200人，並按各矯正機關收容人數分配目標出工人數。據該署統計，自主監外作業收入占作業收入比率自</w:t>
      </w:r>
      <w:proofErr w:type="gramStart"/>
      <w:r w:rsidR="007D1883" w:rsidRPr="008437B5">
        <w:rPr>
          <w:rFonts w:cstheme="minorBidi"/>
        </w:rPr>
        <w:t>106</w:t>
      </w:r>
      <w:proofErr w:type="gramEnd"/>
      <w:r w:rsidR="007D1883" w:rsidRPr="008437B5">
        <w:rPr>
          <w:rFonts w:cstheme="minorBidi"/>
        </w:rPr>
        <w:t>年度之1.53％逐年攀升至</w:t>
      </w:r>
      <w:proofErr w:type="gramStart"/>
      <w:r w:rsidR="007D1883" w:rsidRPr="008437B5">
        <w:rPr>
          <w:rFonts w:cstheme="minorBidi"/>
        </w:rPr>
        <w:t>109</w:t>
      </w:r>
      <w:proofErr w:type="gramEnd"/>
      <w:r w:rsidR="007D1883" w:rsidRPr="008437B5">
        <w:rPr>
          <w:rFonts w:cstheme="minorBidi"/>
        </w:rPr>
        <w:t>年度之10.79％，</w:t>
      </w:r>
      <w:proofErr w:type="gramStart"/>
      <w:r w:rsidR="007D1883" w:rsidRPr="008437B5">
        <w:rPr>
          <w:rFonts w:cstheme="minorBidi"/>
        </w:rPr>
        <w:t>嗣</w:t>
      </w:r>
      <w:proofErr w:type="gramEnd"/>
      <w:r w:rsidR="007D1883" w:rsidRPr="008437B5">
        <w:rPr>
          <w:rFonts w:cstheme="minorBidi"/>
        </w:rPr>
        <w:t>因</w:t>
      </w:r>
      <w:r w:rsidR="000E74F9" w:rsidRPr="008437B5">
        <w:rPr>
          <w:rFonts w:cstheme="minorBidi" w:hint="eastAsia"/>
        </w:rPr>
        <w:t>受</w:t>
      </w:r>
      <w:proofErr w:type="gramStart"/>
      <w:r w:rsidR="007D1883" w:rsidRPr="008437B5">
        <w:rPr>
          <w:rFonts w:cstheme="minorBidi"/>
        </w:rPr>
        <w:t>新型冠</w:t>
      </w:r>
      <w:proofErr w:type="gramEnd"/>
      <w:r w:rsidR="007D1883" w:rsidRPr="008437B5">
        <w:rPr>
          <w:rFonts w:cstheme="minorBidi"/>
        </w:rPr>
        <w:t>狀病毒肺炎（COVID</w:t>
      </w:r>
      <w:r w:rsidR="000470D7" w:rsidRPr="008437B5">
        <w:rPr>
          <w:rFonts w:cstheme="minorBidi" w:hint="eastAsia"/>
        </w:rPr>
        <w:t>－</w:t>
      </w:r>
      <w:r w:rsidR="007D1883" w:rsidRPr="008437B5">
        <w:rPr>
          <w:rFonts w:cstheme="minorBidi"/>
        </w:rPr>
        <w:t>19）</w:t>
      </w:r>
      <w:proofErr w:type="gramStart"/>
      <w:r w:rsidR="007D1883" w:rsidRPr="008437B5">
        <w:rPr>
          <w:rFonts w:cstheme="minorBidi"/>
        </w:rPr>
        <w:t>疫</w:t>
      </w:r>
      <w:proofErr w:type="gramEnd"/>
      <w:r w:rsidR="007D1883" w:rsidRPr="008437B5">
        <w:rPr>
          <w:rFonts w:cstheme="minorBidi"/>
        </w:rPr>
        <w:t>情影響，該署於</w:t>
      </w:r>
      <w:proofErr w:type="gramStart"/>
      <w:r w:rsidR="007D1883" w:rsidRPr="008437B5">
        <w:rPr>
          <w:rFonts w:cstheme="minorBidi"/>
        </w:rPr>
        <w:t>110年5月間函示</w:t>
      </w:r>
      <w:proofErr w:type="gramEnd"/>
      <w:r w:rsidR="007D1883" w:rsidRPr="008437B5">
        <w:rPr>
          <w:rFonts w:cstheme="minorBidi"/>
        </w:rPr>
        <w:t>各矯正機關暫停監外作業，111年7月起</w:t>
      </w:r>
      <w:proofErr w:type="gramStart"/>
      <w:r w:rsidR="007D1883" w:rsidRPr="008437B5">
        <w:rPr>
          <w:rFonts w:cstheme="minorBidi"/>
        </w:rPr>
        <w:t>疫情趨</w:t>
      </w:r>
      <w:proofErr w:type="gramEnd"/>
      <w:r w:rsidR="007D1883" w:rsidRPr="008437B5">
        <w:rPr>
          <w:rFonts w:cstheme="minorBidi"/>
        </w:rPr>
        <w:t>緩後方全面恢復辦理，</w:t>
      </w:r>
      <w:proofErr w:type="gramStart"/>
      <w:r w:rsidR="007D1883" w:rsidRPr="008437B5">
        <w:rPr>
          <w:rFonts w:cstheme="minorBidi"/>
        </w:rPr>
        <w:t>爰</w:t>
      </w:r>
      <w:proofErr w:type="gramEnd"/>
      <w:r w:rsidR="000E74F9" w:rsidRPr="008437B5">
        <w:rPr>
          <w:rFonts w:cstheme="minorBidi"/>
        </w:rPr>
        <w:t>110及</w:t>
      </w:r>
      <w:proofErr w:type="gramStart"/>
      <w:r w:rsidR="000E74F9" w:rsidRPr="008437B5">
        <w:rPr>
          <w:rFonts w:cstheme="minorBidi"/>
        </w:rPr>
        <w:t>111</w:t>
      </w:r>
      <w:proofErr w:type="gramEnd"/>
      <w:r w:rsidR="000E74F9" w:rsidRPr="008437B5">
        <w:rPr>
          <w:rFonts w:cstheme="minorBidi"/>
        </w:rPr>
        <w:t>年度</w:t>
      </w:r>
      <w:r w:rsidR="007D1883" w:rsidRPr="008437B5">
        <w:rPr>
          <w:rFonts w:cstheme="minorBidi"/>
        </w:rPr>
        <w:t>自主監外作業收入占作業收入之比率分別降至10.46％及7.51％，</w:t>
      </w:r>
      <w:proofErr w:type="gramStart"/>
      <w:r w:rsidR="007D1883" w:rsidRPr="008437B5">
        <w:rPr>
          <w:rFonts w:cstheme="minorBidi"/>
        </w:rPr>
        <w:t>112</w:t>
      </w:r>
      <w:proofErr w:type="gramEnd"/>
      <w:r w:rsidR="007D1883" w:rsidRPr="008437B5">
        <w:rPr>
          <w:rFonts w:cstheme="minorBidi"/>
        </w:rPr>
        <w:t>年度方回升至12.02％</w:t>
      </w:r>
      <w:r w:rsidR="000470D7" w:rsidRPr="008437B5">
        <w:rPr>
          <w:rFonts w:cstheme="minorBidi" w:hint="eastAsia"/>
        </w:rPr>
        <w:t>（表1</w:t>
      </w:r>
      <w:r w:rsidR="000470D7" w:rsidRPr="002E029E">
        <w:rPr>
          <w:rFonts w:cstheme="minorBidi" w:hint="eastAsia"/>
        </w:rPr>
        <w:t>）</w:t>
      </w:r>
      <w:r w:rsidR="007D1883" w:rsidRPr="002E029E">
        <w:rPr>
          <w:rFonts w:cstheme="minorBidi"/>
        </w:rPr>
        <w:t>，</w:t>
      </w:r>
      <w:proofErr w:type="gramStart"/>
      <w:r w:rsidR="007D1883" w:rsidRPr="002E029E">
        <w:rPr>
          <w:rFonts w:cstheme="minorBidi"/>
        </w:rPr>
        <w:t>然</w:t>
      </w:r>
      <w:r w:rsidR="00E433BC" w:rsidRPr="002E029E">
        <w:rPr>
          <w:rFonts w:cstheme="minorBidi"/>
        </w:rPr>
        <w:t>外役</w:t>
      </w:r>
      <w:proofErr w:type="gramEnd"/>
      <w:r w:rsidR="00E433BC" w:rsidRPr="002E029E">
        <w:rPr>
          <w:rFonts w:cstheme="minorBidi"/>
        </w:rPr>
        <w:t>監條例</w:t>
      </w:r>
      <w:r w:rsidR="00E433BC" w:rsidRPr="002E029E">
        <w:rPr>
          <w:rFonts w:cstheme="minorBidi" w:hint="eastAsia"/>
        </w:rPr>
        <w:t>於</w:t>
      </w:r>
      <w:r w:rsidR="007D1883" w:rsidRPr="002E029E">
        <w:rPr>
          <w:rFonts w:cstheme="minorBidi"/>
        </w:rPr>
        <w:t>112年8月16日修正公布，調高外役監</w:t>
      </w:r>
      <w:r w:rsidR="00EB179A" w:rsidRPr="002E029E">
        <w:rPr>
          <w:rFonts w:cstheme="minorBidi"/>
        </w:rPr>
        <w:t>收容人</w:t>
      </w:r>
      <w:r w:rsidR="007D1883" w:rsidRPr="002E029E">
        <w:rPr>
          <w:rFonts w:cstheme="minorBidi"/>
        </w:rPr>
        <w:t>遴選標準，又該署考量各矯正機關屢有自主監外</w:t>
      </w:r>
      <w:r w:rsidR="007D1883" w:rsidRPr="008437B5">
        <w:rPr>
          <w:rFonts w:cstheme="minorBidi"/>
        </w:rPr>
        <w:t>作業</w:t>
      </w:r>
      <w:r w:rsidR="00EB179A" w:rsidRPr="008437B5">
        <w:rPr>
          <w:rFonts w:cstheme="minorBidi"/>
        </w:rPr>
        <w:t>收容人</w:t>
      </w:r>
      <w:r w:rsidR="007D1883" w:rsidRPr="008437B5">
        <w:rPr>
          <w:rFonts w:cstheme="minorBidi"/>
        </w:rPr>
        <w:t>違反規定情形，</w:t>
      </w:r>
      <w:proofErr w:type="gramStart"/>
      <w:r w:rsidR="007D1883" w:rsidRPr="008437B5">
        <w:rPr>
          <w:rFonts w:cstheme="minorBidi"/>
        </w:rPr>
        <w:t>爰</w:t>
      </w:r>
      <w:proofErr w:type="gramEnd"/>
      <w:r w:rsidR="007D1883" w:rsidRPr="008437B5">
        <w:rPr>
          <w:rFonts w:cstheme="minorBidi"/>
        </w:rPr>
        <w:t>於</w:t>
      </w:r>
      <w:proofErr w:type="gramStart"/>
      <w:r w:rsidR="007D1883" w:rsidRPr="008437B5">
        <w:rPr>
          <w:rFonts w:cstheme="minorBidi"/>
        </w:rPr>
        <w:t>112年11月間函示</w:t>
      </w:r>
      <w:proofErr w:type="gramEnd"/>
      <w:r w:rsidR="007D1883" w:rsidRPr="008437B5">
        <w:rPr>
          <w:rFonts w:cstheme="minorBidi"/>
        </w:rPr>
        <w:t>所屬機關加嚴遴選標準及管控措施，並取消出工人數目標，致作業人數減少，</w:t>
      </w:r>
      <w:proofErr w:type="gramStart"/>
      <w:r w:rsidR="007D1883" w:rsidRPr="008437B5">
        <w:rPr>
          <w:rFonts w:cstheme="minorBidi"/>
        </w:rPr>
        <w:t>113</w:t>
      </w:r>
      <w:proofErr w:type="gramEnd"/>
      <w:r w:rsidR="007D1883" w:rsidRPr="008437B5">
        <w:rPr>
          <w:rFonts w:cstheme="minorBidi"/>
        </w:rPr>
        <w:t>年度截至10月底止，自主監外作業收入占作業收入之比</w:t>
      </w:r>
      <w:r w:rsidR="007D1883" w:rsidRPr="008437B5">
        <w:rPr>
          <w:rFonts w:cstheme="minorBidi" w:hint="eastAsia"/>
        </w:rPr>
        <w:t>率下降至</w:t>
      </w:r>
      <w:r w:rsidR="007D1883" w:rsidRPr="008437B5">
        <w:rPr>
          <w:rFonts w:cstheme="minorBidi"/>
        </w:rPr>
        <w:t>7.49％。又經本部就地抽查</w:t>
      </w:r>
      <w:proofErr w:type="gramStart"/>
      <w:r w:rsidR="007D1883" w:rsidRPr="008437B5">
        <w:rPr>
          <w:rFonts w:cstheme="minorBidi"/>
        </w:rPr>
        <w:t>臺</w:t>
      </w:r>
      <w:proofErr w:type="gramEnd"/>
      <w:r w:rsidR="007D1883" w:rsidRPr="008437B5">
        <w:rPr>
          <w:rFonts w:cstheme="minorBidi"/>
        </w:rPr>
        <w:t>南、高雄、花蓮監獄及八德、明德及自強外役監獄等6個</w:t>
      </w:r>
      <w:r w:rsidR="004D4E0C" w:rsidRPr="008437B5">
        <w:rPr>
          <w:rFonts w:cstheme="minorBidi" w:hint="eastAsia"/>
        </w:rPr>
        <w:t>矯正</w:t>
      </w:r>
      <w:r w:rsidR="007D1883" w:rsidRPr="008437B5">
        <w:rPr>
          <w:rFonts w:cstheme="minorBidi"/>
        </w:rPr>
        <w:t>機關111至113</w:t>
      </w:r>
      <w:r w:rsidR="000C1D5F" w:rsidRPr="008437B5">
        <w:rPr>
          <w:rFonts w:cstheme="minorBidi" w:hint="eastAsia"/>
        </w:rPr>
        <w:t>（截至</w:t>
      </w:r>
      <w:r w:rsidR="007D1883" w:rsidRPr="008437B5">
        <w:rPr>
          <w:rFonts w:cstheme="minorBidi"/>
        </w:rPr>
        <w:t>8月底止</w:t>
      </w:r>
      <w:r w:rsidR="000C1D5F" w:rsidRPr="008437B5">
        <w:rPr>
          <w:rFonts w:cstheme="minorBidi" w:hint="eastAsia"/>
        </w:rPr>
        <w:t>）年度</w:t>
      </w:r>
      <w:r w:rsidR="007D1883" w:rsidRPr="008437B5">
        <w:rPr>
          <w:rFonts w:cstheme="minorBidi"/>
        </w:rPr>
        <w:t>與廠商簽約及出工情形，</w:t>
      </w:r>
      <w:proofErr w:type="gramStart"/>
      <w:r w:rsidR="007D1883" w:rsidRPr="008437B5">
        <w:rPr>
          <w:rFonts w:cstheme="minorBidi"/>
        </w:rPr>
        <w:t>111</w:t>
      </w:r>
      <w:proofErr w:type="gramEnd"/>
      <w:r w:rsidR="007D1883" w:rsidRPr="008437B5">
        <w:rPr>
          <w:rFonts w:cstheme="minorBidi"/>
        </w:rPr>
        <w:t>年度受</w:t>
      </w:r>
      <w:proofErr w:type="gramStart"/>
      <w:r w:rsidR="007D1883" w:rsidRPr="008437B5">
        <w:rPr>
          <w:rFonts w:cstheme="minorBidi"/>
        </w:rPr>
        <w:t>疫</w:t>
      </w:r>
      <w:proofErr w:type="gramEnd"/>
      <w:r w:rsidR="007D1883" w:rsidRPr="008437B5">
        <w:rPr>
          <w:rFonts w:cstheme="minorBidi"/>
        </w:rPr>
        <w:t>情影響，部分機關無出工數，自</w:t>
      </w:r>
      <w:proofErr w:type="gramStart"/>
      <w:r w:rsidR="007D1883" w:rsidRPr="008437B5">
        <w:rPr>
          <w:rFonts w:cstheme="minorBidi"/>
        </w:rPr>
        <w:t>112</w:t>
      </w:r>
      <w:proofErr w:type="gramEnd"/>
      <w:r w:rsidR="007D1883" w:rsidRPr="008437B5">
        <w:rPr>
          <w:rFonts w:cstheme="minorBidi"/>
        </w:rPr>
        <w:t>年度起逐步復工，</w:t>
      </w:r>
      <w:r w:rsidR="00276912" w:rsidRPr="008437B5">
        <w:rPr>
          <w:rFonts w:cstheme="minorBidi" w:hint="eastAsia"/>
        </w:rPr>
        <w:t>惟</w:t>
      </w:r>
      <w:proofErr w:type="gramStart"/>
      <w:r w:rsidR="007D1883" w:rsidRPr="008437B5">
        <w:rPr>
          <w:rFonts w:cstheme="minorBidi"/>
        </w:rPr>
        <w:t>113</w:t>
      </w:r>
      <w:proofErr w:type="gramEnd"/>
      <w:r w:rsidR="007D1883" w:rsidRPr="008437B5">
        <w:rPr>
          <w:rFonts w:cstheme="minorBidi"/>
        </w:rPr>
        <w:t>年度截至8月底止</w:t>
      </w:r>
      <w:r w:rsidR="00276912" w:rsidRPr="008437B5">
        <w:rPr>
          <w:rFonts w:cstheme="minorBidi" w:hint="eastAsia"/>
        </w:rPr>
        <w:t>之</w:t>
      </w:r>
      <w:r w:rsidR="007D1883" w:rsidRPr="008437B5">
        <w:rPr>
          <w:rFonts w:cstheme="minorBidi"/>
        </w:rPr>
        <w:t>平均</w:t>
      </w:r>
      <w:r w:rsidR="00CA6F4F" w:rsidRPr="008437B5">
        <w:rPr>
          <w:rFonts w:cstheme="minorBidi" w:hint="eastAsia"/>
        </w:rPr>
        <w:t>每月</w:t>
      </w:r>
      <w:r w:rsidR="007D1883" w:rsidRPr="008437B5">
        <w:rPr>
          <w:rFonts w:cstheme="minorBidi"/>
        </w:rPr>
        <w:t>出工</w:t>
      </w:r>
      <w:r w:rsidR="00CA6F4F" w:rsidRPr="008437B5">
        <w:rPr>
          <w:rFonts w:cstheme="minorBidi" w:hint="eastAsia"/>
        </w:rPr>
        <w:t>人</w:t>
      </w:r>
      <w:r w:rsidR="007D1883" w:rsidRPr="008437B5">
        <w:rPr>
          <w:rFonts w:cstheme="minorBidi"/>
        </w:rPr>
        <w:t>數與</w:t>
      </w:r>
      <w:proofErr w:type="gramStart"/>
      <w:r w:rsidR="004D4E0C" w:rsidRPr="008437B5">
        <w:rPr>
          <w:rFonts w:cstheme="minorBidi" w:hint="eastAsia"/>
        </w:rPr>
        <w:t>112</w:t>
      </w:r>
      <w:proofErr w:type="gramEnd"/>
      <w:r w:rsidR="007D1883" w:rsidRPr="008437B5">
        <w:rPr>
          <w:rFonts w:cstheme="minorBidi"/>
        </w:rPr>
        <w:t>年度相較，減幅近</w:t>
      </w:r>
      <w:proofErr w:type="gramStart"/>
      <w:r w:rsidR="007D1883" w:rsidRPr="008437B5">
        <w:rPr>
          <w:rFonts w:cstheme="minorBidi"/>
        </w:rPr>
        <w:t>5成</w:t>
      </w:r>
      <w:proofErr w:type="gramEnd"/>
      <w:r w:rsidR="007D1883" w:rsidRPr="008437B5">
        <w:rPr>
          <w:rFonts w:cstheme="minorBidi"/>
        </w:rPr>
        <w:t>；另簽約廠商</w:t>
      </w:r>
      <w:r w:rsidR="000E74F9" w:rsidRPr="008437B5">
        <w:rPr>
          <w:rFonts w:cstheme="minorBidi" w:hint="eastAsia"/>
        </w:rPr>
        <w:t>數</w:t>
      </w:r>
      <w:r w:rsidR="007D1883" w:rsidRPr="008437B5">
        <w:rPr>
          <w:rFonts w:cstheme="minorBidi"/>
        </w:rPr>
        <w:t>亦呈遞減趨勢，其中</w:t>
      </w:r>
      <w:proofErr w:type="gramStart"/>
      <w:r w:rsidR="007D1883" w:rsidRPr="008437B5">
        <w:rPr>
          <w:rFonts w:cstheme="minorBidi"/>
        </w:rPr>
        <w:t>臺</w:t>
      </w:r>
      <w:proofErr w:type="gramEnd"/>
      <w:r w:rsidR="007D1883" w:rsidRPr="008437B5">
        <w:rPr>
          <w:rFonts w:cstheme="minorBidi"/>
        </w:rPr>
        <w:t>南及花蓮監獄甚至降為零（表</w:t>
      </w:r>
      <w:r w:rsidR="003614D2" w:rsidRPr="008437B5">
        <w:rPr>
          <w:rFonts w:cstheme="minorBidi" w:hint="eastAsia"/>
        </w:rPr>
        <w:t>2</w:t>
      </w:r>
      <w:r w:rsidR="007D1883" w:rsidRPr="008437B5">
        <w:rPr>
          <w:rFonts w:cstheme="minorBidi"/>
        </w:rPr>
        <w:t>），影響基金收入甚</w:t>
      </w:r>
      <w:proofErr w:type="gramStart"/>
      <w:r w:rsidR="007D1883" w:rsidRPr="008437B5">
        <w:rPr>
          <w:rFonts w:cstheme="minorBidi"/>
        </w:rPr>
        <w:t>鉅</w:t>
      </w:r>
      <w:proofErr w:type="gramEnd"/>
      <w:r w:rsidR="007D1883" w:rsidRPr="008437B5">
        <w:rPr>
          <w:rFonts w:cstheme="minorBidi"/>
        </w:rPr>
        <w:t>，究其原因，除受前揭政策</w:t>
      </w:r>
      <w:r w:rsidR="00A6510B" w:rsidRPr="008437B5">
        <w:rPr>
          <w:rFonts w:cstheme="minorBidi" w:hint="eastAsia"/>
        </w:rPr>
        <w:t>調整</w:t>
      </w:r>
      <w:r w:rsidR="00276912" w:rsidRPr="008437B5">
        <w:rPr>
          <w:rFonts w:cstheme="minorBidi" w:hint="eastAsia"/>
        </w:rPr>
        <w:t>影響</w:t>
      </w:r>
      <w:r w:rsidR="00A6510B" w:rsidRPr="008437B5">
        <w:rPr>
          <w:rFonts w:cstheme="minorBidi" w:hint="eastAsia"/>
        </w:rPr>
        <w:t>，</w:t>
      </w:r>
      <w:r w:rsidR="00276912" w:rsidRPr="008437B5">
        <w:rPr>
          <w:rFonts w:cstheme="minorBidi" w:hint="eastAsia"/>
        </w:rPr>
        <w:t>致</w:t>
      </w:r>
      <w:r w:rsidR="0084641A" w:rsidRPr="008437B5">
        <w:rPr>
          <w:rFonts w:cstheme="minorBidi" w:hint="eastAsia"/>
        </w:rPr>
        <w:t>符合自主監外作業條件之收容人數減少，及</w:t>
      </w:r>
      <w:r w:rsidR="008E54E0" w:rsidRPr="008437B5">
        <w:rPr>
          <w:rFonts w:cstheme="minorBidi" w:hint="eastAsia"/>
        </w:rPr>
        <w:t>因取消目標出工人數而降低矯正機關</w:t>
      </w:r>
      <w:r w:rsidR="00A6510B" w:rsidRPr="008437B5">
        <w:rPr>
          <w:rFonts w:cstheme="minorBidi" w:hint="eastAsia"/>
        </w:rPr>
        <w:t>辦理</w:t>
      </w:r>
      <w:r w:rsidR="0084641A" w:rsidRPr="008437B5">
        <w:rPr>
          <w:rFonts w:cstheme="minorBidi" w:hint="eastAsia"/>
        </w:rPr>
        <w:t>之</w:t>
      </w:r>
      <w:r w:rsidR="00A6510B" w:rsidRPr="008437B5">
        <w:rPr>
          <w:rFonts w:cstheme="minorBidi" w:hint="eastAsia"/>
        </w:rPr>
        <w:t>意願</w:t>
      </w:r>
      <w:r w:rsidR="003F3D2A" w:rsidRPr="008437B5">
        <w:rPr>
          <w:rFonts w:cstheme="minorBidi" w:hint="eastAsia"/>
        </w:rPr>
        <w:t>外</w:t>
      </w:r>
      <w:r w:rsidR="00A6510B" w:rsidRPr="008437B5">
        <w:rPr>
          <w:rFonts w:cstheme="minorBidi" w:hint="eastAsia"/>
        </w:rPr>
        <w:t>，</w:t>
      </w:r>
      <w:r w:rsidR="007D1883" w:rsidRPr="008437B5">
        <w:rPr>
          <w:rFonts w:cstheme="minorBidi"/>
        </w:rPr>
        <w:t>尚有部分合作廠商於</w:t>
      </w:r>
      <w:proofErr w:type="gramStart"/>
      <w:r w:rsidR="007D1883" w:rsidRPr="008437B5">
        <w:rPr>
          <w:rFonts w:cstheme="minorBidi"/>
        </w:rPr>
        <w:t>疫</w:t>
      </w:r>
      <w:proofErr w:type="gramEnd"/>
      <w:r w:rsidR="007D1883" w:rsidRPr="008437B5">
        <w:rPr>
          <w:rFonts w:cstheme="minorBidi"/>
        </w:rPr>
        <w:t>情停工期間已另聘人力，致未續約或無</w:t>
      </w:r>
      <w:proofErr w:type="gramStart"/>
      <w:r w:rsidR="007D1883" w:rsidRPr="008437B5">
        <w:rPr>
          <w:rFonts w:cstheme="minorBidi"/>
        </w:rPr>
        <w:t>派工需</w:t>
      </w:r>
      <w:proofErr w:type="gramEnd"/>
    </w:p>
    <w:p w14:paraId="11E8D200" w14:textId="3DA397C5" w:rsidR="00A054F8" w:rsidRPr="008437B5" w:rsidRDefault="002F32A2" w:rsidP="00985D67">
      <w:pPr>
        <w:widowControl w:val="0"/>
        <w:spacing w:line="634" w:lineRule="exact"/>
        <w:ind w:firstLineChars="0" w:firstLine="0"/>
        <w:rPr>
          <w:rFonts w:cstheme="minorBidi"/>
        </w:rPr>
      </w:pPr>
      <w:r w:rsidRPr="008437B5">
        <w:rPr>
          <w:noProof/>
          <w:spacing w:val="-2"/>
          <w:sz w:val="32"/>
          <w:szCs w:val="32"/>
        </w:rPr>
        <w:lastRenderedPageBreak/>
        <mc:AlternateContent>
          <mc:Choice Requires="wps">
            <w:drawing>
              <wp:anchor distT="45720" distB="0" distL="114300" distR="114300" simplePos="0" relativeHeight="251673600" behindDoc="1" locked="0" layoutInCell="1" allowOverlap="1" wp14:anchorId="6BB4E47D" wp14:editId="7B96B9F1">
                <wp:simplePos x="0" y="0"/>
                <wp:positionH relativeFrom="column">
                  <wp:posOffset>-91440</wp:posOffset>
                </wp:positionH>
                <wp:positionV relativeFrom="paragraph">
                  <wp:posOffset>66675</wp:posOffset>
                </wp:positionV>
                <wp:extent cx="5107940" cy="3546475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7940" cy="3546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990" w:type="pct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13"/>
                              <w:gridCol w:w="1412"/>
                              <w:gridCol w:w="817"/>
                              <w:gridCol w:w="799"/>
                              <w:gridCol w:w="799"/>
                              <w:gridCol w:w="799"/>
                              <w:gridCol w:w="799"/>
                              <w:gridCol w:w="799"/>
                              <w:gridCol w:w="804"/>
                            </w:tblGrid>
                            <w:tr w:rsidR="00AA42BB" w:rsidRPr="007C42E4" w14:paraId="6349FDF5" w14:textId="77777777" w:rsidTr="00FB3AF3">
                              <w:trPr>
                                <w:trHeight w:val="25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3235E3" w14:textId="77777777" w:rsidR="00AA42BB" w:rsidRPr="0052301C" w:rsidRDefault="00AA42BB" w:rsidP="007F7478">
                                  <w:pPr>
                                    <w:spacing w:line="400" w:lineRule="exact"/>
                                    <w:ind w:leftChars="-7" w:left="-7" w:hangingChars="4" w:hanging="1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</w:rPr>
                                    <w:t>表2　臺南監獄等6個矯正機關自主監外作業執行情形</w:t>
                                  </w:r>
                                </w:p>
                              </w:tc>
                            </w:tr>
                            <w:tr w:rsidR="00AA42BB" w:rsidRPr="007C42E4" w14:paraId="68B75DE4" w14:textId="77777777" w:rsidTr="00FB3AF3">
                              <w:trPr>
                                <w:trHeight w:val="25"/>
                              </w:trPr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A09E8F" w14:textId="77777777" w:rsidR="00AA42BB" w:rsidRPr="0052301C" w:rsidRDefault="00AA42BB" w:rsidP="003614D2">
                                  <w:pPr>
                                    <w:spacing w:line="26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9" w:type="pct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EFA5C6" w14:textId="77777777" w:rsidR="00AA42BB" w:rsidRPr="0052301C" w:rsidRDefault="00AA42BB" w:rsidP="00D0137B">
                                  <w:pPr>
                                    <w:spacing w:beforeLines="20" w:before="72" w:line="260" w:lineRule="exact"/>
                                    <w:ind w:rightChars="-11" w:right="-26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單位：人、家</w:t>
                                  </w:r>
                                </w:p>
                              </w:tc>
                            </w:tr>
                            <w:tr w:rsidR="00AA42BB" w:rsidRPr="007C42E4" w14:paraId="77009298" w14:textId="77777777" w:rsidTr="00FB3AF3">
                              <w:trPr>
                                <w:trHeight w:val="485"/>
                              </w:trPr>
                              <w:tc>
                                <w:tcPr>
                                  <w:tcW w:w="46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99E02C" w14:textId="77777777" w:rsidR="00AA42BB" w:rsidRPr="00FB3AF3" w:rsidRDefault="00AA42BB" w:rsidP="007F7478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6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B3AF3">
                                    <w:rPr>
                                      <w:rFonts w:cs="新細明體" w:hint="eastAsia"/>
                                      <w:spacing w:val="-6"/>
                                      <w:kern w:val="0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339EAD9" w14:textId="77777777" w:rsidR="00AA42BB" w:rsidRPr="00FB3AF3" w:rsidRDefault="00AA42BB" w:rsidP="007F7478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spacing w:val="-6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B3AF3">
                                    <w:rPr>
                                      <w:rFonts w:cs="新細明體" w:hint="eastAsia"/>
                                      <w:spacing w:val="-6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F37222" w14:textId="77777777" w:rsidR="00AA42BB" w:rsidRPr="0052301C" w:rsidRDefault="00AA42BB" w:rsidP="007F7478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6E3A07" w14:textId="77777777" w:rsidR="00AA42BB" w:rsidRPr="0052301C" w:rsidRDefault="00AA42BB" w:rsidP="007F7478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臺南監獄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4B4D071" w14:textId="77777777" w:rsidR="00AA42BB" w:rsidRPr="0052301C" w:rsidRDefault="00AA42BB" w:rsidP="007F7478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高雄監獄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AD7E35" w14:textId="77777777" w:rsidR="00AA42BB" w:rsidRPr="0052301C" w:rsidRDefault="00AA42BB" w:rsidP="007F7478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花蓮監獄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CF7419" w14:textId="77777777" w:rsidR="00AA42BB" w:rsidRPr="0052301C" w:rsidRDefault="00AA42BB" w:rsidP="00C51816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八德外役監獄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2A5A971" w14:textId="77777777" w:rsidR="00AA42BB" w:rsidRPr="0052301C" w:rsidRDefault="00AA42BB" w:rsidP="00C51816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明德外役監獄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621D08" w14:textId="77777777" w:rsidR="00AA42BB" w:rsidRPr="0052301C" w:rsidRDefault="00AA42BB" w:rsidP="00C51816">
                                  <w:pPr>
                                    <w:spacing w:line="3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自強外役監獄</w:t>
                                  </w:r>
                                </w:p>
                              </w:tc>
                            </w:tr>
                            <w:tr w:rsidR="00AA42BB" w:rsidRPr="007C42E4" w14:paraId="207D7307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461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04D77D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平均每月出工人數</w:t>
                                  </w: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CBC36F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1537E3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D0DF300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304ACC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B2616F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509353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230B33E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1590E12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AA42BB" w:rsidRPr="007C42E4" w14:paraId="7BAF3AAD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461" w:type="pct"/>
                                  <w:vMerge/>
                                  <w:tcBorders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7B286A6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rPr>
                                      <w:rFonts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E43D22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0A2F58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135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C735AF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6357EF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315240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2D46C7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011EDA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0973E0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AA42BB" w:rsidRPr="007C42E4" w14:paraId="5879D1B5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461" w:type="pct"/>
                                  <w:vMerge/>
                                  <w:tcBorders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6B0B0B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rPr>
                                      <w:rFonts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single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9352C8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  <w:t>113（1至8月）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DB7576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35E92F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3FBA0F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FD184A0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D9CA4A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323C64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43BB6C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AA42BB" w:rsidRPr="007C42E4" w14:paraId="1E21A46C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461" w:type="pct"/>
                                  <w:vMerge w:val="restart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6F04CA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0"/>
                                      <w:kern w:val="0"/>
                                      <w:sz w:val="20"/>
                                      <w:szCs w:val="20"/>
                                    </w:rPr>
                                    <w:t>簽約廠商家數</w:t>
                                  </w: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217A9C7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D8FC74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F59BAB8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5CF0BE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8CA94D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47C79E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7C1A74D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doub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3C29F0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AA42BB" w:rsidRPr="007C42E4" w14:paraId="5144E443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461" w:type="pct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AD7A9C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9456F11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C2A217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D107B3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E21327A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A9A1AA2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FC880C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FC3457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470AA5F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AA42BB" w:rsidRPr="007C42E4" w14:paraId="363574F8" w14:textId="77777777" w:rsidTr="00D0137B">
                              <w:trPr>
                                <w:trHeight w:val="584"/>
                              </w:trPr>
                              <w:tc>
                                <w:tcPr>
                                  <w:tcW w:w="461" w:type="pct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F5D1CE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2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7EA228" w14:textId="77777777" w:rsidR="00AA42BB" w:rsidRPr="0052301C" w:rsidRDefault="00AA42BB" w:rsidP="007F7478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spacing w:val="-14"/>
                                      <w:kern w:val="0"/>
                                      <w:sz w:val="20"/>
                                      <w:szCs w:val="20"/>
                                    </w:rPr>
                                    <w:t>113（1至8月）</w:t>
                                  </w:r>
                                </w:p>
                              </w:tc>
                              <w:tc>
                                <w:tcPr>
                                  <w:tcW w:w="528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C1F9599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2BAE9D8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A9E674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BFAA1AC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918F96E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25E8C5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5FB87E" w14:textId="77777777" w:rsidR="00AA42BB" w:rsidRPr="0052301C" w:rsidRDefault="00AA42BB" w:rsidP="002F32A2">
                                  <w:pPr>
                                    <w:spacing w:line="400" w:lineRule="exact"/>
                                    <w:ind w:rightChars="10" w:right="24" w:firstLineChars="0" w:firstLine="0"/>
                                    <w:jc w:val="right"/>
                                    <w:rPr>
                                      <w:rFonts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AA42BB" w:rsidRPr="007C42E4" w14:paraId="78842EDC" w14:textId="77777777" w:rsidTr="00FB3AF3">
                              <w:trPr>
                                <w:trHeight w:val="124"/>
                              </w:trPr>
                              <w:tc>
                                <w:tcPr>
                                  <w:tcW w:w="5000" w:type="pct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D5149A" w14:textId="77777777" w:rsidR="00AA42BB" w:rsidRPr="0052301C" w:rsidRDefault="00AA42BB" w:rsidP="00FB3AF3">
                                  <w:pPr>
                                    <w:spacing w:line="360" w:lineRule="exact"/>
                                    <w:ind w:leftChars="-129" w:left="-310" w:firstLineChars="157" w:firstLine="283"/>
                                    <w:rPr>
                                      <w:rFonts w:cs="新細明體"/>
                                      <w:kern w:val="0"/>
                                    </w:rPr>
                                  </w:pPr>
                                  <w:r w:rsidRPr="0052301C">
                                    <w:rPr>
                                      <w:rFonts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資料來源：整理自臺南、高雄、花蓮監獄及八德、明德、自強外役監獄提供資料。</w:t>
                                  </w:r>
                                </w:p>
                              </w:tc>
                            </w:tr>
                          </w:tbl>
                          <w:p w14:paraId="0206A2BD" w14:textId="77777777" w:rsidR="00AA42BB" w:rsidRPr="003614D2" w:rsidRDefault="00AA42BB" w:rsidP="00AA42BB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4E47D" id="_x0000_s1027" type="#_x0000_t202" style="position:absolute;left:0;text-align:left;margin-left:-7.2pt;margin-top:5.25pt;width:402.2pt;height:279.25pt;z-index:-251642880;visibility:visible;mso-wrap-style:square;mso-width-percent:0;mso-height-percent:0;mso-wrap-distance-left:9pt;mso-wrap-distance-top:3.6pt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" filled="f" stroked="f">
                <v:textbox inset=",,,0">
                  <w:txbxContent>
                    <w:tbl>
                      <w:tblPr>
                        <w:tblW w:w="4990" w:type="pct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13"/>
                        <w:gridCol w:w="1412"/>
                        <w:gridCol w:w="817"/>
                        <w:gridCol w:w="799"/>
                        <w:gridCol w:w="799"/>
                        <w:gridCol w:w="799"/>
                        <w:gridCol w:w="799"/>
                        <w:gridCol w:w="799"/>
                        <w:gridCol w:w="804"/>
                      </w:tblGrid>
                      <w:tr w:rsidR="00AA42BB" w:rsidRPr="007C42E4" w14:paraId="6349FDF5" w14:textId="77777777" w:rsidTr="00FB3AF3">
                        <w:trPr>
                          <w:trHeight w:val="25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3235E3" w14:textId="77777777" w:rsidR="00AA42BB" w:rsidRPr="0052301C" w:rsidRDefault="00AA42BB" w:rsidP="007F7478">
                            <w:pPr>
                              <w:spacing w:line="400" w:lineRule="exact"/>
                              <w:ind w:leftChars="-7" w:left="-7" w:hangingChars="4" w:hanging="1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</w:rPr>
                              <w:t>表2　臺南監獄等6個矯正機關自主監外作業執行情形</w:t>
                            </w:r>
                          </w:p>
                        </w:tc>
                      </w:tr>
                      <w:tr w:rsidR="00AA42BB" w:rsidRPr="007C42E4" w14:paraId="68B75DE4" w14:textId="77777777" w:rsidTr="00FB3AF3">
                        <w:trPr>
                          <w:trHeight w:val="25"/>
                        </w:trPr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A09E8F" w14:textId="77777777" w:rsidR="00AA42BB" w:rsidRPr="0052301C" w:rsidRDefault="00AA42BB" w:rsidP="003614D2">
                            <w:pPr>
                              <w:spacing w:line="26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539" w:type="pct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EFA5C6" w14:textId="77777777" w:rsidR="00AA42BB" w:rsidRPr="0052301C" w:rsidRDefault="00AA42BB" w:rsidP="00D0137B">
                            <w:pPr>
                              <w:spacing w:beforeLines="20" w:before="72" w:line="260" w:lineRule="exact"/>
                              <w:ind w:rightChars="-11" w:right="-26" w:firstLineChars="0" w:firstLine="0"/>
                              <w:jc w:val="right"/>
                              <w:rPr>
                                <w:rFonts w:cs="新細明體"/>
                                <w:kern w:val="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單位：人、家</w:t>
                            </w:r>
                          </w:p>
                        </w:tc>
                      </w:tr>
                      <w:tr w:rsidR="00AA42BB" w:rsidRPr="007C42E4" w14:paraId="77009298" w14:textId="77777777" w:rsidTr="00FB3AF3">
                        <w:trPr>
                          <w:trHeight w:val="485"/>
                        </w:trPr>
                        <w:tc>
                          <w:tcPr>
                            <w:tcW w:w="46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99E02C" w14:textId="77777777" w:rsidR="00AA42BB" w:rsidRPr="00FB3AF3" w:rsidRDefault="00AA42BB" w:rsidP="007F7478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6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B3AF3">
                              <w:rPr>
                                <w:rFonts w:cs="新細明體" w:hint="eastAsia"/>
                                <w:spacing w:val="-6"/>
                                <w:kern w:val="0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339EAD9" w14:textId="77777777" w:rsidR="00AA42BB" w:rsidRPr="00FB3AF3" w:rsidRDefault="00AA42BB" w:rsidP="007F7478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spacing w:val="-6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B3AF3">
                              <w:rPr>
                                <w:rFonts w:cs="新細明體" w:hint="eastAsia"/>
                                <w:spacing w:val="-6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F37222" w14:textId="77777777" w:rsidR="00AA42BB" w:rsidRPr="0052301C" w:rsidRDefault="00AA42BB" w:rsidP="007F7478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6E3A07" w14:textId="77777777" w:rsidR="00AA42BB" w:rsidRPr="0052301C" w:rsidRDefault="00AA42BB" w:rsidP="007F7478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臺南監獄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4B4D071" w14:textId="77777777" w:rsidR="00AA42BB" w:rsidRPr="0052301C" w:rsidRDefault="00AA42BB" w:rsidP="007F7478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高雄監獄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AD7E35" w14:textId="77777777" w:rsidR="00AA42BB" w:rsidRPr="0052301C" w:rsidRDefault="00AA42BB" w:rsidP="007F7478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花蓮監獄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CF7419" w14:textId="77777777" w:rsidR="00AA42BB" w:rsidRPr="0052301C" w:rsidRDefault="00AA42BB" w:rsidP="00C51816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八德外役監獄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2A5A971" w14:textId="77777777" w:rsidR="00AA42BB" w:rsidRPr="0052301C" w:rsidRDefault="00AA42BB" w:rsidP="00C51816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明德外役監獄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621D08" w14:textId="77777777" w:rsidR="00AA42BB" w:rsidRPr="0052301C" w:rsidRDefault="00AA42BB" w:rsidP="00C51816">
                            <w:pPr>
                              <w:spacing w:line="3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自強外役監獄</w:t>
                            </w:r>
                          </w:p>
                        </w:tc>
                      </w:tr>
                      <w:tr w:rsidR="00AA42BB" w:rsidRPr="007C42E4" w14:paraId="207D7307" w14:textId="77777777" w:rsidTr="00D0137B">
                        <w:trPr>
                          <w:trHeight w:val="584"/>
                        </w:trPr>
                        <w:tc>
                          <w:tcPr>
                            <w:tcW w:w="461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04D77D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平均每月出工人數</w:t>
                            </w: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CBC36F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1537E3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D0DF300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304ACC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B2616F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509353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230B33E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1590E12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AA42BB" w:rsidRPr="007C42E4" w14:paraId="7BAF3AAD" w14:textId="77777777" w:rsidTr="00D0137B">
                        <w:trPr>
                          <w:trHeight w:val="584"/>
                        </w:trPr>
                        <w:tc>
                          <w:tcPr>
                            <w:tcW w:w="461" w:type="pct"/>
                            <w:vMerge/>
                            <w:tcBorders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7B286A6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rPr>
                                <w:rFonts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E43D22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0A2F58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135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C735AF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6357EF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315240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2D46C7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011EDA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0973E0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c>
                      </w:tr>
                      <w:tr w:rsidR="00AA42BB" w:rsidRPr="007C42E4" w14:paraId="5879D1B5" w14:textId="77777777" w:rsidTr="00D0137B">
                        <w:trPr>
                          <w:trHeight w:val="584"/>
                        </w:trPr>
                        <w:tc>
                          <w:tcPr>
                            <w:tcW w:w="461" w:type="pct"/>
                            <w:vMerge/>
                            <w:tcBorders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C6B0B0B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rPr>
                                <w:rFonts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single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9352C8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  <w:t>113（1至8月）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DB7576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35E92F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3FBA0F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FD184A0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D9CA4A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323C64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43BB6C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</w:tr>
                      <w:tr w:rsidR="00AA42BB" w:rsidRPr="007C42E4" w14:paraId="1E21A46C" w14:textId="77777777" w:rsidTr="00D0137B">
                        <w:trPr>
                          <w:trHeight w:val="584"/>
                        </w:trPr>
                        <w:tc>
                          <w:tcPr>
                            <w:tcW w:w="461" w:type="pct"/>
                            <w:vMerge w:val="restart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6F04CA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0"/>
                                <w:kern w:val="0"/>
                                <w:sz w:val="20"/>
                                <w:szCs w:val="20"/>
                              </w:rPr>
                              <w:t>簽約廠商家數</w:t>
                            </w: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217A9C7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D8FC74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F59BAB8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5CF0BE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8CA94D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47C79E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7C1A74D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doub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3C29F0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</w:tr>
                      <w:tr w:rsidR="00AA42BB" w:rsidRPr="007C42E4" w14:paraId="5144E443" w14:textId="77777777" w:rsidTr="00D0137B">
                        <w:trPr>
                          <w:trHeight w:val="584"/>
                        </w:trPr>
                        <w:tc>
                          <w:tcPr>
                            <w:tcW w:w="461" w:type="pct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AD7A9C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9456F11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C2A217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D107B3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E21327A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A9A1AA2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FC880C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FC3457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470AA5F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AA42BB" w:rsidRPr="007C42E4" w14:paraId="363574F8" w14:textId="77777777" w:rsidTr="00D0137B">
                        <w:trPr>
                          <w:trHeight w:val="584"/>
                        </w:trPr>
                        <w:tc>
                          <w:tcPr>
                            <w:tcW w:w="461" w:type="pct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F5D1CE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12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7EA228" w14:textId="77777777" w:rsidR="00AA42BB" w:rsidRPr="0052301C" w:rsidRDefault="00AA42BB" w:rsidP="007F7478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spacing w:val="-14"/>
                                <w:kern w:val="0"/>
                                <w:sz w:val="20"/>
                                <w:szCs w:val="20"/>
                              </w:rPr>
                              <w:t>113（1至8月）</w:t>
                            </w:r>
                          </w:p>
                        </w:tc>
                        <w:tc>
                          <w:tcPr>
                            <w:tcW w:w="528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C1F9599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2BAE9D8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A9E674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BFAA1AC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918F96E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25E8C5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5FB87E" w14:textId="77777777" w:rsidR="00AA42BB" w:rsidRPr="0052301C" w:rsidRDefault="00AA42BB" w:rsidP="002F32A2">
                            <w:pPr>
                              <w:spacing w:line="400" w:lineRule="exact"/>
                              <w:ind w:rightChars="10" w:right="24" w:firstLineChars="0" w:firstLine="0"/>
                              <w:jc w:val="right"/>
                              <w:rPr>
                                <w:rFonts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  <w:tr w:rsidR="00AA42BB" w:rsidRPr="007C42E4" w14:paraId="78842EDC" w14:textId="77777777" w:rsidTr="00FB3AF3">
                        <w:trPr>
                          <w:trHeight w:val="124"/>
                        </w:trPr>
                        <w:tc>
                          <w:tcPr>
                            <w:tcW w:w="5000" w:type="pct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D5149A" w14:textId="77777777" w:rsidR="00AA42BB" w:rsidRPr="0052301C" w:rsidRDefault="00AA42BB" w:rsidP="00FB3AF3">
                            <w:pPr>
                              <w:spacing w:line="360" w:lineRule="exact"/>
                              <w:ind w:leftChars="-129" w:left="-310" w:firstLineChars="157" w:firstLine="283"/>
                              <w:rPr>
                                <w:rFonts w:cs="新細明體"/>
                                <w:kern w:val="0"/>
                              </w:rPr>
                            </w:pPr>
                            <w:r w:rsidRPr="0052301C">
                              <w:rPr>
                                <w:rFonts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資料來源：整理自臺南、高雄、花蓮監獄及八德、明德、自強外役監獄提供資料。</w:t>
                            </w:r>
                          </w:p>
                        </w:tc>
                      </w:tr>
                    </w:tbl>
                    <w:p w14:paraId="0206A2BD" w14:textId="77777777" w:rsidR="00AA42BB" w:rsidRPr="003614D2" w:rsidRDefault="00AA42BB" w:rsidP="00AA42BB">
                      <w:pPr>
                        <w:ind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D1883" w:rsidRPr="008437B5">
        <w:rPr>
          <w:rFonts w:cstheme="minorBidi"/>
        </w:rPr>
        <w:t>求等，肇致自主監外作業收入減少，</w:t>
      </w:r>
      <w:r w:rsidR="00916EA5" w:rsidRPr="008437B5">
        <w:rPr>
          <w:rFonts w:cstheme="minorBidi" w:hint="eastAsia"/>
        </w:rPr>
        <w:t>經函請</w:t>
      </w:r>
      <w:r w:rsidR="00B21F16" w:rsidRPr="008437B5">
        <w:rPr>
          <w:rFonts w:cstheme="minorBidi" w:hint="eastAsia"/>
        </w:rPr>
        <w:t>法務部</w:t>
      </w:r>
      <w:r w:rsidR="00DC2419" w:rsidRPr="008437B5">
        <w:rPr>
          <w:rFonts w:cstheme="minorBidi" w:hint="eastAsia"/>
        </w:rPr>
        <w:t>矯正</w:t>
      </w:r>
      <w:r w:rsidR="00916EA5" w:rsidRPr="008437B5">
        <w:rPr>
          <w:rFonts w:cstheme="minorBidi" w:hint="eastAsia"/>
        </w:rPr>
        <w:t>署</w:t>
      </w:r>
      <w:r w:rsidR="00A06D6D" w:rsidRPr="008437B5">
        <w:rPr>
          <w:rFonts w:cstheme="minorBidi"/>
        </w:rPr>
        <w:t>權衡安全管理及基金收入，</w:t>
      </w:r>
      <w:proofErr w:type="gramStart"/>
      <w:r w:rsidR="00A06D6D" w:rsidRPr="008437B5">
        <w:rPr>
          <w:rFonts w:cstheme="minorBidi"/>
        </w:rPr>
        <w:t>研</w:t>
      </w:r>
      <w:proofErr w:type="gramEnd"/>
      <w:r w:rsidR="00A06D6D" w:rsidRPr="008437B5">
        <w:rPr>
          <w:rFonts w:cstheme="minorBidi"/>
        </w:rPr>
        <w:t>議適當之指導策略，並督促各矯正機關於兼顧社會安全及</w:t>
      </w:r>
      <w:r w:rsidR="00A06D6D" w:rsidRPr="008437B5">
        <w:rPr>
          <w:rFonts w:cstheme="minorBidi" w:hint="eastAsia"/>
        </w:rPr>
        <w:t>收容人復歸需求下，積極尋求合作廠商，以改善基金短</w:t>
      </w:r>
      <w:proofErr w:type="gramStart"/>
      <w:r w:rsidR="00A06D6D" w:rsidRPr="008437B5">
        <w:rPr>
          <w:rFonts w:cstheme="minorBidi" w:hint="eastAsia"/>
        </w:rPr>
        <w:t>絀</w:t>
      </w:r>
      <w:proofErr w:type="gramEnd"/>
      <w:r w:rsidR="00A06D6D" w:rsidRPr="008437B5">
        <w:rPr>
          <w:rFonts w:cstheme="minorBidi" w:hint="eastAsia"/>
        </w:rPr>
        <w:t>困境，達成</w:t>
      </w:r>
      <w:r w:rsidR="004D4E0C" w:rsidRPr="008437B5">
        <w:rPr>
          <w:rFonts w:cstheme="minorBidi" w:hint="eastAsia"/>
        </w:rPr>
        <w:t>作業基金</w:t>
      </w:r>
      <w:r w:rsidR="00A06D6D" w:rsidRPr="008437B5">
        <w:rPr>
          <w:rFonts w:cstheme="minorBidi" w:hint="eastAsia"/>
        </w:rPr>
        <w:t>自給自足、永續經營目標</w:t>
      </w:r>
      <w:r w:rsidR="00916EA5" w:rsidRPr="008437B5">
        <w:rPr>
          <w:rFonts w:cstheme="minorBidi" w:hint="eastAsia"/>
        </w:rPr>
        <w:t>。據復：</w:t>
      </w:r>
      <w:r w:rsidR="00A06D6D" w:rsidRPr="008437B5">
        <w:rPr>
          <w:rFonts w:cstheme="minorBidi" w:hint="eastAsia"/>
        </w:rPr>
        <w:t>為精進及持續穩健推動自主監外作業政策，該署於</w:t>
      </w:r>
      <w:r w:rsidR="00A06D6D" w:rsidRPr="008437B5">
        <w:rPr>
          <w:rFonts w:cstheme="minorBidi"/>
        </w:rPr>
        <w:t>113年12月12日召開「自主監外作業精進</w:t>
      </w:r>
      <w:proofErr w:type="gramStart"/>
      <w:r w:rsidR="00A06D6D" w:rsidRPr="008437B5">
        <w:rPr>
          <w:rFonts w:cstheme="minorBidi"/>
        </w:rPr>
        <w:t>研</w:t>
      </w:r>
      <w:proofErr w:type="gramEnd"/>
      <w:r w:rsidR="00A06D6D" w:rsidRPr="008437B5">
        <w:rPr>
          <w:rFonts w:cstheme="minorBidi"/>
        </w:rPr>
        <w:t>商會議」，要求</w:t>
      </w:r>
      <w:r w:rsidR="003614D2" w:rsidRPr="008437B5">
        <w:rPr>
          <w:rFonts w:cstheme="minorBidi" w:hint="eastAsia"/>
        </w:rPr>
        <w:t>並以獎勵機制鼓勵</w:t>
      </w:r>
      <w:r w:rsidR="00A06D6D" w:rsidRPr="008437B5">
        <w:rPr>
          <w:rFonts w:cstheme="minorBidi"/>
        </w:rPr>
        <w:t>各</w:t>
      </w:r>
      <w:r w:rsidR="003614D2" w:rsidRPr="008437B5">
        <w:rPr>
          <w:rFonts w:cstheme="minorBidi" w:hint="eastAsia"/>
        </w:rPr>
        <w:t>矯正</w:t>
      </w:r>
      <w:r w:rsidR="00A06D6D" w:rsidRPr="008437B5">
        <w:rPr>
          <w:rFonts w:cstheme="minorBidi"/>
        </w:rPr>
        <w:t>機關維持自主監外作業辦理量能，</w:t>
      </w:r>
      <w:proofErr w:type="gramStart"/>
      <w:r w:rsidR="00A06D6D" w:rsidRPr="008437B5">
        <w:rPr>
          <w:rFonts w:cstheme="minorBidi"/>
        </w:rPr>
        <w:t>俾</w:t>
      </w:r>
      <w:proofErr w:type="gramEnd"/>
      <w:r w:rsidR="00A06D6D" w:rsidRPr="008437B5">
        <w:rPr>
          <w:rFonts w:cstheme="minorBidi"/>
        </w:rPr>
        <w:t>提供</w:t>
      </w:r>
      <w:r w:rsidR="00EB179A" w:rsidRPr="008437B5">
        <w:rPr>
          <w:rFonts w:cstheme="minorBidi"/>
        </w:rPr>
        <w:t>收容人</w:t>
      </w:r>
      <w:r w:rsidR="00A06D6D" w:rsidRPr="008437B5">
        <w:rPr>
          <w:rFonts w:cstheme="minorBidi"/>
        </w:rPr>
        <w:t>復歸社會</w:t>
      </w:r>
      <w:proofErr w:type="gramStart"/>
      <w:r w:rsidR="00A06D6D" w:rsidRPr="008437B5">
        <w:rPr>
          <w:rFonts w:cstheme="minorBidi"/>
        </w:rPr>
        <w:t>中間性處遇</w:t>
      </w:r>
      <w:proofErr w:type="gramEnd"/>
      <w:r w:rsidR="00A06D6D" w:rsidRPr="008437B5">
        <w:rPr>
          <w:rFonts w:cstheme="minorBidi"/>
        </w:rPr>
        <w:t>，及提升作業基金收入</w:t>
      </w:r>
      <w:r w:rsidR="00916EA5" w:rsidRPr="008437B5">
        <w:rPr>
          <w:rFonts w:cstheme="minorBidi" w:hint="eastAsia"/>
        </w:rPr>
        <w:t>。</w:t>
      </w:r>
    </w:p>
    <w:p w14:paraId="2BCD0A5D" w14:textId="3BB3426A" w:rsidR="00EB6F39" w:rsidRPr="008437B5" w:rsidRDefault="00F26CD4" w:rsidP="00A731B0">
      <w:pPr>
        <w:pStyle w:val="3021"/>
        <w:spacing w:line="640" w:lineRule="exact"/>
        <w:ind w:firstLine="1261"/>
        <w:rPr>
          <w:color w:val="auto"/>
          <w:sz w:val="28"/>
          <w:szCs w:val="28"/>
        </w:rPr>
      </w:pPr>
      <w:r w:rsidRPr="008437B5">
        <w:rPr>
          <w:rFonts w:hint="eastAsia"/>
          <w:color w:val="auto"/>
          <w:sz w:val="28"/>
          <w:szCs w:val="28"/>
        </w:rPr>
        <w:t>6.</w:t>
      </w:r>
      <w:r w:rsidRPr="008437B5">
        <w:rPr>
          <w:color w:val="auto"/>
          <w:sz w:val="28"/>
          <w:szCs w:val="28"/>
        </w:rPr>
        <w:tab/>
        <w:t xml:space="preserve">　</w:t>
      </w:r>
      <w:proofErr w:type="gramStart"/>
      <w:r w:rsidR="00CF67A5" w:rsidRPr="008437B5">
        <w:rPr>
          <w:rFonts w:hint="eastAsia"/>
          <w:color w:val="auto"/>
          <w:sz w:val="28"/>
          <w:szCs w:val="28"/>
        </w:rPr>
        <w:t>11</w:t>
      </w:r>
      <w:r w:rsidR="00A06D6D" w:rsidRPr="008437B5">
        <w:rPr>
          <w:rFonts w:hint="eastAsia"/>
          <w:color w:val="auto"/>
          <w:sz w:val="28"/>
          <w:szCs w:val="28"/>
        </w:rPr>
        <w:t>2</w:t>
      </w:r>
      <w:proofErr w:type="gramEnd"/>
      <w:r w:rsidR="00841C25" w:rsidRPr="008437B5">
        <w:rPr>
          <w:color w:val="auto"/>
          <w:sz w:val="28"/>
          <w:szCs w:val="28"/>
        </w:rPr>
        <w:t>年度重要審核意見追蹤查核情形</w:t>
      </w:r>
    </w:p>
    <w:p w14:paraId="74136CBF" w14:textId="7029EDFE" w:rsidR="000F47A2" w:rsidRPr="008437B5" w:rsidRDefault="00273408" w:rsidP="00A731B0">
      <w:pPr>
        <w:widowControl w:val="0"/>
        <w:spacing w:line="640" w:lineRule="exact"/>
        <w:ind w:firstLine="480"/>
      </w:pPr>
      <w:r w:rsidRPr="008437B5">
        <w:rPr>
          <w:rFonts w:cstheme="minorBidi" w:hint="eastAsia"/>
        </w:rPr>
        <w:t>本部於</w:t>
      </w:r>
      <w:proofErr w:type="gramStart"/>
      <w:r w:rsidR="00CF67A5" w:rsidRPr="008437B5">
        <w:rPr>
          <w:rFonts w:cstheme="minorBidi" w:hint="eastAsia"/>
        </w:rPr>
        <w:t>11</w:t>
      </w:r>
      <w:r w:rsidR="00A06D6D" w:rsidRPr="008437B5">
        <w:rPr>
          <w:rFonts w:cstheme="minorBidi" w:hint="eastAsia"/>
        </w:rPr>
        <w:t>2</w:t>
      </w:r>
      <w:proofErr w:type="gramEnd"/>
      <w:r w:rsidRPr="008437B5">
        <w:rPr>
          <w:rFonts w:cstheme="minorBidi" w:hint="eastAsia"/>
        </w:rPr>
        <w:t>年度審核報告非營業部分內列重要審核意見</w:t>
      </w:r>
      <w:r w:rsidR="00DC2419" w:rsidRPr="008437B5">
        <w:rPr>
          <w:rFonts w:cstheme="minorBidi" w:hint="eastAsia"/>
        </w:rPr>
        <w:t>，計有</w:t>
      </w:r>
      <w:r w:rsidR="0043288D" w:rsidRPr="008437B5">
        <w:rPr>
          <w:rFonts w:cstheme="minorBidi" w:hint="eastAsia"/>
        </w:rPr>
        <w:t>矯正機關為訓練收容人謀生技能，銷售自營作業產品及提供勞務加工服務，作為收入及勞作金</w:t>
      </w:r>
      <w:proofErr w:type="gramStart"/>
      <w:r w:rsidR="0043288D" w:rsidRPr="008437B5">
        <w:rPr>
          <w:rFonts w:cstheme="minorBidi" w:hint="eastAsia"/>
        </w:rPr>
        <w:t>提撥</w:t>
      </w:r>
      <w:proofErr w:type="gramEnd"/>
      <w:r w:rsidR="0043288D" w:rsidRPr="008437B5">
        <w:rPr>
          <w:rFonts w:cstheme="minorBidi" w:hint="eastAsia"/>
        </w:rPr>
        <w:t>來源，惟自營作業銷貨收入自</w:t>
      </w:r>
      <w:proofErr w:type="gramStart"/>
      <w:r w:rsidR="0043288D" w:rsidRPr="008437B5">
        <w:rPr>
          <w:rFonts w:cstheme="minorBidi"/>
        </w:rPr>
        <w:t>110</w:t>
      </w:r>
      <w:proofErr w:type="gramEnd"/>
      <w:r w:rsidR="0043288D" w:rsidRPr="008437B5">
        <w:rPr>
          <w:rFonts w:cstheme="minorBidi"/>
        </w:rPr>
        <w:t>年度起均未能達成目標，又</w:t>
      </w:r>
      <w:proofErr w:type="gramStart"/>
      <w:r w:rsidR="0043288D" w:rsidRPr="008437B5">
        <w:rPr>
          <w:rFonts w:cstheme="minorBidi"/>
        </w:rPr>
        <w:t>7成</w:t>
      </w:r>
      <w:proofErr w:type="gramEnd"/>
      <w:r w:rsidR="0043288D" w:rsidRPr="008437B5">
        <w:rPr>
          <w:rFonts w:cstheme="minorBidi"/>
        </w:rPr>
        <w:t>餘科別之勞作金呈現下降趨勢，允宜</w:t>
      </w:r>
      <w:proofErr w:type="gramStart"/>
      <w:r w:rsidR="0043288D" w:rsidRPr="008437B5">
        <w:rPr>
          <w:rFonts w:cstheme="minorBidi"/>
        </w:rPr>
        <w:t>研</w:t>
      </w:r>
      <w:proofErr w:type="gramEnd"/>
      <w:r w:rsidR="0043288D" w:rsidRPr="008437B5">
        <w:rPr>
          <w:rFonts w:cstheme="minorBidi"/>
        </w:rPr>
        <w:t>謀提升產品競爭力及推展銷售業務，暨</w:t>
      </w:r>
      <w:r w:rsidR="0043288D" w:rsidRPr="008437B5">
        <w:rPr>
          <w:rFonts w:cstheme="minorBidi" w:hint="eastAsia"/>
        </w:rPr>
        <w:t>尋找高附加價值加工廠商合作，以增裕基金銷售收入並維護收容人基本權益</w:t>
      </w:r>
      <w:r w:rsidRPr="008437B5">
        <w:rPr>
          <w:rFonts w:cstheme="minorBidi" w:hint="eastAsia"/>
        </w:rPr>
        <w:t>1項</w:t>
      </w:r>
      <w:r w:rsidR="007072C7" w:rsidRPr="008437B5">
        <w:rPr>
          <w:rFonts w:cstheme="minorBidi" w:hint="eastAsia"/>
        </w:rPr>
        <w:t>，經</w:t>
      </w:r>
      <w:proofErr w:type="gramStart"/>
      <w:r w:rsidR="007072C7" w:rsidRPr="008437B5">
        <w:rPr>
          <w:rFonts w:cstheme="minorBidi" w:hint="eastAsia"/>
        </w:rPr>
        <w:t>賡</w:t>
      </w:r>
      <w:proofErr w:type="gramEnd"/>
      <w:r w:rsidR="007072C7" w:rsidRPr="008437B5">
        <w:rPr>
          <w:rFonts w:cstheme="minorBidi" w:hint="eastAsia"/>
        </w:rPr>
        <w:t>續追蹤查核實際辦理結果，</w:t>
      </w:r>
      <w:r w:rsidR="0043288D" w:rsidRPr="008437B5">
        <w:rPr>
          <w:rFonts w:cstheme="minorBidi" w:hint="eastAsia"/>
        </w:rPr>
        <w:t>仍待繼續改善，經再</w:t>
      </w:r>
      <w:proofErr w:type="gramStart"/>
      <w:r w:rsidR="0043288D" w:rsidRPr="008437B5">
        <w:rPr>
          <w:rFonts w:cstheme="minorBidi" w:hint="eastAsia"/>
        </w:rPr>
        <w:t>研</w:t>
      </w:r>
      <w:proofErr w:type="gramEnd"/>
      <w:r w:rsidR="0043288D" w:rsidRPr="008437B5">
        <w:rPr>
          <w:rFonts w:cstheme="minorBidi" w:hint="eastAsia"/>
        </w:rPr>
        <w:t>提審核意見</w:t>
      </w:r>
      <w:r w:rsidR="0043288D" w:rsidRPr="008437B5">
        <w:t>通知檢討改善</w:t>
      </w:r>
      <w:r w:rsidR="007072C7" w:rsidRPr="008437B5">
        <w:rPr>
          <w:rFonts w:cstheme="minorBidi" w:hint="eastAsia"/>
        </w:rPr>
        <w:t>。</w:t>
      </w:r>
    </w:p>
    <w:p w14:paraId="283FC8DC" w14:textId="304E97EF" w:rsidR="001A23FA" w:rsidRPr="008437B5" w:rsidRDefault="00912FF4" w:rsidP="00A731B0">
      <w:pPr>
        <w:pStyle w:val="3012"/>
        <w:spacing w:line="640" w:lineRule="exact"/>
        <w:ind w:firstLine="456"/>
        <w:rPr>
          <w:rFonts w:cs="Times New Roman"/>
          <w:color w:val="auto"/>
          <w:szCs w:val="28"/>
        </w:rPr>
      </w:pPr>
      <w:r w:rsidRPr="00850D25">
        <w:rPr>
          <w:rFonts w:cs="Times New Roman" w:hint="eastAsia"/>
          <w:color w:val="auto"/>
          <w:spacing w:val="-6"/>
          <w:szCs w:val="28"/>
        </w:rPr>
        <w:t>該基金收支餘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絀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與餘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絀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撥補之審定，暨餘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絀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審定後現金流量及資產負債狀況，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詳戊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、附表、壹、各基金附表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〔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請至審計部全球資訊網之總決算審核報告查詢平台</w:t>
      </w:r>
      <w:r w:rsidRPr="00850D25">
        <w:rPr>
          <w:rFonts w:cs="Times New Roman" w:hint="eastAsia"/>
          <w:color w:val="auto"/>
          <w:w w:val="90"/>
          <w:szCs w:val="28"/>
        </w:rPr>
        <w:t>(https://auditreport.audit.gov.tw/)</w:t>
      </w:r>
      <w:r w:rsidRPr="00850D25">
        <w:rPr>
          <w:rFonts w:cs="Times New Roman" w:hint="eastAsia"/>
          <w:color w:val="auto"/>
          <w:szCs w:val="28"/>
        </w:rPr>
        <w:t>查閱</w:t>
      </w:r>
      <w:proofErr w:type="gramStart"/>
      <w:r w:rsidRPr="00850D25">
        <w:rPr>
          <w:rFonts w:cs="Times New Roman" w:hint="eastAsia"/>
          <w:color w:val="auto"/>
          <w:szCs w:val="28"/>
        </w:rPr>
        <w:t>〕</w:t>
      </w:r>
      <w:proofErr w:type="gramEnd"/>
      <w:r w:rsidR="00CF67A5" w:rsidRPr="008437B5">
        <w:rPr>
          <w:rFonts w:cs="Times New Roman" w:hint="eastAsia"/>
          <w:color w:val="auto"/>
          <w:szCs w:val="28"/>
        </w:rPr>
        <w:t>。</w:t>
      </w:r>
    </w:p>
    <w:sectPr w:rsidR="001A23FA" w:rsidRPr="008437B5" w:rsidSect="001D3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7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E3684" w14:textId="77777777" w:rsidR="000A65EF" w:rsidRDefault="000A65EF" w:rsidP="0001579B">
      <w:pPr>
        <w:ind w:firstLine="480"/>
      </w:pPr>
      <w:r>
        <w:separator/>
      </w:r>
    </w:p>
  </w:endnote>
  <w:endnote w:type="continuationSeparator" w:id="0">
    <w:p w14:paraId="5B900DDE" w14:textId="77777777" w:rsidR="000A65EF" w:rsidRDefault="000A65EF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0C6A" w14:textId="77777777" w:rsidR="002F32A2" w:rsidRPr="00514294" w:rsidRDefault="002F32A2" w:rsidP="001D3378">
    <w:pPr>
      <w:pStyle w:val="a5"/>
      <w:snapToGrid/>
      <w:ind w:firstLineChars="0" w:firstLine="0"/>
      <w:jc w:val="center"/>
    </w:pPr>
    <w:r w:rsidRPr="00514294">
      <w:rPr>
        <w:rFonts w:hint="eastAsia"/>
      </w:rPr>
      <w:t>乙-</w:t>
    </w:r>
    <w:sdt>
      <w:sdtPr>
        <w:id w:val="-1019233086"/>
        <w:docPartObj>
          <w:docPartGallery w:val="Page Numbers (Bottom of Page)"/>
          <w:docPartUnique/>
        </w:docPartObj>
      </w:sdtPr>
      <w:sdtEndPr/>
      <w:sdtContent>
        <w:r w:rsidRPr="00514294">
          <w:fldChar w:fldCharType="begin"/>
        </w:r>
        <w:r w:rsidRPr="00514294">
          <w:instrText>PAGE   \* MERGEFORMAT</w:instrText>
        </w:r>
        <w:r w:rsidRPr="00514294">
          <w:fldChar w:fldCharType="separate"/>
        </w:r>
        <w:r>
          <w:t>1</w:t>
        </w:r>
        <w:r w:rsidRPr="00514294">
          <w:fldChar w:fldCharType="end"/>
        </w:r>
      </w:sdtContent>
    </w:sdt>
  </w:p>
  <w:p w14:paraId="08293BB7" w14:textId="77777777" w:rsidR="002F32A2" w:rsidRPr="00514294" w:rsidRDefault="002F32A2" w:rsidP="001D3378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AAC4" w14:textId="77777777" w:rsidR="002F32A2" w:rsidRPr="00514294" w:rsidRDefault="002F32A2" w:rsidP="001D3378">
    <w:pPr>
      <w:pStyle w:val="a5"/>
      <w:snapToGrid/>
      <w:ind w:firstLineChars="0" w:firstLine="0"/>
      <w:jc w:val="center"/>
    </w:pPr>
    <w:r w:rsidRPr="00514294">
      <w:rPr>
        <w:rFonts w:hint="eastAsia"/>
      </w:rPr>
      <w:t>乙-</w:t>
    </w:r>
    <w:sdt>
      <w:sdtPr>
        <w:id w:val="1943420978"/>
        <w:docPartObj>
          <w:docPartGallery w:val="Page Numbers (Bottom of Page)"/>
          <w:docPartUnique/>
        </w:docPartObj>
      </w:sdtPr>
      <w:sdtEndPr/>
      <w:sdtContent>
        <w:r w:rsidRPr="00514294">
          <w:fldChar w:fldCharType="begin"/>
        </w:r>
        <w:r w:rsidRPr="00514294">
          <w:instrText>PAGE   \* MERGEFORMAT</w:instrText>
        </w:r>
        <w:r w:rsidRPr="00514294">
          <w:fldChar w:fldCharType="separate"/>
        </w:r>
        <w:r>
          <w:t>82</w:t>
        </w:r>
        <w:r w:rsidRPr="00514294">
          <w:fldChar w:fldCharType="end"/>
        </w:r>
      </w:sdtContent>
    </w:sdt>
  </w:p>
  <w:p w14:paraId="49F6DBF2" w14:textId="77777777" w:rsidR="002F32A2" w:rsidRPr="00514294" w:rsidRDefault="002F32A2" w:rsidP="001D3378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4EEF" w14:textId="77777777" w:rsidR="00C759CD" w:rsidRDefault="00C759CD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21AD" w14:textId="77777777" w:rsidR="000A65EF" w:rsidRDefault="000A65EF" w:rsidP="0001579B">
      <w:pPr>
        <w:ind w:firstLine="480"/>
      </w:pPr>
      <w:r>
        <w:separator/>
      </w:r>
    </w:p>
  </w:footnote>
  <w:footnote w:type="continuationSeparator" w:id="0">
    <w:p w14:paraId="3992979D" w14:textId="77777777" w:rsidR="000A65EF" w:rsidRDefault="000A65EF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1511" w14:textId="77777777" w:rsidR="00C759CD" w:rsidRDefault="00C759CD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F0F4" w14:textId="77777777" w:rsidR="00C759CD" w:rsidRDefault="00C759CD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D7E88" w14:textId="77777777" w:rsidR="00C759CD" w:rsidRDefault="00C759CD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93C14ED"/>
    <w:multiLevelType w:val="hybridMultilevel"/>
    <w:tmpl w:val="3794AFC0"/>
    <w:lvl w:ilvl="0" w:tplc="88F6C3C6">
      <w:start w:val="6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0C036C"/>
    <w:multiLevelType w:val="hybridMultilevel"/>
    <w:tmpl w:val="CC100BC4"/>
    <w:lvl w:ilvl="0" w:tplc="ABB27CC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B28C45B8">
      <w:start w:val="1"/>
      <w:numFmt w:val="taiwaneseCountingThousand"/>
      <w:lvlText w:val="（%2）"/>
      <w:lvlJc w:val="righ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016FCA"/>
    <w:multiLevelType w:val="hybridMultilevel"/>
    <w:tmpl w:val="4C1EABF2"/>
    <w:lvl w:ilvl="0" w:tplc="40A69090">
      <w:start w:val="1"/>
      <w:numFmt w:val="taiwaneseCountingThousand"/>
      <w:lvlText w:val="（%1）"/>
      <w:lvlJc w:val="left"/>
      <w:pPr>
        <w:ind w:left="1289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9" w:hanging="480"/>
      </w:pPr>
    </w:lvl>
    <w:lvl w:ilvl="2" w:tplc="0409001B" w:tentative="1">
      <w:start w:val="1"/>
      <w:numFmt w:val="lowerRoman"/>
      <w:lvlText w:val="%3."/>
      <w:lvlJc w:val="right"/>
      <w:pPr>
        <w:ind w:left="1649" w:hanging="480"/>
      </w:pPr>
    </w:lvl>
    <w:lvl w:ilvl="3" w:tplc="0409000F" w:tentative="1">
      <w:start w:val="1"/>
      <w:numFmt w:val="decimal"/>
      <w:lvlText w:val="%4."/>
      <w:lvlJc w:val="left"/>
      <w:pPr>
        <w:ind w:left="2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9" w:hanging="480"/>
      </w:pPr>
    </w:lvl>
    <w:lvl w:ilvl="5" w:tplc="0409001B" w:tentative="1">
      <w:start w:val="1"/>
      <w:numFmt w:val="lowerRoman"/>
      <w:lvlText w:val="%6."/>
      <w:lvlJc w:val="right"/>
      <w:pPr>
        <w:ind w:left="3089" w:hanging="480"/>
      </w:pPr>
    </w:lvl>
    <w:lvl w:ilvl="6" w:tplc="0409000F" w:tentative="1">
      <w:start w:val="1"/>
      <w:numFmt w:val="decimal"/>
      <w:lvlText w:val="%7."/>
      <w:lvlJc w:val="left"/>
      <w:pPr>
        <w:ind w:left="3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9" w:hanging="480"/>
      </w:pPr>
    </w:lvl>
    <w:lvl w:ilvl="8" w:tplc="0409001B" w:tentative="1">
      <w:start w:val="1"/>
      <w:numFmt w:val="lowerRoman"/>
      <w:lvlText w:val="%9."/>
      <w:lvlJc w:val="right"/>
      <w:pPr>
        <w:ind w:left="4529" w:hanging="480"/>
      </w:p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8"/>
  </w:num>
  <w:num w:numId="5">
    <w:abstractNumId w:val="17"/>
  </w:num>
  <w:num w:numId="6">
    <w:abstractNumId w:val="1"/>
  </w:num>
  <w:num w:numId="7">
    <w:abstractNumId w:val="3"/>
  </w:num>
  <w:num w:numId="8">
    <w:abstractNumId w:val="19"/>
  </w:num>
  <w:num w:numId="9">
    <w:abstractNumId w:val="6"/>
  </w:num>
  <w:num w:numId="10">
    <w:abstractNumId w:val="12"/>
  </w:num>
  <w:num w:numId="11">
    <w:abstractNumId w:val="11"/>
  </w:num>
  <w:num w:numId="12">
    <w:abstractNumId w:val="18"/>
  </w:num>
  <w:num w:numId="13">
    <w:abstractNumId w:val="7"/>
  </w:num>
  <w:num w:numId="14">
    <w:abstractNumId w:val="4"/>
  </w:num>
  <w:num w:numId="15">
    <w:abstractNumId w:val="2"/>
  </w:num>
  <w:num w:numId="16">
    <w:abstractNumId w:val="15"/>
  </w:num>
  <w:num w:numId="17">
    <w:abstractNumId w:val="16"/>
  </w:num>
  <w:num w:numId="18">
    <w:abstractNumId w:val="13"/>
  </w:num>
  <w:num w:numId="19">
    <w:abstractNumId w:val="9"/>
  </w:num>
  <w:num w:numId="2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2AE9"/>
    <w:rsid w:val="00003D82"/>
    <w:rsid w:val="00005E72"/>
    <w:rsid w:val="0000711D"/>
    <w:rsid w:val="00010832"/>
    <w:rsid w:val="00011BB3"/>
    <w:rsid w:val="0001579B"/>
    <w:rsid w:val="0001689E"/>
    <w:rsid w:val="00017235"/>
    <w:rsid w:val="00017DE9"/>
    <w:rsid w:val="00022B6E"/>
    <w:rsid w:val="00022DA2"/>
    <w:rsid w:val="00023931"/>
    <w:rsid w:val="00024CAD"/>
    <w:rsid w:val="00025EDB"/>
    <w:rsid w:val="00026674"/>
    <w:rsid w:val="00031927"/>
    <w:rsid w:val="00031CA4"/>
    <w:rsid w:val="00042DFD"/>
    <w:rsid w:val="000437BD"/>
    <w:rsid w:val="00045C9F"/>
    <w:rsid w:val="00046E48"/>
    <w:rsid w:val="000470D7"/>
    <w:rsid w:val="000476E1"/>
    <w:rsid w:val="000545C4"/>
    <w:rsid w:val="00054E53"/>
    <w:rsid w:val="000569B1"/>
    <w:rsid w:val="00060E0A"/>
    <w:rsid w:val="00060EC8"/>
    <w:rsid w:val="00060F80"/>
    <w:rsid w:val="00061901"/>
    <w:rsid w:val="00064BEC"/>
    <w:rsid w:val="00067800"/>
    <w:rsid w:val="00072CA8"/>
    <w:rsid w:val="0007445A"/>
    <w:rsid w:val="00075509"/>
    <w:rsid w:val="00077719"/>
    <w:rsid w:val="00080027"/>
    <w:rsid w:val="000808F7"/>
    <w:rsid w:val="00080E04"/>
    <w:rsid w:val="00082C6E"/>
    <w:rsid w:val="0008301C"/>
    <w:rsid w:val="0008338F"/>
    <w:rsid w:val="00083F97"/>
    <w:rsid w:val="0008733E"/>
    <w:rsid w:val="00093BB6"/>
    <w:rsid w:val="000A20D2"/>
    <w:rsid w:val="000A4A47"/>
    <w:rsid w:val="000A5964"/>
    <w:rsid w:val="000A65EF"/>
    <w:rsid w:val="000B16C8"/>
    <w:rsid w:val="000B1E94"/>
    <w:rsid w:val="000B23CB"/>
    <w:rsid w:val="000B44D4"/>
    <w:rsid w:val="000B6020"/>
    <w:rsid w:val="000B6B3A"/>
    <w:rsid w:val="000B6E4C"/>
    <w:rsid w:val="000C1237"/>
    <w:rsid w:val="000C1A84"/>
    <w:rsid w:val="000C1D5F"/>
    <w:rsid w:val="000C4FB7"/>
    <w:rsid w:val="000C7CB3"/>
    <w:rsid w:val="000D2466"/>
    <w:rsid w:val="000D3450"/>
    <w:rsid w:val="000D3F7B"/>
    <w:rsid w:val="000D7865"/>
    <w:rsid w:val="000D7DAD"/>
    <w:rsid w:val="000D7E25"/>
    <w:rsid w:val="000E2A81"/>
    <w:rsid w:val="000E3744"/>
    <w:rsid w:val="000E4B31"/>
    <w:rsid w:val="000E74F9"/>
    <w:rsid w:val="000F0C21"/>
    <w:rsid w:val="000F47A2"/>
    <w:rsid w:val="000F6BC2"/>
    <w:rsid w:val="0010179F"/>
    <w:rsid w:val="0011276B"/>
    <w:rsid w:val="001131C0"/>
    <w:rsid w:val="001137DD"/>
    <w:rsid w:val="00113BD9"/>
    <w:rsid w:val="00117A9B"/>
    <w:rsid w:val="00121356"/>
    <w:rsid w:val="001226FE"/>
    <w:rsid w:val="00123F69"/>
    <w:rsid w:val="0012775A"/>
    <w:rsid w:val="00130898"/>
    <w:rsid w:val="001321EF"/>
    <w:rsid w:val="001368FB"/>
    <w:rsid w:val="0013766A"/>
    <w:rsid w:val="00137B69"/>
    <w:rsid w:val="00141219"/>
    <w:rsid w:val="00141668"/>
    <w:rsid w:val="00145768"/>
    <w:rsid w:val="0014749D"/>
    <w:rsid w:val="001502E8"/>
    <w:rsid w:val="00150E80"/>
    <w:rsid w:val="0015115D"/>
    <w:rsid w:val="00154583"/>
    <w:rsid w:val="00155D6B"/>
    <w:rsid w:val="001628A1"/>
    <w:rsid w:val="0016339E"/>
    <w:rsid w:val="00171624"/>
    <w:rsid w:val="001729BC"/>
    <w:rsid w:val="001749BA"/>
    <w:rsid w:val="001763F1"/>
    <w:rsid w:val="0017646B"/>
    <w:rsid w:val="001802D9"/>
    <w:rsid w:val="00180858"/>
    <w:rsid w:val="00181165"/>
    <w:rsid w:val="00182D24"/>
    <w:rsid w:val="001836CD"/>
    <w:rsid w:val="00183C9B"/>
    <w:rsid w:val="001958B9"/>
    <w:rsid w:val="001A0034"/>
    <w:rsid w:val="001A23FA"/>
    <w:rsid w:val="001A25E3"/>
    <w:rsid w:val="001A3F0F"/>
    <w:rsid w:val="001A4CFE"/>
    <w:rsid w:val="001A535B"/>
    <w:rsid w:val="001A6D83"/>
    <w:rsid w:val="001A7405"/>
    <w:rsid w:val="001A7900"/>
    <w:rsid w:val="001B11E8"/>
    <w:rsid w:val="001B16CE"/>
    <w:rsid w:val="001B1DD7"/>
    <w:rsid w:val="001B2133"/>
    <w:rsid w:val="001B2BC3"/>
    <w:rsid w:val="001B5641"/>
    <w:rsid w:val="001B5E8B"/>
    <w:rsid w:val="001B60BA"/>
    <w:rsid w:val="001B6125"/>
    <w:rsid w:val="001C0D76"/>
    <w:rsid w:val="001C41E0"/>
    <w:rsid w:val="001C645C"/>
    <w:rsid w:val="001D1B7C"/>
    <w:rsid w:val="001D2E14"/>
    <w:rsid w:val="001D3378"/>
    <w:rsid w:val="001D350E"/>
    <w:rsid w:val="001D3E13"/>
    <w:rsid w:val="001D402B"/>
    <w:rsid w:val="001E1622"/>
    <w:rsid w:val="001E28C1"/>
    <w:rsid w:val="001E29DA"/>
    <w:rsid w:val="001E38E4"/>
    <w:rsid w:val="001E43B3"/>
    <w:rsid w:val="001E4CF9"/>
    <w:rsid w:val="001E73D0"/>
    <w:rsid w:val="001F0172"/>
    <w:rsid w:val="001F26DE"/>
    <w:rsid w:val="001F38ED"/>
    <w:rsid w:val="001F3A7E"/>
    <w:rsid w:val="001F4780"/>
    <w:rsid w:val="001F6A5B"/>
    <w:rsid w:val="001F6D7D"/>
    <w:rsid w:val="001F7611"/>
    <w:rsid w:val="00200383"/>
    <w:rsid w:val="00201703"/>
    <w:rsid w:val="00201F35"/>
    <w:rsid w:val="00202711"/>
    <w:rsid w:val="002034A6"/>
    <w:rsid w:val="00203FC6"/>
    <w:rsid w:val="00204450"/>
    <w:rsid w:val="0020459F"/>
    <w:rsid w:val="00204B07"/>
    <w:rsid w:val="002063E7"/>
    <w:rsid w:val="00206A02"/>
    <w:rsid w:val="00206A46"/>
    <w:rsid w:val="00207FF1"/>
    <w:rsid w:val="00210F3F"/>
    <w:rsid w:val="00212622"/>
    <w:rsid w:val="00212B13"/>
    <w:rsid w:val="0021346C"/>
    <w:rsid w:val="00213C9D"/>
    <w:rsid w:val="0021508E"/>
    <w:rsid w:val="00215B92"/>
    <w:rsid w:val="00217F57"/>
    <w:rsid w:val="00225170"/>
    <w:rsid w:val="00225597"/>
    <w:rsid w:val="002314AA"/>
    <w:rsid w:val="00233261"/>
    <w:rsid w:val="00234A42"/>
    <w:rsid w:val="00236243"/>
    <w:rsid w:val="00240D57"/>
    <w:rsid w:val="00243539"/>
    <w:rsid w:val="00245F49"/>
    <w:rsid w:val="00246D0D"/>
    <w:rsid w:val="0024771A"/>
    <w:rsid w:val="0025066F"/>
    <w:rsid w:val="00251398"/>
    <w:rsid w:val="002521BF"/>
    <w:rsid w:val="00253F4A"/>
    <w:rsid w:val="00254C7B"/>
    <w:rsid w:val="0025507F"/>
    <w:rsid w:val="00255535"/>
    <w:rsid w:val="0025678D"/>
    <w:rsid w:val="00257311"/>
    <w:rsid w:val="00257A5C"/>
    <w:rsid w:val="00257E05"/>
    <w:rsid w:val="00263193"/>
    <w:rsid w:val="00265D77"/>
    <w:rsid w:val="0027317A"/>
    <w:rsid w:val="00273408"/>
    <w:rsid w:val="00274850"/>
    <w:rsid w:val="00274C69"/>
    <w:rsid w:val="00276912"/>
    <w:rsid w:val="00277126"/>
    <w:rsid w:val="0028043B"/>
    <w:rsid w:val="0028067F"/>
    <w:rsid w:val="0028335A"/>
    <w:rsid w:val="0028361C"/>
    <w:rsid w:val="00284A63"/>
    <w:rsid w:val="00286A34"/>
    <w:rsid w:val="00286F8D"/>
    <w:rsid w:val="00287AAF"/>
    <w:rsid w:val="00290480"/>
    <w:rsid w:val="00290CB3"/>
    <w:rsid w:val="00290E69"/>
    <w:rsid w:val="002926E0"/>
    <w:rsid w:val="00293930"/>
    <w:rsid w:val="00295290"/>
    <w:rsid w:val="002952BA"/>
    <w:rsid w:val="002A203F"/>
    <w:rsid w:val="002A2279"/>
    <w:rsid w:val="002A2C87"/>
    <w:rsid w:val="002A3085"/>
    <w:rsid w:val="002A4207"/>
    <w:rsid w:val="002A5342"/>
    <w:rsid w:val="002B1866"/>
    <w:rsid w:val="002B1980"/>
    <w:rsid w:val="002B372A"/>
    <w:rsid w:val="002B5DE3"/>
    <w:rsid w:val="002C07C0"/>
    <w:rsid w:val="002C1400"/>
    <w:rsid w:val="002C2530"/>
    <w:rsid w:val="002C3F48"/>
    <w:rsid w:val="002C4B9D"/>
    <w:rsid w:val="002C50F3"/>
    <w:rsid w:val="002C511F"/>
    <w:rsid w:val="002C5720"/>
    <w:rsid w:val="002C5B99"/>
    <w:rsid w:val="002C5EB4"/>
    <w:rsid w:val="002C74F7"/>
    <w:rsid w:val="002D3178"/>
    <w:rsid w:val="002D3BE7"/>
    <w:rsid w:val="002D5B1C"/>
    <w:rsid w:val="002D6A71"/>
    <w:rsid w:val="002D6CC7"/>
    <w:rsid w:val="002D6E5D"/>
    <w:rsid w:val="002E029E"/>
    <w:rsid w:val="002E10FD"/>
    <w:rsid w:val="002E3745"/>
    <w:rsid w:val="002E3D38"/>
    <w:rsid w:val="002E45C4"/>
    <w:rsid w:val="002E480B"/>
    <w:rsid w:val="002E5BAF"/>
    <w:rsid w:val="002E5E61"/>
    <w:rsid w:val="002E6359"/>
    <w:rsid w:val="002E6604"/>
    <w:rsid w:val="002F1A8B"/>
    <w:rsid w:val="002F1C39"/>
    <w:rsid w:val="002F32A2"/>
    <w:rsid w:val="002F33B1"/>
    <w:rsid w:val="002F3664"/>
    <w:rsid w:val="002F3BF0"/>
    <w:rsid w:val="00300E20"/>
    <w:rsid w:val="00302791"/>
    <w:rsid w:val="0030368B"/>
    <w:rsid w:val="00306988"/>
    <w:rsid w:val="003076DE"/>
    <w:rsid w:val="003113C0"/>
    <w:rsid w:val="003116A2"/>
    <w:rsid w:val="00314579"/>
    <w:rsid w:val="003153F9"/>
    <w:rsid w:val="0031748A"/>
    <w:rsid w:val="003214C6"/>
    <w:rsid w:val="0032171D"/>
    <w:rsid w:val="00323B6C"/>
    <w:rsid w:val="0032556A"/>
    <w:rsid w:val="003263C6"/>
    <w:rsid w:val="00326896"/>
    <w:rsid w:val="00327360"/>
    <w:rsid w:val="00327793"/>
    <w:rsid w:val="00331B49"/>
    <w:rsid w:val="00332ADD"/>
    <w:rsid w:val="00332FFF"/>
    <w:rsid w:val="003331ED"/>
    <w:rsid w:val="003341D8"/>
    <w:rsid w:val="00334F9F"/>
    <w:rsid w:val="003356BF"/>
    <w:rsid w:val="00336947"/>
    <w:rsid w:val="00337E7D"/>
    <w:rsid w:val="00340802"/>
    <w:rsid w:val="00341FBA"/>
    <w:rsid w:val="0034419B"/>
    <w:rsid w:val="00344ED4"/>
    <w:rsid w:val="003515B3"/>
    <w:rsid w:val="003549DA"/>
    <w:rsid w:val="003549E3"/>
    <w:rsid w:val="00354C97"/>
    <w:rsid w:val="00356112"/>
    <w:rsid w:val="003576ED"/>
    <w:rsid w:val="00357D67"/>
    <w:rsid w:val="00360359"/>
    <w:rsid w:val="003614D2"/>
    <w:rsid w:val="0036380F"/>
    <w:rsid w:val="00364053"/>
    <w:rsid w:val="0036437C"/>
    <w:rsid w:val="0036486A"/>
    <w:rsid w:val="003656F3"/>
    <w:rsid w:val="00370878"/>
    <w:rsid w:val="00370D19"/>
    <w:rsid w:val="00375757"/>
    <w:rsid w:val="003763D2"/>
    <w:rsid w:val="0038048E"/>
    <w:rsid w:val="00381FA9"/>
    <w:rsid w:val="003838A6"/>
    <w:rsid w:val="00383D63"/>
    <w:rsid w:val="00384C0D"/>
    <w:rsid w:val="00386677"/>
    <w:rsid w:val="00386A4E"/>
    <w:rsid w:val="00386B4F"/>
    <w:rsid w:val="00391982"/>
    <w:rsid w:val="00396422"/>
    <w:rsid w:val="00396A8B"/>
    <w:rsid w:val="003A01CA"/>
    <w:rsid w:val="003A58F2"/>
    <w:rsid w:val="003A70C8"/>
    <w:rsid w:val="003B03FD"/>
    <w:rsid w:val="003B091C"/>
    <w:rsid w:val="003B1771"/>
    <w:rsid w:val="003B19F7"/>
    <w:rsid w:val="003B23AA"/>
    <w:rsid w:val="003B278E"/>
    <w:rsid w:val="003B45E6"/>
    <w:rsid w:val="003B7555"/>
    <w:rsid w:val="003C00C5"/>
    <w:rsid w:val="003C06FE"/>
    <w:rsid w:val="003C3999"/>
    <w:rsid w:val="003C4FC6"/>
    <w:rsid w:val="003D126D"/>
    <w:rsid w:val="003D2442"/>
    <w:rsid w:val="003D6304"/>
    <w:rsid w:val="003D7BAB"/>
    <w:rsid w:val="003D7E64"/>
    <w:rsid w:val="003E0989"/>
    <w:rsid w:val="003E1897"/>
    <w:rsid w:val="003E48B2"/>
    <w:rsid w:val="003E5009"/>
    <w:rsid w:val="003E5620"/>
    <w:rsid w:val="003F3D2A"/>
    <w:rsid w:val="003F3FEB"/>
    <w:rsid w:val="003F6DBF"/>
    <w:rsid w:val="00401A72"/>
    <w:rsid w:val="00401CC6"/>
    <w:rsid w:val="00405278"/>
    <w:rsid w:val="00406C63"/>
    <w:rsid w:val="004074A8"/>
    <w:rsid w:val="00410C3B"/>
    <w:rsid w:val="00412EE9"/>
    <w:rsid w:val="00412F9A"/>
    <w:rsid w:val="00413F3C"/>
    <w:rsid w:val="00414009"/>
    <w:rsid w:val="004146E1"/>
    <w:rsid w:val="0041571C"/>
    <w:rsid w:val="0041782B"/>
    <w:rsid w:val="0042046C"/>
    <w:rsid w:val="00420774"/>
    <w:rsid w:val="00424C16"/>
    <w:rsid w:val="004257B4"/>
    <w:rsid w:val="004261B1"/>
    <w:rsid w:val="0043288D"/>
    <w:rsid w:val="0043375F"/>
    <w:rsid w:val="00436CD1"/>
    <w:rsid w:val="004370C3"/>
    <w:rsid w:val="004404F7"/>
    <w:rsid w:val="00442B59"/>
    <w:rsid w:val="00443D84"/>
    <w:rsid w:val="00445086"/>
    <w:rsid w:val="004454B3"/>
    <w:rsid w:val="0044694B"/>
    <w:rsid w:val="00446EB1"/>
    <w:rsid w:val="0044704C"/>
    <w:rsid w:val="00447715"/>
    <w:rsid w:val="00447937"/>
    <w:rsid w:val="00450305"/>
    <w:rsid w:val="00451D1A"/>
    <w:rsid w:val="004558A1"/>
    <w:rsid w:val="00455C9D"/>
    <w:rsid w:val="00460BEB"/>
    <w:rsid w:val="00461A8B"/>
    <w:rsid w:val="004626DB"/>
    <w:rsid w:val="00463CFF"/>
    <w:rsid w:val="00463EF3"/>
    <w:rsid w:val="00463FDE"/>
    <w:rsid w:val="00466282"/>
    <w:rsid w:val="00470278"/>
    <w:rsid w:val="00470534"/>
    <w:rsid w:val="0047093D"/>
    <w:rsid w:val="00470C01"/>
    <w:rsid w:val="00473F3C"/>
    <w:rsid w:val="00474965"/>
    <w:rsid w:val="00475313"/>
    <w:rsid w:val="00475573"/>
    <w:rsid w:val="00475D0E"/>
    <w:rsid w:val="004765AD"/>
    <w:rsid w:val="00477E7E"/>
    <w:rsid w:val="00480882"/>
    <w:rsid w:val="00484990"/>
    <w:rsid w:val="00484D34"/>
    <w:rsid w:val="00486A40"/>
    <w:rsid w:val="004914B0"/>
    <w:rsid w:val="00491967"/>
    <w:rsid w:val="0049427A"/>
    <w:rsid w:val="0049454F"/>
    <w:rsid w:val="00494E86"/>
    <w:rsid w:val="004A1360"/>
    <w:rsid w:val="004A2B26"/>
    <w:rsid w:val="004A35F3"/>
    <w:rsid w:val="004A7067"/>
    <w:rsid w:val="004A7F50"/>
    <w:rsid w:val="004B30D5"/>
    <w:rsid w:val="004B356C"/>
    <w:rsid w:val="004B3BF7"/>
    <w:rsid w:val="004B6B43"/>
    <w:rsid w:val="004C2D8A"/>
    <w:rsid w:val="004C5BB0"/>
    <w:rsid w:val="004C623A"/>
    <w:rsid w:val="004C776B"/>
    <w:rsid w:val="004D0379"/>
    <w:rsid w:val="004D0D2D"/>
    <w:rsid w:val="004D1446"/>
    <w:rsid w:val="004D2407"/>
    <w:rsid w:val="004D396A"/>
    <w:rsid w:val="004D42E9"/>
    <w:rsid w:val="004D4DE5"/>
    <w:rsid w:val="004D4E0C"/>
    <w:rsid w:val="004D5C6B"/>
    <w:rsid w:val="004D6034"/>
    <w:rsid w:val="004D6501"/>
    <w:rsid w:val="004D7C69"/>
    <w:rsid w:val="004E0EDB"/>
    <w:rsid w:val="004E23FF"/>
    <w:rsid w:val="004E3713"/>
    <w:rsid w:val="004E3A2C"/>
    <w:rsid w:val="004E3ECE"/>
    <w:rsid w:val="004E581A"/>
    <w:rsid w:val="004E7253"/>
    <w:rsid w:val="004F032E"/>
    <w:rsid w:val="004F1285"/>
    <w:rsid w:val="004F1532"/>
    <w:rsid w:val="004F2D55"/>
    <w:rsid w:val="004F351B"/>
    <w:rsid w:val="004F66C9"/>
    <w:rsid w:val="004F67B6"/>
    <w:rsid w:val="004F67C1"/>
    <w:rsid w:val="004F7251"/>
    <w:rsid w:val="0050087E"/>
    <w:rsid w:val="00500C17"/>
    <w:rsid w:val="00500EFC"/>
    <w:rsid w:val="0050149E"/>
    <w:rsid w:val="005023AE"/>
    <w:rsid w:val="00503877"/>
    <w:rsid w:val="00504BA4"/>
    <w:rsid w:val="0050612D"/>
    <w:rsid w:val="005115D4"/>
    <w:rsid w:val="00511937"/>
    <w:rsid w:val="00511E90"/>
    <w:rsid w:val="005122B7"/>
    <w:rsid w:val="00512860"/>
    <w:rsid w:val="00512B10"/>
    <w:rsid w:val="00512E4C"/>
    <w:rsid w:val="0051443A"/>
    <w:rsid w:val="005203DF"/>
    <w:rsid w:val="0052301C"/>
    <w:rsid w:val="00523441"/>
    <w:rsid w:val="0052391B"/>
    <w:rsid w:val="00525652"/>
    <w:rsid w:val="005258BB"/>
    <w:rsid w:val="005304EE"/>
    <w:rsid w:val="005310A6"/>
    <w:rsid w:val="00531247"/>
    <w:rsid w:val="00535471"/>
    <w:rsid w:val="005358C4"/>
    <w:rsid w:val="00540FDA"/>
    <w:rsid w:val="00541649"/>
    <w:rsid w:val="00541968"/>
    <w:rsid w:val="00544CAB"/>
    <w:rsid w:val="00546EBE"/>
    <w:rsid w:val="00547C11"/>
    <w:rsid w:val="005504E8"/>
    <w:rsid w:val="00550DB0"/>
    <w:rsid w:val="00550E24"/>
    <w:rsid w:val="00550FE6"/>
    <w:rsid w:val="00551EA7"/>
    <w:rsid w:val="00551FD8"/>
    <w:rsid w:val="00552B03"/>
    <w:rsid w:val="00554529"/>
    <w:rsid w:val="00554B16"/>
    <w:rsid w:val="005556C8"/>
    <w:rsid w:val="0055581B"/>
    <w:rsid w:val="0055659C"/>
    <w:rsid w:val="005568B8"/>
    <w:rsid w:val="00562E32"/>
    <w:rsid w:val="0056591E"/>
    <w:rsid w:val="00566888"/>
    <w:rsid w:val="00572216"/>
    <w:rsid w:val="00572A9C"/>
    <w:rsid w:val="00573E0F"/>
    <w:rsid w:val="005755B9"/>
    <w:rsid w:val="00576F50"/>
    <w:rsid w:val="00577105"/>
    <w:rsid w:val="00577E84"/>
    <w:rsid w:val="00581EB1"/>
    <w:rsid w:val="00582A09"/>
    <w:rsid w:val="005835D5"/>
    <w:rsid w:val="0058589A"/>
    <w:rsid w:val="00585B00"/>
    <w:rsid w:val="00590FEC"/>
    <w:rsid w:val="005921F5"/>
    <w:rsid w:val="0059220C"/>
    <w:rsid w:val="005922E5"/>
    <w:rsid w:val="005923DB"/>
    <w:rsid w:val="00592400"/>
    <w:rsid w:val="0059366C"/>
    <w:rsid w:val="0059729E"/>
    <w:rsid w:val="005A1B6B"/>
    <w:rsid w:val="005A2254"/>
    <w:rsid w:val="005A2E5D"/>
    <w:rsid w:val="005A2F92"/>
    <w:rsid w:val="005A37C3"/>
    <w:rsid w:val="005A6805"/>
    <w:rsid w:val="005A6E45"/>
    <w:rsid w:val="005A7881"/>
    <w:rsid w:val="005B0754"/>
    <w:rsid w:val="005B081F"/>
    <w:rsid w:val="005B2145"/>
    <w:rsid w:val="005B4CA6"/>
    <w:rsid w:val="005B514C"/>
    <w:rsid w:val="005B5B6E"/>
    <w:rsid w:val="005B6DAA"/>
    <w:rsid w:val="005B6FB7"/>
    <w:rsid w:val="005B7878"/>
    <w:rsid w:val="005C0D76"/>
    <w:rsid w:val="005C3FAE"/>
    <w:rsid w:val="005C6041"/>
    <w:rsid w:val="005C6F0B"/>
    <w:rsid w:val="005D262A"/>
    <w:rsid w:val="005D36EC"/>
    <w:rsid w:val="005D5250"/>
    <w:rsid w:val="005D65C8"/>
    <w:rsid w:val="005E0512"/>
    <w:rsid w:val="005E1A0B"/>
    <w:rsid w:val="005E26F7"/>
    <w:rsid w:val="005E27C7"/>
    <w:rsid w:val="005E3C95"/>
    <w:rsid w:val="005E3E56"/>
    <w:rsid w:val="005E472C"/>
    <w:rsid w:val="005E49AD"/>
    <w:rsid w:val="005E6443"/>
    <w:rsid w:val="005E761C"/>
    <w:rsid w:val="005E7F6D"/>
    <w:rsid w:val="005F1D6F"/>
    <w:rsid w:val="005F379A"/>
    <w:rsid w:val="005F73C1"/>
    <w:rsid w:val="006003CC"/>
    <w:rsid w:val="006011C0"/>
    <w:rsid w:val="00601D23"/>
    <w:rsid w:val="00602994"/>
    <w:rsid w:val="006038CA"/>
    <w:rsid w:val="00604D44"/>
    <w:rsid w:val="006105BB"/>
    <w:rsid w:val="00611290"/>
    <w:rsid w:val="006119F0"/>
    <w:rsid w:val="00611A6C"/>
    <w:rsid w:val="00612260"/>
    <w:rsid w:val="0061284F"/>
    <w:rsid w:val="00614847"/>
    <w:rsid w:val="00614DE5"/>
    <w:rsid w:val="00616A4A"/>
    <w:rsid w:val="00616AF7"/>
    <w:rsid w:val="00617F00"/>
    <w:rsid w:val="00620949"/>
    <w:rsid w:val="00621589"/>
    <w:rsid w:val="00623178"/>
    <w:rsid w:val="006239E8"/>
    <w:rsid w:val="00623D6E"/>
    <w:rsid w:val="0062490E"/>
    <w:rsid w:val="00630584"/>
    <w:rsid w:val="00631DB9"/>
    <w:rsid w:val="00633C0C"/>
    <w:rsid w:val="006353B3"/>
    <w:rsid w:val="00636956"/>
    <w:rsid w:val="00637352"/>
    <w:rsid w:val="00637797"/>
    <w:rsid w:val="00640930"/>
    <w:rsid w:val="0064170A"/>
    <w:rsid w:val="00641816"/>
    <w:rsid w:val="00643623"/>
    <w:rsid w:val="00644DF8"/>
    <w:rsid w:val="00645B37"/>
    <w:rsid w:val="0064619D"/>
    <w:rsid w:val="006539EF"/>
    <w:rsid w:val="0065494D"/>
    <w:rsid w:val="00655673"/>
    <w:rsid w:val="006558FF"/>
    <w:rsid w:val="0065647D"/>
    <w:rsid w:val="00662113"/>
    <w:rsid w:val="006629D7"/>
    <w:rsid w:val="006645DA"/>
    <w:rsid w:val="00664C63"/>
    <w:rsid w:val="00665485"/>
    <w:rsid w:val="00665642"/>
    <w:rsid w:val="00665D17"/>
    <w:rsid w:val="00666DB5"/>
    <w:rsid w:val="006726BB"/>
    <w:rsid w:val="00674791"/>
    <w:rsid w:val="00674E99"/>
    <w:rsid w:val="006751A3"/>
    <w:rsid w:val="00677B03"/>
    <w:rsid w:val="006804AC"/>
    <w:rsid w:val="00680D61"/>
    <w:rsid w:val="006848CA"/>
    <w:rsid w:val="00684F75"/>
    <w:rsid w:val="00686B89"/>
    <w:rsid w:val="00686F10"/>
    <w:rsid w:val="00686FBD"/>
    <w:rsid w:val="00687EA1"/>
    <w:rsid w:val="00690385"/>
    <w:rsid w:val="00692686"/>
    <w:rsid w:val="006962E7"/>
    <w:rsid w:val="006A1B0A"/>
    <w:rsid w:val="006A280A"/>
    <w:rsid w:val="006A380E"/>
    <w:rsid w:val="006A41A5"/>
    <w:rsid w:val="006A4B83"/>
    <w:rsid w:val="006A6446"/>
    <w:rsid w:val="006A757C"/>
    <w:rsid w:val="006A78DA"/>
    <w:rsid w:val="006B172F"/>
    <w:rsid w:val="006B3CEC"/>
    <w:rsid w:val="006B4C81"/>
    <w:rsid w:val="006B557F"/>
    <w:rsid w:val="006B5810"/>
    <w:rsid w:val="006B5989"/>
    <w:rsid w:val="006B5BA3"/>
    <w:rsid w:val="006B72DE"/>
    <w:rsid w:val="006C1765"/>
    <w:rsid w:val="006C5089"/>
    <w:rsid w:val="006D1406"/>
    <w:rsid w:val="006D256A"/>
    <w:rsid w:val="006D33B5"/>
    <w:rsid w:val="006D410C"/>
    <w:rsid w:val="006E0977"/>
    <w:rsid w:val="006E33AE"/>
    <w:rsid w:val="006E3EE5"/>
    <w:rsid w:val="006E4DB2"/>
    <w:rsid w:val="006E5513"/>
    <w:rsid w:val="006E5C97"/>
    <w:rsid w:val="006E7D06"/>
    <w:rsid w:val="006F16BA"/>
    <w:rsid w:val="006F6199"/>
    <w:rsid w:val="006F7042"/>
    <w:rsid w:val="006F79E7"/>
    <w:rsid w:val="00700C81"/>
    <w:rsid w:val="00700E26"/>
    <w:rsid w:val="00701103"/>
    <w:rsid w:val="0070265C"/>
    <w:rsid w:val="00704571"/>
    <w:rsid w:val="00705D56"/>
    <w:rsid w:val="00705FEB"/>
    <w:rsid w:val="007072C7"/>
    <w:rsid w:val="0071270F"/>
    <w:rsid w:val="00712715"/>
    <w:rsid w:val="00713C9C"/>
    <w:rsid w:val="007171D4"/>
    <w:rsid w:val="00717E2E"/>
    <w:rsid w:val="0072083F"/>
    <w:rsid w:val="00720CBD"/>
    <w:rsid w:val="00721619"/>
    <w:rsid w:val="00721EE3"/>
    <w:rsid w:val="0072218E"/>
    <w:rsid w:val="007224CA"/>
    <w:rsid w:val="00723659"/>
    <w:rsid w:val="00723F70"/>
    <w:rsid w:val="007345D5"/>
    <w:rsid w:val="007366F3"/>
    <w:rsid w:val="0074051F"/>
    <w:rsid w:val="00740F67"/>
    <w:rsid w:val="00741EBD"/>
    <w:rsid w:val="0074314C"/>
    <w:rsid w:val="007440A3"/>
    <w:rsid w:val="0074590F"/>
    <w:rsid w:val="007464CA"/>
    <w:rsid w:val="0074657D"/>
    <w:rsid w:val="00746DFE"/>
    <w:rsid w:val="00747A53"/>
    <w:rsid w:val="007502E8"/>
    <w:rsid w:val="007516E4"/>
    <w:rsid w:val="00751B60"/>
    <w:rsid w:val="00752071"/>
    <w:rsid w:val="00754367"/>
    <w:rsid w:val="00757AEE"/>
    <w:rsid w:val="007630ED"/>
    <w:rsid w:val="00763511"/>
    <w:rsid w:val="00763D73"/>
    <w:rsid w:val="00764D21"/>
    <w:rsid w:val="007656ED"/>
    <w:rsid w:val="00765C0B"/>
    <w:rsid w:val="00773A99"/>
    <w:rsid w:val="00774BC7"/>
    <w:rsid w:val="007764C8"/>
    <w:rsid w:val="00777A68"/>
    <w:rsid w:val="007806D0"/>
    <w:rsid w:val="00780849"/>
    <w:rsid w:val="00780EB2"/>
    <w:rsid w:val="00781FA4"/>
    <w:rsid w:val="00782EC0"/>
    <w:rsid w:val="00783850"/>
    <w:rsid w:val="00785DE7"/>
    <w:rsid w:val="00786507"/>
    <w:rsid w:val="00787C21"/>
    <w:rsid w:val="00792014"/>
    <w:rsid w:val="00793ABE"/>
    <w:rsid w:val="0079552E"/>
    <w:rsid w:val="007A31F6"/>
    <w:rsid w:val="007A350F"/>
    <w:rsid w:val="007A36DC"/>
    <w:rsid w:val="007A44D7"/>
    <w:rsid w:val="007A455D"/>
    <w:rsid w:val="007A5D0D"/>
    <w:rsid w:val="007A694C"/>
    <w:rsid w:val="007A7DEE"/>
    <w:rsid w:val="007B160C"/>
    <w:rsid w:val="007B3C29"/>
    <w:rsid w:val="007B41C9"/>
    <w:rsid w:val="007B64BB"/>
    <w:rsid w:val="007B6EDA"/>
    <w:rsid w:val="007B7053"/>
    <w:rsid w:val="007B7D39"/>
    <w:rsid w:val="007C2FB0"/>
    <w:rsid w:val="007C3939"/>
    <w:rsid w:val="007C6903"/>
    <w:rsid w:val="007D0C7A"/>
    <w:rsid w:val="007D0ECB"/>
    <w:rsid w:val="007D137C"/>
    <w:rsid w:val="007D1883"/>
    <w:rsid w:val="007D2F36"/>
    <w:rsid w:val="007D686C"/>
    <w:rsid w:val="007D73BD"/>
    <w:rsid w:val="007E09C1"/>
    <w:rsid w:val="007E0A38"/>
    <w:rsid w:val="007E27A4"/>
    <w:rsid w:val="007E32CA"/>
    <w:rsid w:val="007E5C86"/>
    <w:rsid w:val="007E6191"/>
    <w:rsid w:val="007E7E3A"/>
    <w:rsid w:val="007F023E"/>
    <w:rsid w:val="007F3358"/>
    <w:rsid w:val="007F3A7D"/>
    <w:rsid w:val="007F465C"/>
    <w:rsid w:val="007F5D21"/>
    <w:rsid w:val="007F5F95"/>
    <w:rsid w:val="007F6A8E"/>
    <w:rsid w:val="007F7478"/>
    <w:rsid w:val="008008B4"/>
    <w:rsid w:val="00803802"/>
    <w:rsid w:val="00804070"/>
    <w:rsid w:val="00804FE9"/>
    <w:rsid w:val="00806BD2"/>
    <w:rsid w:val="00810406"/>
    <w:rsid w:val="00812EE0"/>
    <w:rsid w:val="008147CE"/>
    <w:rsid w:val="00816B3C"/>
    <w:rsid w:val="00817548"/>
    <w:rsid w:val="0082227A"/>
    <w:rsid w:val="0082312F"/>
    <w:rsid w:val="00823464"/>
    <w:rsid w:val="00823731"/>
    <w:rsid w:val="00823C9E"/>
    <w:rsid w:val="00824093"/>
    <w:rsid w:val="008263FE"/>
    <w:rsid w:val="008267CD"/>
    <w:rsid w:val="00833343"/>
    <w:rsid w:val="008335A1"/>
    <w:rsid w:val="0083614E"/>
    <w:rsid w:val="00837FF4"/>
    <w:rsid w:val="00840BDF"/>
    <w:rsid w:val="00841C25"/>
    <w:rsid w:val="00841EB6"/>
    <w:rsid w:val="0084278A"/>
    <w:rsid w:val="00842831"/>
    <w:rsid w:val="008437B5"/>
    <w:rsid w:val="008451E9"/>
    <w:rsid w:val="0084641A"/>
    <w:rsid w:val="00846732"/>
    <w:rsid w:val="008502E2"/>
    <w:rsid w:val="008507B1"/>
    <w:rsid w:val="00850D25"/>
    <w:rsid w:val="0085493B"/>
    <w:rsid w:val="00854B27"/>
    <w:rsid w:val="008564A8"/>
    <w:rsid w:val="008568E2"/>
    <w:rsid w:val="008609EF"/>
    <w:rsid w:val="008620F9"/>
    <w:rsid w:val="00865908"/>
    <w:rsid w:val="008659CC"/>
    <w:rsid w:val="008669C0"/>
    <w:rsid w:val="00870037"/>
    <w:rsid w:val="00873932"/>
    <w:rsid w:val="00874061"/>
    <w:rsid w:val="008757D6"/>
    <w:rsid w:val="008759DA"/>
    <w:rsid w:val="00877FC8"/>
    <w:rsid w:val="00882412"/>
    <w:rsid w:val="008824EB"/>
    <w:rsid w:val="00883ED0"/>
    <w:rsid w:val="00884BF4"/>
    <w:rsid w:val="00891800"/>
    <w:rsid w:val="00891B26"/>
    <w:rsid w:val="00891C72"/>
    <w:rsid w:val="008923D3"/>
    <w:rsid w:val="00892BF9"/>
    <w:rsid w:val="00895762"/>
    <w:rsid w:val="00896C58"/>
    <w:rsid w:val="00897393"/>
    <w:rsid w:val="00897A4F"/>
    <w:rsid w:val="008A0D07"/>
    <w:rsid w:val="008A2227"/>
    <w:rsid w:val="008A4A47"/>
    <w:rsid w:val="008A4C53"/>
    <w:rsid w:val="008A5061"/>
    <w:rsid w:val="008A53E6"/>
    <w:rsid w:val="008A62A1"/>
    <w:rsid w:val="008B1812"/>
    <w:rsid w:val="008B22DB"/>
    <w:rsid w:val="008B271D"/>
    <w:rsid w:val="008B493E"/>
    <w:rsid w:val="008C1D86"/>
    <w:rsid w:val="008C2B9E"/>
    <w:rsid w:val="008C3662"/>
    <w:rsid w:val="008C38FC"/>
    <w:rsid w:val="008C431F"/>
    <w:rsid w:val="008C4B7D"/>
    <w:rsid w:val="008C7283"/>
    <w:rsid w:val="008D0E35"/>
    <w:rsid w:val="008D1AF1"/>
    <w:rsid w:val="008D1D55"/>
    <w:rsid w:val="008D2C67"/>
    <w:rsid w:val="008D76A0"/>
    <w:rsid w:val="008E0409"/>
    <w:rsid w:val="008E15A3"/>
    <w:rsid w:val="008E15FB"/>
    <w:rsid w:val="008E18AB"/>
    <w:rsid w:val="008E18FE"/>
    <w:rsid w:val="008E5013"/>
    <w:rsid w:val="008E54E0"/>
    <w:rsid w:val="008E75E9"/>
    <w:rsid w:val="008F7D82"/>
    <w:rsid w:val="00900C8C"/>
    <w:rsid w:val="009052E1"/>
    <w:rsid w:val="009060AD"/>
    <w:rsid w:val="00906393"/>
    <w:rsid w:val="009070DE"/>
    <w:rsid w:val="0090757E"/>
    <w:rsid w:val="009105FC"/>
    <w:rsid w:val="00910EE2"/>
    <w:rsid w:val="00911534"/>
    <w:rsid w:val="00912FF4"/>
    <w:rsid w:val="00913672"/>
    <w:rsid w:val="00913B1C"/>
    <w:rsid w:val="009142FE"/>
    <w:rsid w:val="00914FED"/>
    <w:rsid w:val="009155FE"/>
    <w:rsid w:val="00915ED2"/>
    <w:rsid w:val="00916018"/>
    <w:rsid w:val="00916EA5"/>
    <w:rsid w:val="00921853"/>
    <w:rsid w:val="0092359D"/>
    <w:rsid w:val="009235B4"/>
    <w:rsid w:val="00924EA2"/>
    <w:rsid w:val="00925018"/>
    <w:rsid w:val="00925BEB"/>
    <w:rsid w:val="0093009F"/>
    <w:rsid w:val="00930161"/>
    <w:rsid w:val="00931F1A"/>
    <w:rsid w:val="00933A04"/>
    <w:rsid w:val="009402DE"/>
    <w:rsid w:val="0094275B"/>
    <w:rsid w:val="00944A16"/>
    <w:rsid w:val="0094649E"/>
    <w:rsid w:val="00947A40"/>
    <w:rsid w:val="00950EC3"/>
    <w:rsid w:val="00953655"/>
    <w:rsid w:val="00957FDF"/>
    <w:rsid w:val="009600FA"/>
    <w:rsid w:val="00960F74"/>
    <w:rsid w:val="009618F0"/>
    <w:rsid w:val="00962D5D"/>
    <w:rsid w:val="00964102"/>
    <w:rsid w:val="00964C84"/>
    <w:rsid w:val="009653D1"/>
    <w:rsid w:val="009669FC"/>
    <w:rsid w:val="00971BFD"/>
    <w:rsid w:val="00974D9B"/>
    <w:rsid w:val="009753C6"/>
    <w:rsid w:val="0097570E"/>
    <w:rsid w:val="00976424"/>
    <w:rsid w:val="00977089"/>
    <w:rsid w:val="00981FA5"/>
    <w:rsid w:val="009853FF"/>
    <w:rsid w:val="00985D67"/>
    <w:rsid w:val="00985E58"/>
    <w:rsid w:val="009862AC"/>
    <w:rsid w:val="00986699"/>
    <w:rsid w:val="00987A81"/>
    <w:rsid w:val="0099033A"/>
    <w:rsid w:val="00994106"/>
    <w:rsid w:val="009954C9"/>
    <w:rsid w:val="009A420B"/>
    <w:rsid w:val="009B0087"/>
    <w:rsid w:val="009B1C01"/>
    <w:rsid w:val="009B2716"/>
    <w:rsid w:val="009B5155"/>
    <w:rsid w:val="009C014F"/>
    <w:rsid w:val="009C0745"/>
    <w:rsid w:val="009C290C"/>
    <w:rsid w:val="009C3A23"/>
    <w:rsid w:val="009C510A"/>
    <w:rsid w:val="009C6995"/>
    <w:rsid w:val="009C7A3D"/>
    <w:rsid w:val="009C7AF7"/>
    <w:rsid w:val="009D0424"/>
    <w:rsid w:val="009D108D"/>
    <w:rsid w:val="009D2517"/>
    <w:rsid w:val="009D4B78"/>
    <w:rsid w:val="009D6776"/>
    <w:rsid w:val="009D68D0"/>
    <w:rsid w:val="009D7141"/>
    <w:rsid w:val="009D79DC"/>
    <w:rsid w:val="009E13A3"/>
    <w:rsid w:val="009E32F3"/>
    <w:rsid w:val="009E499F"/>
    <w:rsid w:val="009E7149"/>
    <w:rsid w:val="009F4D51"/>
    <w:rsid w:val="009F5BDB"/>
    <w:rsid w:val="009F5D90"/>
    <w:rsid w:val="009F6BF3"/>
    <w:rsid w:val="00A01C0B"/>
    <w:rsid w:val="00A02A36"/>
    <w:rsid w:val="00A02D61"/>
    <w:rsid w:val="00A054F8"/>
    <w:rsid w:val="00A0550E"/>
    <w:rsid w:val="00A06D6D"/>
    <w:rsid w:val="00A0789D"/>
    <w:rsid w:val="00A11325"/>
    <w:rsid w:val="00A12685"/>
    <w:rsid w:val="00A15386"/>
    <w:rsid w:val="00A229EF"/>
    <w:rsid w:val="00A24687"/>
    <w:rsid w:val="00A24CEA"/>
    <w:rsid w:val="00A25798"/>
    <w:rsid w:val="00A26060"/>
    <w:rsid w:val="00A3527D"/>
    <w:rsid w:val="00A35C1D"/>
    <w:rsid w:val="00A35EE4"/>
    <w:rsid w:val="00A363A8"/>
    <w:rsid w:val="00A40F10"/>
    <w:rsid w:val="00A412C0"/>
    <w:rsid w:val="00A42B34"/>
    <w:rsid w:val="00A4476A"/>
    <w:rsid w:val="00A4667C"/>
    <w:rsid w:val="00A47376"/>
    <w:rsid w:val="00A47B81"/>
    <w:rsid w:val="00A50074"/>
    <w:rsid w:val="00A5294E"/>
    <w:rsid w:val="00A56A5D"/>
    <w:rsid w:val="00A57356"/>
    <w:rsid w:val="00A60CF3"/>
    <w:rsid w:val="00A617C7"/>
    <w:rsid w:val="00A63032"/>
    <w:rsid w:val="00A6510B"/>
    <w:rsid w:val="00A655DA"/>
    <w:rsid w:val="00A67220"/>
    <w:rsid w:val="00A71ABD"/>
    <w:rsid w:val="00A721FF"/>
    <w:rsid w:val="00A731B0"/>
    <w:rsid w:val="00A74A7C"/>
    <w:rsid w:val="00A74F94"/>
    <w:rsid w:val="00A76479"/>
    <w:rsid w:val="00A835E4"/>
    <w:rsid w:val="00A84092"/>
    <w:rsid w:val="00A84DBC"/>
    <w:rsid w:val="00A85FB1"/>
    <w:rsid w:val="00A868ED"/>
    <w:rsid w:val="00A86A4C"/>
    <w:rsid w:val="00A877EF"/>
    <w:rsid w:val="00A915E0"/>
    <w:rsid w:val="00A91CD6"/>
    <w:rsid w:val="00A943C4"/>
    <w:rsid w:val="00A94B17"/>
    <w:rsid w:val="00A9640E"/>
    <w:rsid w:val="00A97736"/>
    <w:rsid w:val="00AA03EF"/>
    <w:rsid w:val="00AA07EA"/>
    <w:rsid w:val="00AA12A5"/>
    <w:rsid w:val="00AA23BB"/>
    <w:rsid w:val="00AA32B3"/>
    <w:rsid w:val="00AA42BB"/>
    <w:rsid w:val="00AA47AE"/>
    <w:rsid w:val="00AA4807"/>
    <w:rsid w:val="00AB1690"/>
    <w:rsid w:val="00AB1C61"/>
    <w:rsid w:val="00AB1F69"/>
    <w:rsid w:val="00AB4327"/>
    <w:rsid w:val="00AB5802"/>
    <w:rsid w:val="00AB6D5E"/>
    <w:rsid w:val="00AC145F"/>
    <w:rsid w:val="00AC1FB9"/>
    <w:rsid w:val="00AC1FE9"/>
    <w:rsid w:val="00AC4384"/>
    <w:rsid w:val="00AC45E9"/>
    <w:rsid w:val="00AD1A15"/>
    <w:rsid w:val="00AD1A7B"/>
    <w:rsid w:val="00AD6F0F"/>
    <w:rsid w:val="00AD6F41"/>
    <w:rsid w:val="00AE06B1"/>
    <w:rsid w:val="00AE1E85"/>
    <w:rsid w:val="00AE7354"/>
    <w:rsid w:val="00AF50C9"/>
    <w:rsid w:val="00AF56B4"/>
    <w:rsid w:val="00AF5C88"/>
    <w:rsid w:val="00AF682B"/>
    <w:rsid w:val="00AF69B6"/>
    <w:rsid w:val="00AF7447"/>
    <w:rsid w:val="00B0142D"/>
    <w:rsid w:val="00B0492E"/>
    <w:rsid w:val="00B04C59"/>
    <w:rsid w:val="00B05668"/>
    <w:rsid w:val="00B07C6A"/>
    <w:rsid w:val="00B07DBB"/>
    <w:rsid w:val="00B11757"/>
    <w:rsid w:val="00B11971"/>
    <w:rsid w:val="00B11D8D"/>
    <w:rsid w:val="00B123C8"/>
    <w:rsid w:val="00B12518"/>
    <w:rsid w:val="00B20EF9"/>
    <w:rsid w:val="00B21C1E"/>
    <w:rsid w:val="00B21F16"/>
    <w:rsid w:val="00B22EB1"/>
    <w:rsid w:val="00B22EDC"/>
    <w:rsid w:val="00B22F74"/>
    <w:rsid w:val="00B239CB"/>
    <w:rsid w:val="00B26F4D"/>
    <w:rsid w:val="00B2767B"/>
    <w:rsid w:val="00B301C7"/>
    <w:rsid w:val="00B32A61"/>
    <w:rsid w:val="00B32AE8"/>
    <w:rsid w:val="00B33D97"/>
    <w:rsid w:val="00B34F98"/>
    <w:rsid w:val="00B354EA"/>
    <w:rsid w:val="00B41EC5"/>
    <w:rsid w:val="00B42315"/>
    <w:rsid w:val="00B42DD0"/>
    <w:rsid w:val="00B43761"/>
    <w:rsid w:val="00B43BF2"/>
    <w:rsid w:val="00B43EFB"/>
    <w:rsid w:val="00B441FF"/>
    <w:rsid w:val="00B44C99"/>
    <w:rsid w:val="00B4527A"/>
    <w:rsid w:val="00B5105F"/>
    <w:rsid w:val="00B53CFA"/>
    <w:rsid w:val="00B555D6"/>
    <w:rsid w:val="00B56BCF"/>
    <w:rsid w:val="00B5725C"/>
    <w:rsid w:val="00B57A24"/>
    <w:rsid w:val="00B57AE6"/>
    <w:rsid w:val="00B57F9D"/>
    <w:rsid w:val="00B61ABB"/>
    <w:rsid w:val="00B64A58"/>
    <w:rsid w:val="00B66813"/>
    <w:rsid w:val="00B670AD"/>
    <w:rsid w:val="00B70316"/>
    <w:rsid w:val="00B70628"/>
    <w:rsid w:val="00B710C3"/>
    <w:rsid w:val="00B767E5"/>
    <w:rsid w:val="00B80559"/>
    <w:rsid w:val="00B81448"/>
    <w:rsid w:val="00B81E4B"/>
    <w:rsid w:val="00B83A40"/>
    <w:rsid w:val="00B848F9"/>
    <w:rsid w:val="00B84A44"/>
    <w:rsid w:val="00B84ADD"/>
    <w:rsid w:val="00B85387"/>
    <w:rsid w:val="00B85B34"/>
    <w:rsid w:val="00B905C1"/>
    <w:rsid w:val="00B93610"/>
    <w:rsid w:val="00B9417E"/>
    <w:rsid w:val="00B9499D"/>
    <w:rsid w:val="00B94C33"/>
    <w:rsid w:val="00B96161"/>
    <w:rsid w:val="00BA3BA8"/>
    <w:rsid w:val="00BA5963"/>
    <w:rsid w:val="00BA6DDF"/>
    <w:rsid w:val="00BA795D"/>
    <w:rsid w:val="00BA7AE3"/>
    <w:rsid w:val="00BB06C0"/>
    <w:rsid w:val="00BB3661"/>
    <w:rsid w:val="00BB3EE8"/>
    <w:rsid w:val="00BB4CB0"/>
    <w:rsid w:val="00BB54A3"/>
    <w:rsid w:val="00BB7455"/>
    <w:rsid w:val="00BB7A9C"/>
    <w:rsid w:val="00BC187D"/>
    <w:rsid w:val="00BC4909"/>
    <w:rsid w:val="00BC631A"/>
    <w:rsid w:val="00BC722F"/>
    <w:rsid w:val="00BC7525"/>
    <w:rsid w:val="00BC7DEF"/>
    <w:rsid w:val="00BD04A6"/>
    <w:rsid w:val="00BD13D1"/>
    <w:rsid w:val="00BD2C6C"/>
    <w:rsid w:val="00BD2DF2"/>
    <w:rsid w:val="00BD31FB"/>
    <w:rsid w:val="00BD3337"/>
    <w:rsid w:val="00BD4A57"/>
    <w:rsid w:val="00BD5B3E"/>
    <w:rsid w:val="00BE2780"/>
    <w:rsid w:val="00BE464E"/>
    <w:rsid w:val="00BE60A6"/>
    <w:rsid w:val="00BE79A5"/>
    <w:rsid w:val="00BF0F7E"/>
    <w:rsid w:val="00BF444D"/>
    <w:rsid w:val="00BF50DB"/>
    <w:rsid w:val="00BF59B5"/>
    <w:rsid w:val="00BF6FA7"/>
    <w:rsid w:val="00C017EF"/>
    <w:rsid w:val="00C018F2"/>
    <w:rsid w:val="00C023A9"/>
    <w:rsid w:val="00C03744"/>
    <w:rsid w:val="00C059BB"/>
    <w:rsid w:val="00C05E88"/>
    <w:rsid w:val="00C136F5"/>
    <w:rsid w:val="00C14324"/>
    <w:rsid w:val="00C14A64"/>
    <w:rsid w:val="00C17443"/>
    <w:rsid w:val="00C17B8D"/>
    <w:rsid w:val="00C201C9"/>
    <w:rsid w:val="00C230CC"/>
    <w:rsid w:val="00C24F40"/>
    <w:rsid w:val="00C2575A"/>
    <w:rsid w:val="00C26FBD"/>
    <w:rsid w:val="00C30280"/>
    <w:rsid w:val="00C30BF8"/>
    <w:rsid w:val="00C30C77"/>
    <w:rsid w:val="00C31FA4"/>
    <w:rsid w:val="00C32D15"/>
    <w:rsid w:val="00C33689"/>
    <w:rsid w:val="00C33F52"/>
    <w:rsid w:val="00C346D8"/>
    <w:rsid w:val="00C43BC3"/>
    <w:rsid w:val="00C444C2"/>
    <w:rsid w:val="00C44BA8"/>
    <w:rsid w:val="00C45369"/>
    <w:rsid w:val="00C456EC"/>
    <w:rsid w:val="00C4619F"/>
    <w:rsid w:val="00C50B5E"/>
    <w:rsid w:val="00C50CB5"/>
    <w:rsid w:val="00C51654"/>
    <w:rsid w:val="00C517A0"/>
    <w:rsid w:val="00C51816"/>
    <w:rsid w:val="00C53747"/>
    <w:rsid w:val="00C53748"/>
    <w:rsid w:val="00C54A6F"/>
    <w:rsid w:val="00C56EAD"/>
    <w:rsid w:val="00C65E09"/>
    <w:rsid w:val="00C72769"/>
    <w:rsid w:val="00C72DB3"/>
    <w:rsid w:val="00C73048"/>
    <w:rsid w:val="00C73148"/>
    <w:rsid w:val="00C74CBC"/>
    <w:rsid w:val="00C74FAA"/>
    <w:rsid w:val="00C759CD"/>
    <w:rsid w:val="00C75A49"/>
    <w:rsid w:val="00C7643F"/>
    <w:rsid w:val="00C77C44"/>
    <w:rsid w:val="00C821E5"/>
    <w:rsid w:val="00C84F53"/>
    <w:rsid w:val="00C85E34"/>
    <w:rsid w:val="00C876D9"/>
    <w:rsid w:val="00C9039E"/>
    <w:rsid w:val="00C92258"/>
    <w:rsid w:val="00C93D47"/>
    <w:rsid w:val="00C9586E"/>
    <w:rsid w:val="00C97F15"/>
    <w:rsid w:val="00CA3665"/>
    <w:rsid w:val="00CA3F0F"/>
    <w:rsid w:val="00CA6F4F"/>
    <w:rsid w:val="00CA72B2"/>
    <w:rsid w:val="00CA7CDC"/>
    <w:rsid w:val="00CB3CCF"/>
    <w:rsid w:val="00CB466C"/>
    <w:rsid w:val="00CB529C"/>
    <w:rsid w:val="00CB73FE"/>
    <w:rsid w:val="00CB781C"/>
    <w:rsid w:val="00CB7F08"/>
    <w:rsid w:val="00CC0E9C"/>
    <w:rsid w:val="00CC120C"/>
    <w:rsid w:val="00CC1516"/>
    <w:rsid w:val="00CC305C"/>
    <w:rsid w:val="00CC390B"/>
    <w:rsid w:val="00CC4524"/>
    <w:rsid w:val="00CC4785"/>
    <w:rsid w:val="00CC5434"/>
    <w:rsid w:val="00CC62B6"/>
    <w:rsid w:val="00CC6377"/>
    <w:rsid w:val="00CC67A6"/>
    <w:rsid w:val="00CC6C1C"/>
    <w:rsid w:val="00CD14F3"/>
    <w:rsid w:val="00CD1C65"/>
    <w:rsid w:val="00CD3634"/>
    <w:rsid w:val="00CD7F57"/>
    <w:rsid w:val="00CE0808"/>
    <w:rsid w:val="00CE1CDA"/>
    <w:rsid w:val="00CE2816"/>
    <w:rsid w:val="00CE5E67"/>
    <w:rsid w:val="00CE72BD"/>
    <w:rsid w:val="00CE73CD"/>
    <w:rsid w:val="00CF0B0E"/>
    <w:rsid w:val="00CF67A5"/>
    <w:rsid w:val="00CF68CE"/>
    <w:rsid w:val="00CF751C"/>
    <w:rsid w:val="00D0137B"/>
    <w:rsid w:val="00D01BC1"/>
    <w:rsid w:val="00D01E0A"/>
    <w:rsid w:val="00D02773"/>
    <w:rsid w:val="00D1047E"/>
    <w:rsid w:val="00D11634"/>
    <w:rsid w:val="00D12127"/>
    <w:rsid w:val="00D13633"/>
    <w:rsid w:val="00D167B2"/>
    <w:rsid w:val="00D17FE9"/>
    <w:rsid w:val="00D20875"/>
    <w:rsid w:val="00D2499E"/>
    <w:rsid w:val="00D308A0"/>
    <w:rsid w:val="00D312ED"/>
    <w:rsid w:val="00D319F3"/>
    <w:rsid w:val="00D34973"/>
    <w:rsid w:val="00D36EEB"/>
    <w:rsid w:val="00D42CDD"/>
    <w:rsid w:val="00D43C2F"/>
    <w:rsid w:val="00D44860"/>
    <w:rsid w:val="00D45064"/>
    <w:rsid w:val="00D4626E"/>
    <w:rsid w:val="00D46BC8"/>
    <w:rsid w:val="00D470E6"/>
    <w:rsid w:val="00D47383"/>
    <w:rsid w:val="00D50B5B"/>
    <w:rsid w:val="00D512F8"/>
    <w:rsid w:val="00D51355"/>
    <w:rsid w:val="00D51846"/>
    <w:rsid w:val="00D5287B"/>
    <w:rsid w:val="00D52DDF"/>
    <w:rsid w:val="00D53D38"/>
    <w:rsid w:val="00D53E7E"/>
    <w:rsid w:val="00D547FB"/>
    <w:rsid w:val="00D55A02"/>
    <w:rsid w:val="00D63E0B"/>
    <w:rsid w:val="00D67E35"/>
    <w:rsid w:val="00D70E38"/>
    <w:rsid w:val="00D711D6"/>
    <w:rsid w:val="00D73F27"/>
    <w:rsid w:val="00D75036"/>
    <w:rsid w:val="00D7683B"/>
    <w:rsid w:val="00D77045"/>
    <w:rsid w:val="00D80F76"/>
    <w:rsid w:val="00D826D8"/>
    <w:rsid w:val="00D830F7"/>
    <w:rsid w:val="00D86E45"/>
    <w:rsid w:val="00D903AC"/>
    <w:rsid w:val="00D90878"/>
    <w:rsid w:val="00D923CB"/>
    <w:rsid w:val="00D92860"/>
    <w:rsid w:val="00D940D3"/>
    <w:rsid w:val="00D9428C"/>
    <w:rsid w:val="00D9479A"/>
    <w:rsid w:val="00D96E14"/>
    <w:rsid w:val="00DA0570"/>
    <w:rsid w:val="00DA0E5F"/>
    <w:rsid w:val="00DA1122"/>
    <w:rsid w:val="00DA370A"/>
    <w:rsid w:val="00DA5BC1"/>
    <w:rsid w:val="00DA7388"/>
    <w:rsid w:val="00DB11BF"/>
    <w:rsid w:val="00DB47D1"/>
    <w:rsid w:val="00DB5DB3"/>
    <w:rsid w:val="00DB6BF1"/>
    <w:rsid w:val="00DB6ED9"/>
    <w:rsid w:val="00DB7009"/>
    <w:rsid w:val="00DC2419"/>
    <w:rsid w:val="00DC2C8C"/>
    <w:rsid w:val="00DC33B6"/>
    <w:rsid w:val="00DC36E6"/>
    <w:rsid w:val="00DC3B97"/>
    <w:rsid w:val="00DC3DA6"/>
    <w:rsid w:val="00DC47DE"/>
    <w:rsid w:val="00DC4BC0"/>
    <w:rsid w:val="00DC7B33"/>
    <w:rsid w:val="00DC7C4A"/>
    <w:rsid w:val="00DD0CA0"/>
    <w:rsid w:val="00DD1262"/>
    <w:rsid w:val="00DD23C6"/>
    <w:rsid w:val="00DD3191"/>
    <w:rsid w:val="00DD6111"/>
    <w:rsid w:val="00DE1596"/>
    <w:rsid w:val="00DE2D71"/>
    <w:rsid w:val="00DF07AA"/>
    <w:rsid w:val="00DF0E28"/>
    <w:rsid w:val="00DF19A7"/>
    <w:rsid w:val="00DF2720"/>
    <w:rsid w:val="00DF37FC"/>
    <w:rsid w:val="00DF4AE6"/>
    <w:rsid w:val="00DF5A02"/>
    <w:rsid w:val="00E005EA"/>
    <w:rsid w:val="00E01F13"/>
    <w:rsid w:val="00E04738"/>
    <w:rsid w:val="00E04DFF"/>
    <w:rsid w:val="00E10F3B"/>
    <w:rsid w:val="00E1623A"/>
    <w:rsid w:val="00E16498"/>
    <w:rsid w:val="00E16986"/>
    <w:rsid w:val="00E17B3D"/>
    <w:rsid w:val="00E204F7"/>
    <w:rsid w:val="00E2124A"/>
    <w:rsid w:val="00E27B54"/>
    <w:rsid w:val="00E3027A"/>
    <w:rsid w:val="00E30A69"/>
    <w:rsid w:val="00E326AE"/>
    <w:rsid w:val="00E32CD3"/>
    <w:rsid w:val="00E32E6C"/>
    <w:rsid w:val="00E33AFA"/>
    <w:rsid w:val="00E33C31"/>
    <w:rsid w:val="00E3463F"/>
    <w:rsid w:val="00E34D0A"/>
    <w:rsid w:val="00E34D31"/>
    <w:rsid w:val="00E3634E"/>
    <w:rsid w:val="00E37192"/>
    <w:rsid w:val="00E42304"/>
    <w:rsid w:val="00E433BC"/>
    <w:rsid w:val="00E456C9"/>
    <w:rsid w:val="00E45854"/>
    <w:rsid w:val="00E458B7"/>
    <w:rsid w:val="00E47634"/>
    <w:rsid w:val="00E507FB"/>
    <w:rsid w:val="00E51F7F"/>
    <w:rsid w:val="00E52C54"/>
    <w:rsid w:val="00E53D43"/>
    <w:rsid w:val="00E54F27"/>
    <w:rsid w:val="00E5551A"/>
    <w:rsid w:val="00E56054"/>
    <w:rsid w:val="00E56704"/>
    <w:rsid w:val="00E5756F"/>
    <w:rsid w:val="00E57764"/>
    <w:rsid w:val="00E6006C"/>
    <w:rsid w:val="00E6257F"/>
    <w:rsid w:val="00E6273D"/>
    <w:rsid w:val="00E62BE5"/>
    <w:rsid w:val="00E63861"/>
    <w:rsid w:val="00E64909"/>
    <w:rsid w:val="00E66052"/>
    <w:rsid w:val="00E66788"/>
    <w:rsid w:val="00E672A9"/>
    <w:rsid w:val="00E6734D"/>
    <w:rsid w:val="00E7163D"/>
    <w:rsid w:val="00E72BEF"/>
    <w:rsid w:val="00E749E7"/>
    <w:rsid w:val="00E7643C"/>
    <w:rsid w:val="00E7762B"/>
    <w:rsid w:val="00E80AA1"/>
    <w:rsid w:val="00E80C51"/>
    <w:rsid w:val="00E84B35"/>
    <w:rsid w:val="00E85012"/>
    <w:rsid w:val="00E86145"/>
    <w:rsid w:val="00E87DD6"/>
    <w:rsid w:val="00E905E3"/>
    <w:rsid w:val="00E90D64"/>
    <w:rsid w:val="00E91C78"/>
    <w:rsid w:val="00E9204D"/>
    <w:rsid w:val="00E95702"/>
    <w:rsid w:val="00EA1762"/>
    <w:rsid w:val="00EA3542"/>
    <w:rsid w:val="00EA38E1"/>
    <w:rsid w:val="00EA4A9C"/>
    <w:rsid w:val="00EA5210"/>
    <w:rsid w:val="00EA591B"/>
    <w:rsid w:val="00EA60A7"/>
    <w:rsid w:val="00EA7B2B"/>
    <w:rsid w:val="00EB15FD"/>
    <w:rsid w:val="00EB179A"/>
    <w:rsid w:val="00EB3E9D"/>
    <w:rsid w:val="00EB3F38"/>
    <w:rsid w:val="00EB4412"/>
    <w:rsid w:val="00EB4B3B"/>
    <w:rsid w:val="00EB5786"/>
    <w:rsid w:val="00EB6709"/>
    <w:rsid w:val="00EB6BCF"/>
    <w:rsid w:val="00EB6F39"/>
    <w:rsid w:val="00EC01F1"/>
    <w:rsid w:val="00EC056F"/>
    <w:rsid w:val="00EC0775"/>
    <w:rsid w:val="00EC3894"/>
    <w:rsid w:val="00EC3F4A"/>
    <w:rsid w:val="00EC4141"/>
    <w:rsid w:val="00EC6B24"/>
    <w:rsid w:val="00ED187A"/>
    <w:rsid w:val="00ED3941"/>
    <w:rsid w:val="00ED43B6"/>
    <w:rsid w:val="00ED464E"/>
    <w:rsid w:val="00ED7108"/>
    <w:rsid w:val="00EE3084"/>
    <w:rsid w:val="00EE724E"/>
    <w:rsid w:val="00EE78EC"/>
    <w:rsid w:val="00EF0C3C"/>
    <w:rsid w:val="00EF1F75"/>
    <w:rsid w:val="00EF3974"/>
    <w:rsid w:val="00EF4ABF"/>
    <w:rsid w:val="00EF539A"/>
    <w:rsid w:val="00EF5D93"/>
    <w:rsid w:val="00F032CD"/>
    <w:rsid w:val="00F03D81"/>
    <w:rsid w:val="00F047A2"/>
    <w:rsid w:val="00F068AA"/>
    <w:rsid w:val="00F11158"/>
    <w:rsid w:val="00F122E1"/>
    <w:rsid w:val="00F1363D"/>
    <w:rsid w:val="00F13E31"/>
    <w:rsid w:val="00F14743"/>
    <w:rsid w:val="00F14A55"/>
    <w:rsid w:val="00F14EB7"/>
    <w:rsid w:val="00F15D72"/>
    <w:rsid w:val="00F21BC6"/>
    <w:rsid w:val="00F23A41"/>
    <w:rsid w:val="00F2590D"/>
    <w:rsid w:val="00F26CD4"/>
    <w:rsid w:val="00F301E0"/>
    <w:rsid w:val="00F32ED9"/>
    <w:rsid w:val="00F33722"/>
    <w:rsid w:val="00F340EB"/>
    <w:rsid w:val="00F34975"/>
    <w:rsid w:val="00F35050"/>
    <w:rsid w:val="00F353A3"/>
    <w:rsid w:val="00F353B8"/>
    <w:rsid w:val="00F35A72"/>
    <w:rsid w:val="00F3623E"/>
    <w:rsid w:val="00F434DC"/>
    <w:rsid w:val="00F43ACE"/>
    <w:rsid w:val="00F45E04"/>
    <w:rsid w:val="00F47307"/>
    <w:rsid w:val="00F4740D"/>
    <w:rsid w:val="00F549CE"/>
    <w:rsid w:val="00F56207"/>
    <w:rsid w:val="00F6067A"/>
    <w:rsid w:val="00F6364B"/>
    <w:rsid w:val="00F65114"/>
    <w:rsid w:val="00F663C3"/>
    <w:rsid w:val="00F70FD0"/>
    <w:rsid w:val="00F7129F"/>
    <w:rsid w:val="00F73182"/>
    <w:rsid w:val="00F739B0"/>
    <w:rsid w:val="00F73AC6"/>
    <w:rsid w:val="00F85161"/>
    <w:rsid w:val="00F85A0E"/>
    <w:rsid w:val="00F85CE2"/>
    <w:rsid w:val="00F86849"/>
    <w:rsid w:val="00F87502"/>
    <w:rsid w:val="00F87C29"/>
    <w:rsid w:val="00F901F6"/>
    <w:rsid w:val="00F90E4A"/>
    <w:rsid w:val="00F9204B"/>
    <w:rsid w:val="00F926E1"/>
    <w:rsid w:val="00F92B23"/>
    <w:rsid w:val="00F9394D"/>
    <w:rsid w:val="00F93B0B"/>
    <w:rsid w:val="00F950E5"/>
    <w:rsid w:val="00F97BD0"/>
    <w:rsid w:val="00FA0638"/>
    <w:rsid w:val="00FA217E"/>
    <w:rsid w:val="00FA3547"/>
    <w:rsid w:val="00FA7DE5"/>
    <w:rsid w:val="00FB19D4"/>
    <w:rsid w:val="00FB3AF3"/>
    <w:rsid w:val="00FB5952"/>
    <w:rsid w:val="00FB5BFA"/>
    <w:rsid w:val="00FC0C27"/>
    <w:rsid w:val="00FC195F"/>
    <w:rsid w:val="00FC41D0"/>
    <w:rsid w:val="00FC5D60"/>
    <w:rsid w:val="00FC5F07"/>
    <w:rsid w:val="00FC78D4"/>
    <w:rsid w:val="00FD2716"/>
    <w:rsid w:val="00FD2B99"/>
    <w:rsid w:val="00FD4537"/>
    <w:rsid w:val="00FD5802"/>
    <w:rsid w:val="00FD6A65"/>
    <w:rsid w:val="00FE1927"/>
    <w:rsid w:val="00FE3F5A"/>
    <w:rsid w:val="00FE5CC9"/>
    <w:rsid w:val="00FE5DFA"/>
    <w:rsid w:val="00FE7E3F"/>
    <w:rsid w:val="00FF18E2"/>
    <w:rsid w:val="00FF1E6C"/>
    <w:rsid w:val="00FF5DF1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6D3C1E64"/>
  <w15:docId w15:val="{2CA0951B-2966-4BB3-8A9E-59313D99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76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52391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2391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2391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2391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2391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2391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2391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2391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2391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2391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2391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52391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2391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2391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2391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2391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2391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2391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2391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2391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2391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2391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2391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a"/>
    <w:qFormat/>
    <w:rsid w:val="00690385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table" w:customStyle="1" w:styleId="28">
    <w:name w:val="表格格線2"/>
    <w:basedOn w:val="a1"/>
    <w:next w:val="af0"/>
    <w:uiPriority w:val="59"/>
    <w:qFormat/>
    <w:rsid w:val="00D826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"/>
    <w:basedOn w:val="a1"/>
    <w:next w:val="af0"/>
    <w:uiPriority w:val="59"/>
    <w:qFormat/>
    <w:rsid w:val="00E169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aliases w:val="註腳文字 字元 字元"/>
    <w:basedOn w:val="a"/>
    <w:link w:val="aff"/>
    <w:uiPriority w:val="99"/>
    <w:rsid w:val="006E33AE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ff">
    <w:name w:val="註腳文字 字元"/>
    <w:aliases w:val="註腳文字 字元 字元 字元"/>
    <w:basedOn w:val="a0"/>
    <w:link w:val="afe"/>
    <w:uiPriority w:val="99"/>
    <w:rsid w:val="006E33AE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styleId="aff0">
    <w:name w:val="footnote reference"/>
    <w:aliases w:val="FR,Ref,de nota al pie,註腳內容,Error-Fußnotenzeichen5,Error-Fußnotenzeichen6,Error-Fußnotenzeichen3"/>
    <w:uiPriority w:val="99"/>
    <w:rsid w:val="006E33AE"/>
    <w:rPr>
      <w:vertAlign w:val="superscript"/>
    </w:rPr>
  </w:style>
  <w:style w:type="character" w:customStyle="1" w:styleId="afd">
    <w:name w:val="清單段落 字元"/>
    <w:link w:val="afc"/>
    <w:uiPriority w:val="34"/>
    <w:rsid w:val="00A054F8"/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1DC51-1FE6-42EC-9784-104C95B6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229</TotalTime>
  <Pages>4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吳怡霈</cp:lastModifiedBy>
  <cp:revision>37</cp:revision>
  <cp:lastPrinted>2025-06-29T10:29:00Z</cp:lastPrinted>
  <dcterms:created xsi:type="dcterms:W3CDTF">2025-06-17T06:41:00Z</dcterms:created>
  <dcterms:modified xsi:type="dcterms:W3CDTF">2025-07-11T06:11:00Z</dcterms:modified>
</cp:coreProperties>
</file>