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0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0"/>
        <w:gridCol w:w="266"/>
        <w:gridCol w:w="265"/>
        <w:gridCol w:w="267"/>
        <w:gridCol w:w="2102"/>
        <w:gridCol w:w="1927"/>
        <w:gridCol w:w="1009"/>
        <w:gridCol w:w="1015"/>
        <w:gridCol w:w="1179"/>
        <w:gridCol w:w="1009"/>
        <w:gridCol w:w="668"/>
        <w:gridCol w:w="341"/>
        <w:gridCol w:w="1009"/>
        <w:gridCol w:w="1009"/>
        <w:gridCol w:w="1010"/>
        <w:gridCol w:w="1009"/>
        <w:gridCol w:w="1009"/>
        <w:gridCol w:w="1009"/>
        <w:gridCol w:w="1185"/>
        <w:gridCol w:w="1009"/>
        <w:gridCol w:w="1009"/>
        <w:gridCol w:w="904"/>
      </w:tblGrid>
      <w:tr w:rsidR="00794344" w:rsidRPr="00794344" w14:paraId="229C16AF" w14:textId="77777777" w:rsidTr="00E71E57">
        <w:trPr>
          <w:cantSplit/>
          <w:tblHeader/>
          <w:jc w:val="center"/>
        </w:trPr>
        <w:tc>
          <w:tcPr>
            <w:tcW w:w="10477" w:type="dxa"/>
            <w:gridSpan w:val="11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794344" w:rsidRPr="00794344" w14:paraId="52887131" w14:textId="77777777" w:rsidTr="00242A21">
              <w:tc>
                <w:tcPr>
                  <w:tcW w:w="534" w:type="dxa"/>
                  <w:hideMark/>
                </w:tcPr>
                <w:p w14:paraId="2E73707A" w14:textId="77777777" w:rsidR="00242A21" w:rsidRPr="00794344" w:rsidRDefault="00242A21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 w:rsidRPr="00794344"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1DAEB5FD" w14:textId="77777777" w:rsidR="00242A21" w:rsidRPr="00794344" w:rsidRDefault="00242A21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 w:rsidRPr="00794344"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794344" w:rsidRPr="00794344" w14:paraId="28000E6E" w14:textId="77777777" w:rsidTr="00242A21">
              <w:tc>
                <w:tcPr>
                  <w:tcW w:w="534" w:type="dxa"/>
                  <w:hideMark/>
                </w:tcPr>
                <w:p w14:paraId="576B4D2D" w14:textId="77777777" w:rsidR="00242A21" w:rsidRPr="00794344" w:rsidRDefault="00242A21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 w:rsidRPr="00794344"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4A7C9229" w14:textId="77777777" w:rsidR="00242A21" w:rsidRPr="00794344" w:rsidRDefault="00242A21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25365C24" w14:textId="77777777" w:rsidR="00242A21" w:rsidRPr="00794344" w:rsidRDefault="00242A21" w:rsidP="00242A21">
            <w:pPr>
              <w:ind w:leftChars="32" w:left="77" w:right="79"/>
              <w:rPr>
                <w:rFonts w:eastAsia="標楷體"/>
                <w:sz w:val="20"/>
              </w:rPr>
            </w:pPr>
          </w:p>
        </w:tc>
        <w:tc>
          <w:tcPr>
            <w:tcW w:w="10503" w:type="dxa"/>
            <w:gridSpan w:val="11"/>
            <w:tcBorders>
              <w:top w:val="nil"/>
              <w:left w:val="nil"/>
              <w:right w:val="nil"/>
            </w:tcBorders>
          </w:tcPr>
          <w:p w14:paraId="3179A42D" w14:textId="77777777" w:rsidR="00242A21" w:rsidRPr="00794344" w:rsidRDefault="00242A21" w:rsidP="00242A21">
            <w:pPr>
              <w:ind w:leftChars="32" w:left="77" w:right="79"/>
              <w:jc w:val="right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2"/>
              </w:rPr>
              <w:t>單位</w:t>
            </w:r>
            <w:r w:rsidRPr="00794344">
              <w:rPr>
                <w:rFonts w:eastAsia="標楷體"/>
                <w:sz w:val="22"/>
              </w:rPr>
              <w:t>：</w:t>
            </w:r>
            <w:r w:rsidRPr="00794344">
              <w:rPr>
                <w:rFonts w:eastAsia="標楷體" w:hint="eastAsia"/>
                <w:sz w:val="22"/>
              </w:rPr>
              <w:t>新臺幣元</w:t>
            </w:r>
          </w:p>
        </w:tc>
      </w:tr>
      <w:tr w:rsidR="00E71E57" w:rsidRPr="00794344" w14:paraId="03CFC06B" w14:textId="77777777" w:rsidTr="00E71E57">
        <w:trPr>
          <w:cantSplit/>
          <w:tblHeader/>
          <w:jc w:val="center"/>
        </w:trPr>
        <w:tc>
          <w:tcPr>
            <w:tcW w:w="3670" w:type="dxa"/>
            <w:gridSpan w:val="5"/>
            <w:vMerge w:val="restart"/>
            <w:tcBorders>
              <w:left w:val="nil"/>
            </w:tcBorders>
            <w:vAlign w:val="center"/>
          </w:tcPr>
          <w:p w14:paraId="591F043A" w14:textId="77777777" w:rsidR="00E71E57" w:rsidRPr="00794344" w:rsidRDefault="00E71E57" w:rsidP="00E71E5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927" w:type="dxa"/>
            <w:vMerge w:val="restart"/>
            <w:vAlign w:val="center"/>
          </w:tcPr>
          <w:p w14:paraId="15F1F7F2" w14:textId="77777777" w:rsidR="00E71E57" w:rsidRPr="00794344" w:rsidRDefault="00E71E57" w:rsidP="00E71E5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修正內容</w:t>
            </w:r>
          </w:p>
        </w:tc>
        <w:tc>
          <w:tcPr>
            <w:tcW w:w="12461" w:type="dxa"/>
            <w:gridSpan w:val="13"/>
            <w:tcBorders>
              <w:right w:val="single" w:sz="12" w:space="0" w:color="auto"/>
            </w:tcBorders>
            <w:vAlign w:val="center"/>
          </w:tcPr>
          <w:p w14:paraId="7EC1AE57" w14:textId="77777777" w:rsidR="00E71E57" w:rsidRPr="00794344" w:rsidRDefault="00E71E57" w:rsidP="00E71E5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201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74A3EFB" w14:textId="77777777" w:rsidR="00E71E57" w:rsidRPr="00794344" w:rsidRDefault="00E71E57" w:rsidP="00E71E5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應繳回</w:t>
            </w:r>
          </w:p>
          <w:p w14:paraId="265F1B4C" w14:textId="77777777" w:rsidR="00E71E57" w:rsidRPr="00794344" w:rsidRDefault="00E71E57" w:rsidP="00E71E5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國庫數</w:t>
            </w:r>
          </w:p>
        </w:tc>
        <w:tc>
          <w:tcPr>
            <w:tcW w:w="904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29A6EC9B" w14:textId="395D0CB8" w:rsidR="00E71E57" w:rsidRPr="00794344" w:rsidRDefault="00E71E57" w:rsidP="00E71E5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備註</w:t>
            </w:r>
          </w:p>
        </w:tc>
      </w:tr>
      <w:tr w:rsidR="00E71E57" w:rsidRPr="00794344" w14:paraId="265E3AC8" w14:textId="77777777" w:rsidTr="00E71E57">
        <w:trPr>
          <w:cantSplit/>
          <w:tblHeader/>
          <w:jc w:val="center"/>
        </w:trPr>
        <w:tc>
          <w:tcPr>
            <w:tcW w:w="3670" w:type="dxa"/>
            <w:gridSpan w:val="5"/>
            <w:vMerge/>
            <w:tcBorders>
              <w:left w:val="nil"/>
            </w:tcBorders>
            <w:vAlign w:val="center"/>
          </w:tcPr>
          <w:p w14:paraId="54156EA2" w14:textId="77777777" w:rsidR="00E71E57" w:rsidRPr="00794344" w:rsidRDefault="00E71E5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1927" w:type="dxa"/>
            <w:vMerge/>
            <w:vAlign w:val="center"/>
          </w:tcPr>
          <w:p w14:paraId="55422BAB" w14:textId="77777777" w:rsidR="00E71E57" w:rsidRPr="00794344" w:rsidRDefault="00E71E5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4212" w:type="dxa"/>
            <w:gridSpan w:val="4"/>
            <w:vAlign w:val="center"/>
          </w:tcPr>
          <w:p w14:paraId="669231C2" w14:textId="77777777" w:rsidR="00E71E57" w:rsidRPr="00794344" w:rsidRDefault="00E71E5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減免（註銷）數</w:t>
            </w:r>
          </w:p>
        </w:tc>
        <w:tc>
          <w:tcPr>
            <w:tcW w:w="4037" w:type="dxa"/>
            <w:gridSpan w:val="5"/>
            <w:vAlign w:val="center"/>
          </w:tcPr>
          <w:p w14:paraId="118BDC3C" w14:textId="77777777" w:rsidR="00E71E57" w:rsidRPr="00794344" w:rsidRDefault="00E71E5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4212" w:type="dxa"/>
            <w:gridSpan w:val="4"/>
            <w:tcBorders>
              <w:right w:val="single" w:sz="12" w:space="0" w:color="auto"/>
            </w:tcBorders>
            <w:vAlign w:val="center"/>
          </w:tcPr>
          <w:p w14:paraId="3D8CADD5" w14:textId="77777777" w:rsidR="00E71E57" w:rsidRPr="00794344" w:rsidRDefault="00E71E5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未結清數</w:t>
            </w:r>
          </w:p>
        </w:tc>
        <w:tc>
          <w:tcPr>
            <w:tcW w:w="20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F59B85" w14:textId="77777777" w:rsidR="00E71E57" w:rsidRPr="00794344" w:rsidRDefault="00E71E5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90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15C20AB" w14:textId="77777777" w:rsidR="00E71E57" w:rsidRPr="00794344" w:rsidRDefault="00E71E57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E71E57" w:rsidRPr="00794344" w14:paraId="68A62FC4" w14:textId="77777777" w:rsidTr="00E71E57">
        <w:trPr>
          <w:cantSplit/>
          <w:trHeight w:val="128"/>
          <w:tblHeader/>
          <w:jc w:val="center"/>
        </w:trPr>
        <w:tc>
          <w:tcPr>
            <w:tcW w:w="770" w:type="dxa"/>
            <w:vMerge w:val="restart"/>
            <w:tcBorders>
              <w:left w:val="nil"/>
            </w:tcBorders>
            <w:vAlign w:val="center"/>
          </w:tcPr>
          <w:p w14:paraId="0801CB66" w14:textId="77777777" w:rsidR="00E71E57" w:rsidRPr="00794344" w:rsidRDefault="00E71E57">
            <w:pPr>
              <w:jc w:val="center"/>
              <w:rPr>
                <w:rFonts w:eastAsia="標楷體"/>
                <w:spacing w:val="-20"/>
                <w:sz w:val="20"/>
              </w:rPr>
            </w:pPr>
            <w:r w:rsidRPr="00794344">
              <w:rPr>
                <w:rFonts w:eastAsia="標楷體" w:hint="eastAsia"/>
                <w:spacing w:val="-20"/>
                <w:sz w:val="20"/>
              </w:rPr>
              <w:t>年度</w:t>
            </w:r>
          </w:p>
        </w:tc>
        <w:tc>
          <w:tcPr>
            <w:tcW w:w="266" w:type="dxa"/>
            <w:vMerge w:val="restart"/>
            <w:tcBorders>
              <w:left w:val="nil"/>
            </w:tcBorders>
            <w:vAlign w:val="center"/>
          </w:tcPr>
          <w:p w14:paraId="47E4B922" w14:textId="77777777" w:rsidR="00E71E57" w:rsidRPr="00794344" w:rsidRDefault="00E71E57">
            <w:pPr>
              <w:ind w:right="414"/>
              <w:jc w:val="center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65" w:type="dxa"/>
            <w:vMerge w:val="restart"/>
            <w:vAlign w:val="center"/>
          </w:tcPr>
          <w:p w14:paraId="2C9F2638" w14:textId="77777777" w:rsidR="00E71E57" w:rsidRPr="00794344" w:rsidRDefault="00E71E57">
            <w:pPr>
              <w:ind w:right="414"/>
              <w:jc w:val="center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67" w:type="dxa"/>
            <w:vMerge w:val="restart"/>
            <w:vAlign w:val="center"/>
          </w:tcPr>
          <w:p w14:paraId="7089F627" w14:textId="77777777" w:rsidR="00E71E57" w:rsidRPr="00794344" w:rsidRDefault="00E71E57">
            <w:pPr>
              <w:ind w:right="414"/>
              <w:jc w:val="center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目</w:t>
            </w:r>
          </w:p>
        </w:tc>
        <w:tc>
          <w:tcPr>
            <w:tcW w:w="2102" w:type="dxa"/>
            <w:vMerge w:val="restart"/>
            <w:vAlign w:val="center"/>
          </w:tcPr>
          <w:p w14:paraId="77B51EC4" w14:textId="77777777" w:rsidR="00E71E57" w:rsidRPr="00794344" w:rsidRDefault="00E71E57" w:rsidP="00794344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927" w:type="dxa"/>
            <w:vMerge/>
            <w:vAlign w:val="center"/>
          </w:tcPr>
          <w:p w14:paraId="7A6A34EB" w14:textId="77777777" w:rsidR="00E71E57" w:rsidRPr="00794344" w:rsidRDefault="00E71E57">
            <w:pPr>
              <w:rPr>
                <w:rFonts w:eastAsia="標楷體"/>
                <w:sz w:val="20"/>
              </w:rPr>
            </w:pPr>
          </w:p>
        </w:tc>
        <w:tc>
          <w:tcPr>
            <w:tcW w:w="2024" w:type="dxa"/>
            <w:gridSpan w:val="2"/>
            <w:vAlign w:val="center"/>
          </w:tcPr>
          <w:p w14:paraId="577D14FB" w14:textId="77777777" w:rsidR="00E71E57" w:rsidRPr="00794344" w:rsidRDefault="00E71E5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應付數</w:t>
            </w:r>
          </w:p>
        </w:tc>
        <w:tc>
          <w:tcPr>
            <w:tcW w:w="2188" w:type="dxa"/>
            <w:gridSpan w:val="2"/>
            <w:vAlign w:val="center"/>
          </w:tcPr>
          <w:p w14:paraId="749AB387" w14:textId="77777777" w:rsidR="00E71E57" w:rsidRPr="00794344" w:rsidRDefault="00E71E5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保留數</w:t>
            </w:r>
          </w:p>
        </w:tc>
        <w:tc>
          <w:tcPr>
            <w:tcW w:w="2018" w:type="dxa"/>
            <w:gridSpan w:val="3"/>
            <w:vAlign w:val="center"/>
          </w:tcPr>
          <w:p w14:paraId="6DE633C8" w14:textId="77777777" w:rsidR="00E71E57" w:rsidRPr="00794344" w:rsidRDefault="00E71E5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應付數</w:t>
            </w:r>
          </w:p>
        </w:tc>
        <w:tc>
          <w:tcPr>
            <w:tcW w:w="2019" w:type="dxa"/>
            <w:gridSpan w:val="2"/>
            <w:vAlign w:val="center"/>
          </w:tcPr>
          <w:p w14:paraId="335D75AB" w14:textId="77777777" w:rsidR="00E71E57" w:rsidRPr="00794344" w:rsidRDefault="00E71E5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保留數</w:t>
            </w:r>
          </w:p>
        </w:tc>
        <w:tc>
          <w:tcPr>
            <w:tcW w:w="2018" w:type="dxa"/>
            <w:gridSpan w:val="2"/>
            <w:vAlign w:val="center"/>
          </w:tcPr>
          <w:p w14:paraId="2377FE42" w14:textId="77777777" w:rsidR="00E71E57" w:rsidRPr="00794344" w:rsidRDefault="00E71E5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應付數</w:t>
            </w:r>
          </w:p>
        </w:tc>
        <w:tc>
          <w:tcPr>
            <w:tcW w:w="2194" w:type="dxa"/>
            <w:gridSpan w:val="2"/>
            <w:tcBorders>
              <w:right w:val="single" w:sz="12" w:space="0" w:color="auto"/>
            </w:tcBorders>
            <w:vAlign w:val="center"/>
          </w:tcPr>
          <w:p w14:paraId="4D61FB59" w14:textId="77777777" w:rsidR="00E71E57" w:rsidRPr="00794344" w:rsidRDefault="00E71E5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保留數</w:t>
            </w:r>
          </w:p>
        </w:tc>
        <w:tc>
          <w:tcPr>
            <w:tcW w:w="20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F46936" w14:textId="77777777" w:rsidR="00E71E57" w:rsidRPr="00794344" w:rsidRDefault="00E71E5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90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5751B54" w14:textId="77777777" w:rsidR="00E71E57" w:rsidRPr="00794344" w:rsidRDefault="00E71E57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E71E57" w:rsidRPr="00794344" w14:paraId="24B1731E" w14:textId="77777777" w:rsidTr="00E71E57">
        <w:trPr>
          <w:cantSplit/>
          <w:trHeight w:val="127"/>
          <w:tblHeader/>
          <w:jc w:val="center"/>
        </w:trPr>
        <w:tc>
          <w:tcPr>
            <w:tcW w:w="770" w:type="dxa"/>
            <w:vMerge/>
            <w:tcBorders>
              <w:left w:val="nil"/>
            </w:tcBorders>
            <w:vAlign w:val="center"/>
          </w:tcPr>
          <w:p w14:paraId="4A8372A1" w14:textId="77777777" w:rsidR="009E1397" w:rsidRPr="00794344" w:rsidRDefault="009E1397">
            <w:pPr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66" w:type="dxa"/>
            <w:vMerge/>
            <w:tcBorders>
              <w:left w:val="nil"/>
            </w:tcBorders>
            <w:vAlign w:val="center"/>
          </w:tcPr>
          <w:p w14:paraId="2FD17111" w14:textId="77777777" w:rsidR="009E1397" w:rsidRPr="00794344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65" w:type="dxa"/>
            <w:vMerge/>
            <w:vAlign w:val="center"/>
          </w:tcPr>
          <w:p w14:paraId="10EB6635" w14:textId="77777777" w:rsidR="009E1397" w:rsidRPr="00794344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67" w:type="dxa"/>
            <w:vMerge/>
            <w:vAlign w:val="center"/>
          </w:tcPr>
          <w:p w14:paraId="31BCA83E" w14:textId="77777777" w:rsidR="009E1397" w:rsidRPr="00794344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02" w:type="dxa"/>
            <w:vMerge/>
            <w:vAlign w:val="center"/>
          </w:tcPr>
          <w:p w14:paraId="2D8F13B6" w14:textId="77777777" w:rsidR="009E1397" w:rsidRPr="00794344" w:rsidRDefault="009E139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927" w:type="dxa"/>
            <w:vMerge/>
            <w:vAlign w:val="center"/>
          </w:tcPr>
          <w:p w14:paraId="64F40801" w14:textId="77777777" w:rsidR="009E1397" w:rsidRPr="00794344" w:rsidRDefault="009E1397">
            <w:pPr>
              <w:rPr>
                <w:rFonts w:eastAsia="標楷體"/>
                <w:sz w:val="20"/>
              </w:rPr>
            </w:pPr>
          </w:p>
        </w:tc>
        <w:tc>
          <w:tcPr>
            <w:tcW w:w="1009" w:type="dxa"/>
            <w:vAlign w:val="center"/>
          </w:tcPr>
          <w:p w14:paraId="00E3F4DF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015" w:type="dxa"/>
            <w:vAlign w:val="center"/>
          </w:tcPr>
          <w:p w14:paraId="4435AEB5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179" w:type="dxa"/>
            <w:vAlign w:val="center"/>
          </w:tcPr>
          <w:p w14:paraId="5A7C2939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009" w:type="dxa"/>
            <w:vAlign w:val="center"/>
          </w:tcPr>
          <w:p w14:paraId="68466258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009" w:type="dxa"/>
            <w:gridSpan w:val="2"/>
            <w:vAlign w:val="center"/>
          </w:tcPr>
          <w:p w14:paraId="6F37C6B9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009" w:type="dxa"/>
            <w:vAlign w:val="center"/>
          </w:tcPr>
          <w:p w14:paraId="49CF919B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009" w:type="dxa"/>
            <w:vAlign w:val="center"/>
          </w:tcPr>
          <w:p w14:paraId="3B11BE73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010" w:type="dxa"/>
            <w:vAlign w:val="center"/>
          </w:tcPr>
          <w:p w14:paraId="32C42522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009" w:type="dxa"/>
            <w:vAlign w:val="center"/>
          </w:tcPr>
          <w:p w14:paraId="29D15DA6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009" w:type="dxa"/>
            <w:vAlign w:val="center"/>
          </w:tcPr>
          <w:p w14:paraId="60026A0B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009" w:type="dxa"/>
            <w:vAlign w:val="center"/>
          </w:tcPr>
          <w:p w14:paraId="57AAFF70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185" w:type="dxa"/>
            <w:tcBorders>
              <w:right w:val="single" w:sz="12" w:space="0" w:color="auto"/>
            </w:tcBorders>
            <w:vAlign w:val="center"/>
          </w:tcPr>
          <w:p w14:paraId="5616448D" w14:textId="77777777" w:rsidR="009E1397" w:rsidRPr="00794344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 w:rsidRPr="00794344"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009" w:type="dxa"/>
            <w:tcBorders>
              <w:left w:val="single" w:sz="12" w:space="0" w:color="auto"/>
              <w:right w:val="nil"/>
            </w:tcBorders>
            <w:vAlign w:val="center"/>
          </w:tcPr>
          <w:p w14:paraId="2F50BF66" w14:textId="77777777" w:rsidR="009E1397" w:rsidRPr="00794344" w:rsidRDefault="009E1397">
            <w:pPr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剔除數</w:t>
            </w:r>
          </w:p>
        </w:tc>
        <w:tc>
          <w:tcPr>
            <w:tcW w:w="1009" w:type="dxa"/>
            <w:tcBorders>
              <w:right w:val="single" w:sz="12" w:space="0" w:color="auto"/>
            </w:tcBorders>
            <w:vAlign w:val="center"/>
          </w:tcPr>
          <w:p w14:paraId="47CB6E4B" w14:textId="77777777" w:rsidR="009E1397" w:rsidRPr="00794344" w:rsidRDefault="009E1397">
            <w:pPr>
              <w:jc w:val="distribute"/>
              <w:rPr>
                <w:rFonts w:eastAsia="標楷體"/>
                <w:sz w:val="20"/>
              </w:rPr>
            </w:pPr>
            <w:r w:rsidRPr="00794344">
              <w:rPr>
                <w:rFonts w:eastAsia="標楷體" w:hint="eastAsia"/>
                <w:sz w:val="20"/>
              </w:rPr>
              <w:t>減列數</w:t>
            </w:r>
          </w:p>
        </w:tc>
        <w:tc>
          <w:tcPr>
            <w:tcW w:w="904" w:type="dxa"/>
            <w:tcBorders>
              <w:left w:val="single" w:sz="12" w:space="0" w:color="auto"/>
              <w:right w:val="nil"/>
            </w:tcBorders>
            <w:vAlign w:val="center"/>
          </w:tcPr>
          <w:p w14:paraId="6252FC99" w14:textId="77777777" w:rsidR="009E1397" w:rsidRPr="00794344" w:rsidRDefault="009E1397">
            <w:pPr>
              <w:rPr>
                <w:rFonts w:eastAsia="標楷體"/>
                <w:sz w:val="20"/>
              </w:rPr>
            </w:pPr>
          </w:p>
        </w:tc>
      </w:tr>
      <w:tr w:rsidR="00E71E57" w:rsidRPr="00794344" w14:paraId="23F24545" w14:textId="77777777" w:rsidTr="00E71E57">
        <w:trPr>
          <w:cantSplit/>
          <w:trHeight w:val="395"/>
          <w:jc w:val="center"/>
        </w:trPr>
        <w:tc>
          <w:tcPr>
            <w:tcW w:w="77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3D70AB3" w14:textId="77777777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6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BC266FD" w14:textId="77777777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65" w:type="dxa"/>
            <w:tcBorders>
              <w:bottom w:val="nil"/>
            </w:tcBorders>
            <w:shd w:val="clear" w:color="auto" w:fill="auto"/>
            <w:vAlign w:val="center"/>
          </w:tcPr>
          <w:p w14:paraId="6BF602AD" w14:textId="77777777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67" w:type="dxa"/>
            <w:tcBorders>
              <w:bottom w:val="nil"/>
            </w:tcBorders>
            <w:shd w:val="clear" w:color="auto" w:fill="auto"/>
            <w:vAlign w:val="center"/>
          </w:tcPr>
          <w:p w14:paraId="57D18FF9" w14:textId="77777777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102" w:type="dxa"/>
            <w:tcBorders>
              <w:bottom w:val="nil"/>
            </w:tcBorders>
            <w:shd w:val="clear" w:color="auto" w:fill="auto"/>
            <w:vAlign w:val="center"/>
          </w:tcPr>
          <w:p w14:paraId="1D8D174E" w14:textId="77777777" w:rsidR="009600E8" w:rsidRPr="00794344" w:rsidRDefault="009600E8" w:rsidP="00794344">
            <w:pPr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794344">
              <w:rPr>
                <w:rFonts w:ascii="標楷體" w:eastAsia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927" w:type="dxa"/>
            <w:tcBorders>
              <w:bottom w:val="nil"/>
            </w:tcBorders>
            <w:shd w:val="clear" w:color="auto" w:fill="auto"/>
            <w:vAlign w:val="center"/>
          </w:tcPr>
          <w:p w14:paraId="48C3C8A1" w14:textId="77777777" w:rsidR="009600E8" w:rsidRPr="00794344" w:rsidRDefault="009600E8" w:rsidP="00794344">
            <w:pPr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19F4924C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14:paraId="569D1DDD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center"/>
          </w:tcPr>
          <w:p w14:paraId="648F8039" w14:textId="7D22ADD3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65,190,961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7036FBD9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8689851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2FA7FEDE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5AE96144" w14:textId="7804AB20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center"/>
          </w:tcPr>
          <w:p w14:paraId="464546A5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6AB3F2B8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14736153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bottom w:val="nil"/>
            </w:tcBorders>
            <w:shd w:val="clear" w:color="auto" w:fill="auto"/>
            <w:vAlign w:val="center"/>
          </w:tcPr>
          <w:p w14:paraId="296976E2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8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E028BC0" w14:textId="40BE22A6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65,190,961</w:t>
            </w:r>
          </w:p>
        </w:tc>
        <w:tc>
          <w:tcPr>
            <w:tcW w:w="1009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B821CF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F5F2F7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04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76D5BC" w14:textId="77777777" w:rsidR="009600E8" w:rsidRPr="00794344" w:rsidRDefault="009600E8" w:rsidP="009600E8">
            <w:pPr>
              <w:jc w:val="both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</w:p>
        </w:tc>
      </w:tr>
      <w:tr w:rsidR="00E71E57" w:rsidRPr="00794344" w14:paraId="2C0C8EE1" w14:textId="77777777" w:rsidTr="00E71E57">
        <w:trPr>
          <w:cantSplit/>
          <w:trHeight w:val="395"/>
          <w:jc w:val="center"/>
        </w:trPr>
        <w:tc>
          <w:tcPr>
            <w:tcW w:w="7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5835D9" w14:textId="600FF531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  <w:r w:rsidRPr="00794344">
              <w:rPr>
                <w:rFonts w:ascii="細明體" w:eastAsia="標楷體"/>
                <w:b/>
                <w:noProof/>
                <w:sz w:val="22"/>
                <w:szCs w:val="22"/>
              </w:rPr>
              <w:t>106-107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167EC6" w14:textId="105C01E7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sz w:val="22"/>
                <w:szCs w:val="22"/>
              </w:rPr>
              <w:t>8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0A73EE" w14:textId="77777777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0E50FF" w14:textId="77777777" w:rsidR="009600E8" w:rsidRPr="00794344" w:rsidRDefault="009600E8" w:rsidP="009600E8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4610D1" w14:textId="3FF201CF" w:rsidR="009600E8" w:rsidRPr="00794344" w:rsidRDefault="009600E8" w:rsidP="00794344">
            <w:pPr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794344">
              <w:rPr>
                <w:rFonts w:ascii="標楷體" w:eastAsia="標楷體" w:hint="eastAsia"/>
                <w:b/>
                <w:noProof/>
                <w:sz w:val="22"/>
                <w:szCs w:val="22"/>
              </w:rPr>
              <w:t>交通部主管</w:t>
            </w:r>
          </w:p>
        </w:tc>
        <w:tc>
          <w:tcPr>
            <w:tcW w:w="19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FF506" w14:textId="77777777" w:rsidR="009600E8" w:rsidRPr="00794344" w:rsidRDefault="009600E8" w:rsidP="00794344">
            <w:pPr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7AB84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BB39B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96142E" w14:textId="6DDEF3B4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65,190,961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90FE80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073E2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EA507D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1E8567" w14:textId="592727E5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F0B0E3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BEC097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F4FAD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06C20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5D0DE04" w14:textId="207E46E1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65,190,961</w:t>
            </w:r>
          </w:p>
        </w:tc>
        <w:tc>
          <w:tcPr>
            <w:tcW w:w="100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E229DB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6C6756" w14:textId="77777777" w:rsidR="009600E8" w:rsidRPr="00794344" w:rsidRDefault="009600E8" w:rsidP="00794344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0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C53199" w14:textId="77777777" w:rsidR="009600E8" w:rsidRPr="00794344" w:rsidRDefault="009600E8" w:rsidP="009600E8">
            <w:pPr>
              <w:jc w:val="both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</w:p>
        </w:tc>
      </w:tr>
      <w:tr w:rsidR="00E71E57" w:rsidRPr="00794344" w14:paraId="66CFBF1D" w14:textId="77777777" w:rsidTr="00E71E57">
        <w:trPr>
          <w:cantSplit/>
          <w:trHeight w:val="395"/>
          <w:jc w:val="center"/>
        </w:trPr>
        <w:tc>
          <w:tcPr>
            <w:tcW w:w="77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D20E79" w14:textId="77777777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8235C3" w14:textId="77777777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552C7" w14:textId="03666039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sz w:val="22"/>
                <w:szCs w:val="22"/>
              </w:rPr>
              <w:t>1</w:t>
            </w:r>
          </w:p>
        </w:tc>
        <w:tc>
          <w:tcPr>
            <w:tcW w:w="2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58D70" w14:textId="77777777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FBFF4" w14:textId="4CA82D1A" w:rsidR="009600E8" w:rsidRPr="00794344" w:rsidRDefault="009600E8" w:rsidP="00794344">
            <w:pPr>
              <w:ind w:leftChars="100" w:left="240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794344">
              <w:rPr>
                <w:rFonts w:ascii="標楷體" w:eastAsia="標楷體" w:hint="eastAsia"/>
                <w:noProof/>
                <w:sz w:val="22"/>
                <w:szCs w:val="22"/>
              </w:rPr>
              <w:t>交通部</w:t>
            </w:r>
          </w:p>
        </w:tc>
        <w:tc>
          <w:tcPr>
            <w:tcW w:w="19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13CB4E" w14:textId="77777777" w:rsidR="009600E8" w:rsidRPr="00794344" w:rsidRDefault="009600E8" w:rsidP="00794344">
            <w:pPr>
              <w:jc w:val="distribute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B5D1C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FB29F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44120" w14:textId="0E640363" w:rsidR="009600E8" w:rsidRPr="00794344" w:rsidRDefault="009600E8" w:rsidP="00794344">
            <w:pPr>
              <w:jc w:val="right"/>
              <w:rPr>
                <w:rFonts w:ascii="細明體" w:eastAsia="標楷體"/>
                <w:bCs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65,190,961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3276A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9BEF96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344C8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B266BA" w14:textId="7DB65015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1BBEA5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6D87F2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53E1C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C80EE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8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55AEC40" w14:textId="57B20D1D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65,190,961</w:t>
            </w:r>
          </w:p>
        </w:tc>
        <w:tc>
          <w:tcPr>
            <w:tcW w:w="100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261928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9FFF6D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0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16E805" w14:textId="77777777" w:rsidR="009600E8" w:rsidRPr="00794344" w:rsidRDefault="009600E8" w:rsidP="009600E8">
            <w:pPr>
              <w:jc w:val="both"/>
              <w:rPr>
                <w:rFonts w:ascii="細明體" w:eastAsia="標楷體"/>
                <w:spacing w:val="-10"/>
                <w:sz w:val="22"/>
                <w:szCs w:val="22"/>
              </w:rPr>
            </w:pPr>
          </w:p>
        </w:tc>
      </w:tr>
      <w:tr w:rsidR="00E71E57" w:rsidRPr="00794344" w14:paraId="5E3C2A5A" w14:textId="77777777" w:rsidTr="00E71E57">
        <w:trPr>
          <w:cantSplit/>
          <w:trHeight w:val="395"/>
          <w:jc w:val="center"/>
        </w:trPr>
        <w:tc>
          <w:tcPr>
            <w:tcW w:w="77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AE39753" w14:textId="77777777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6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8311DA7" w14:textId="77777777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</w:tcBorders>
            <w:shd w:val="clear" w:color="auto" w:fill="auto"/>
            <w:vAlign w:val="center"/>
          </w:tcPr>
          <w:p w14:paraId="2F4B429F" w14:textId="77777777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nil"/>
            </w:tcBorders>
            <w:shd w:val="clear" w:color="auto" w:fill="auto"/>
            <w:vAlign w:val="center"/>
          </w:tcPr>
          <w:p w14:paraId="75479504" w14:textId="7A12994D" w:rsidR="009600E8" w:rsidRPr="00794344" w:rsidRDefault="009600E8" w:rsidP="009600E8">
            <w:pPr>
              <w:jc w:val="center"/>
              <w:rPr>
                <w:rFonts w:ascii="細明體" w:eastAsia="標楷體"/>
                <w:sz w:val="22"/>
                <w:szCs w:val="22"/>
              </w:rPr>
            </w:pPr>
            <w:r w:rsidRPr="00794344">
              <w:rPr>
                <w:rFonts w:ascii="細明體" w:eastAsia="標楷體"/>
                <w:noProof/>
                <w:sz w:val="22"/>
                <w:szCs w:val="22"/>
              </w:rPr>
              <w:t>3</w:t>
            </w:r>
          </w:p>
        </w:tc>
        <w:tc>
          <w:tcPr>
            <w:tcW w:w="2102" w:type="dxa"/>
            <w:tcBorders>
              <w:top w:val="nil"/>
            </w:tcBorders>
            <w:shd w:val="clear" w:color="auto" w:fill="auto"/>
            <w:vAlign w:val="center"/>
          </w:tcPr>
          <w:p w14:paraId="562CB0B0" w14:textId="7C13E7BA" w:rsidR="009600E8" w:rsidRPr="00794344" w:rsidRDefault="009600E8" w:rsidP="00794344">
            <w:pPr>
              <w:ind w:leftChars="200" w:left="480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794344">
              <w:rPr>
                <w:rFonts w:ascii="標楷體" w:eastAsia="標楷體" w:hint="eastAsia"/>
                <w:noProof/>
                <w:sz w:val="22"/>
                <w:szCs w:val="22"/>
              </w:rPr>
              <w:t>軌道建設</w:t>
            </w:r>
          </w:p>
        </w:tc>
        <w:tc>
          <w:tcPr>
            <w:tcW w:w="1927" w:type="dxa"/>
            <w:tcBorders>
              <w:top w:val="nil"/>
            </w:tcBorders>
            <w:shd w:val="clear" w:color="auto" w:fill="auto"/>
            <w:vAlign w:val="center"/>
          </w:tcPr>
          <w:p w14:paraId="0B83420F" w14:textId="7A42CABD" w:rsidR="009600E8" w:rsidRPr="00794344" w:rsidRDefault="0052027E" w:rsidP="00794344">
            <w:pPr>
              <w:jc w:val="both"/>
              <w:rPr>
                <w:rFonts w:ascii="標楷體" w:eastAsia="標楷體"/>
                <w:sz w:val="22"/>
                <w:szCs w:val="22"/>
              </w:rPr>
            </w:pPr>
            <w:r w:rsidRPr="0052027E">
              <w:rPr>
                <w:rFonts w:ascii="標楷體" w:eastAsia="標楷體" w:hint="eastAsia"/>
                <w:noProof/>
                <w:sz w:val="22"/>
                <w:szCs w:val="22"/>
              </w:rPr>
              <w:t>補助地方政府辦理軌道建設計畫經費，短期內仍無法執行。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4589DF10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5" w:type="dxa"/>
            <w:tcBorders>
              <w:top w:val="nil"/>
            </w:tcBorders>
            <w:shd w:val="clear" w:color="auto" w:fill="auto"/>
            <w:vAlign w:val="center"/>
          </w:tcPr>
          <w:p w14:paraId="553F49B2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79" w:type="dxa"/>
            <w:tcBorders>
              <w:top w:val="nil"/>
            </w:tcBorders>
            <w:shd w:val="clear" w:color="auto" w:fill="auto"/>
            <w:vAlign w:val="center"/>
          </w:tcPr>
          <w:p w14:paraId="77FB062E" w14:textId="6C84E5F3" w:rsidR="009600E8" w:rsidRPr="00794344" w:rsidRDefault="009600E8" w:rsidP="00794344">
            <w:pPr>
              <w:jc w:val="right"/>
              <w:rPr>
                <w:rFonts w:ascii="細明體" w:eastAsia="標楷體"/>
                <w:bCs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65,190,961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74290EB7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62673FF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6C3CDEAB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76372893" w14:textId="5097F6C0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auto"/>
            <w:vAlign w:val="center"/>
          </w:tcPr>
          <w:p w14:paraId="3D1C8351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09E69445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6DD2C65F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</w:tcBorders>
            <w:shd w:val="clear" w:color="auto" w:fill="auto"/>
            <w:vAlign w:val="center"/>
          </w:tcPr>
          <w:p w14:paraId="4A112A44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8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0F8F4102" w14:textId="01AF7695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/>
                <w:bCs/>
                <w:noProof/>
                <w:spacing w:val="-10"/>
                <w:sz w:val="22"/>
                <w:szCs w:val="22"/>
              </w:rPr>
              <w:t>65,190,961</w:t>
            </w:r>
          </w:p>
        </w:tc>
        <w:tc>
          <w:tcPr>
            <w:tcW w:w="100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5BD9617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09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3391D9" w14:textId="77777777" w:rsidR="009600E8" w:rsidRPr="00794344" w:rsidRDefault="009600E8" w:rsidP="00794344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04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366F1317" w14:textId="77777777" w:rsidR="009600E8" w:rsidRPr="00794344" w:rsidRDefault="009600E8" w:rsidP="009600E8">
            <w:pPr>
              <w:jc w:val="both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794344">
              <w:rPr>
                <w:rFonts w:ascii="標楷體" w:eastAsia="標楷體"/>
                <w:noProof/>
                <w:sz w:val="22"/>
                <w:szCs w:val="22"/>
              </w:rPr>
              <w:t xml:space="preserve"> </w:t>
            </w:r>
          </w:p>
        </w:tc>
      </w:tr>
    </w:tbl>
    <w:p w14:paraId="281DCD3A" w14:textId="77777777" w:rsidR="002C4E87" w:rsidRDefault="002C4E87" w:rsidP="00A93085">
      <w:pPr>
        <w:rPr>
          <w:rFonts w:eastAsia="標楷體"/>
          <w:sz w:val="22"/>
        </w:rPr>
      </w:pPr>
    </w:p>
    <w:p w14:paraId="66A941C6" w14:textId="77777777" w:rsidR="00E71E57" w:rsidRPr="002C4E87" w:rsidRDefault="00E71E57" w:rsidP="00A93085">
      <w:pPr>
        <w:rPr>
          <w:rFonts w:eastAsia="標楷體"/>
          <w:sz w:val="22"/>
        </w:rPr>
      </w:pPr>
    </w:p>
    <w:sectPr w:rsidR="00E71E57" w:rsidRPr="002C4E87" w:rsidSect="00A93085">
      <w:headerReference w:type="default" r:id="rId6"/>
      <w:headerReference w:type="first" r:id="rId7"/>
      <w:footerReference w:type="first" r:id="rId8"/>
      <w:pgSz w:w="23814" w:h="16840" w:orient="landscape" w:code="8"/>
      <w:pgMar w:top="1259" w:right="1440" w:bottom="1077" w:left="1440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091BA" w14:textId="77777777" w:rsidR="009E32BD" w:rsidRDefault="009E32BD">
      <w:r>
        <w:separator/>
      </w:r>
    </w:p>
  </w:endnote>
  <w:endnote w:type="continuationSeparator" w:id="0">
    <w:p w14:paraId="495B6D25" w14:textId="77777777" w:rsidR="009E32BD" w:rsidRDefault="009E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AD228" w14:textId="7664099F" w:rsidR="00647202" w:rsidRPr="00620C4D" w:rsidRDefault="00620C4D" w:rsidP="00620C4D">
    <w:pPr>
      <w:pStyle w:val="a4"/>
      <w:jc w:val="center"/>
      <w:rPr>
        <w:rFonts w:ascii="標楷體" w:eastAsia="標楷體" w:hAnsi="標楷體"/>
      </w:rPr>
    </w:pPr>
    <w:r w:rsidRPr="00620C4D">
      <w:rPr>
        <w:rFonts w:ascii="標楷體" w:eastAsia="標楷體" w:hAnsi="標楷體" w:hint="eastAsia"/>
      </w:rPr>
      <w:t>1</w:t>
    </w:r>
    <w:r w:rsidR="002C4E87">
      <w:rPr>
        <w:rFonts w:ascii="標楷體" w:eastAsia="標楷體" w:hAnsi="標楷體"/>
      </w:rPr>
      <w:t>7</w:t>
    </w:r>
    <w:r w:rsidRPr="00620C4D">
      <w:rPr>
        <w:rFonts w:ascii="標楷體" w:eastAsia="標楷體" w:hAnsi="標楷體" w:hint="eastAsia"/>
      </w:rPr>
      <w:t>-</w:t>
    </w:r>
    <w:r w:rsidR="002C4E87">
      <w:rPr>
        <w:rFonts w:ascii="標楷體" w:eastAsia="標楷體" w:hAnsi="標楷體"/>
      </w:rPr>
      <w:t>1</w:t>
    </w:r>
    <w:r w:rsidRPr="00620C4D">
      <w:rPr>
        <w:rFonts w:ascii="標楷體" w:eastAsia="標楷體" w:hAnsi="標楷體" w:hint="eastAsia"/>
      </w:rPr>
      <w:t>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CDFED" w14:textId="77777777" w:rsidR="009E32BD" w:rsidRDefault="009E32BD">
      <w:r>
        <w:separator/>
      </w:r>
    </w:p>
  </w:footnote>
  <w:footnote w:type="continuationSeparator" w:id="0">
    <w:p w14:paraId="6395DDBC" w14:textId="77777777" w:rsidR="009E32BD" w:rsidRDefault="009E3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9487C" w14:textId="3A5009A0" w:rsidR="009E1397" w:rsidRDefault="009E1397">
    <w:pPr>
      <w:ind w:leftChars="32" w:left="77" w:right="79"/>
      <w:jc w:val="center"/>
    </w:pPr>
    <w:r>
      <w:rPr>
        <w:rFonts w:ascii="標楷體" w:eastAsia="標楷體"/>
        <w:b/>
        <w:spacing w:val="60"/>
        <w:sz w:val="36"/>
        <w:u w:val="single"/>
      </w:rPr>
      <w:t>、</w:t>
    </w:r>
    <w:r>
      <w:rPr>
        <w:rFonts w:ascii="標楷體" w:eastAsia="標楷體" w:hint="eastAsia"/>
        <w:b/>
        <w:spacing w:val="60"/>
        <w:sz w:val="36"/>
        <w:u w:val="single"/>
      </w:rPr>
      <w:t>中華民國</w:t>
    </w:r>
    <w:r w:rsidR="00647202" w:rsidRPr="00647202">
      <w:rPr>
        <w:rFonts w:ascii="標楷體" w:eastAsia="標楷體" w:hAnsi="標楷體" w:hint="eastAsia"/>
        <w:b/>
        <w:spacing w:val="60"/>
        <w:sz w:val="36"/>
        <w:u w:val="single"/>
      </w:rPr>
      <w:t>113</w:t>
    </w:r>
    <w:r>
      <w:rPr>
        <w:rFonts w:ascii="標楷體" w:eastAsia="標楷體" w:hint="eastAsia"/>
        <w:b/>
        <w:spacing w:val="60"/>
        <w:sz w:val="36"/>
        <w:u w:val="single"/>
      </w:rPr>
      <w:t>年度中央政府總決算以前年度歲出</w:t>
    </w:r>
    <w:r>
      <w:rPr>
        <w:rFonts w:eastAsia="標楷體" w:hint="eastAsia"/>
        <w:b/>
        <w:spacing w:val="60"/>
        <w:sz w:val="36"/>
        <w:u w:val="single"/>
      </w:rPr>
      <w:t>轉入數</w:t>
    </w:r>
    <w:r>
      <w:rPr>
        <w:rFonts w:ascii="標楷體" w:eastAsia="標楷體" w:hint="eastAsia"/>
        <w:b/>
        <w:spacing w:val="60"/>
        <w:sz w:val="36"/>
        <w:u w:val="single"/>
      </w:rPr>
      <w:t>決算修正數明細表</w:t>
    </w:r>
    <w:r w:rsidR="00647202" w:rsidRPr="00647202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DDABF" w14:textId="1852C378" w:rsidR="009E1397" w:rsidRDefault="00647202">
    <w:pPr>
      <w:ind w:leftChars="32" w:left="77" w:right="79"/>
      <w:jc w:val="center"/>
    </w:pPr>
    <w:r>
      <w:rPr>
        <w:rFonts w:ascii="標楷體" w:eastAsia="標楷體" w:hint="eastAsia"/>
        <w:b/>
        <w:spacing w:val="60"/>
        <w:sz w:val="36"/>
        <w:u w:val="single"/>
      </w:rPr>
      <w:t>中央政府前瞻基礎建設計畫第1期特別</w:t>
    </w:r>
    <w:r w:rsidR="009E1397">
      <w:rPr>
        <w:rFonts w:ascii="標楷體" w:eastAsia="標楷體" w:hint="eastAsia"/>
        <w:b/>
        <w:spacing w:val="60"/>
        <w:sz w:val="36"/>
        <w:u w:val="single"/>
      </w:rPr>
      <w:t>決算以前年度歲出</w:t>
    </w:r>
    <w:r w:rsidR="009E1397">
      <w:rPr>
        <w:rFonts w:eastAsia="標楷體" w:hint="eastAsia"/>
        <w:b/>
        <w:spacing w:val="60"/>
        <w:sz w:val="36"/>
        <w:u w:val="single"/>
      </w:rPr>
      <w:t>轉入數</w:t>
    </w:r>
    <w:r w:rsidR="009E1397">
      <w:rPr>
        <w:rFonts w:ascii="標楷體" w:eastAsia="標楷體" w:hint="eastAsia"/>
        <w:b/>
        <w:spacing w:val="60"/>
        <w:sz w:val="36"/>
        <w:u w:val="single"/>
      </w:rPr>
      <w:t>決算修正數明細表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2BD"/>
    <w:rsid w:val="00242A21"/>
    <w:rsid w:val="002C4E87"/>
    <w:rsid w:val="004140AA"/>
    <w:rsid w:val="0052027E"/>
    <w:rsid w:val="00543B82"/>
    <w:rsid w:val="00543EB6"/>
    <w:rsid w:val="005815F7"/>
    <w:rsid w:val="00620C4D"/>
    <w:rsid w:val="00647202"/>
    <w:rsid w:val="006864FC"/>
    <w:rsid w:val="006E7759"/>
    <w:rsid w:val="00794344"/>
    <w:rsid w:val="009600E8"/>
    <w:rsid w:val="009E1397"/>
    <w:rsid w:val="009E32BD"/>
    <w:rsid w:val="00A93085"/>
    <w:rsid w:val="00CC6DC7"/>
    <w:rsid w:val="00E1444F"/>
    <w:rsid w:val="00E71E57"/>
    <w:rsid w:val="00FB1BAA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2BA63E"/>
  <w15:chartTrackingRefBased/>
  <w15:docId w15:val="{30BD47FE-0CE9-4E35-BF77-F11FCDDB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hSHjsUhSy&#20197;&#21069;&#24180;&#24230;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(x86)\NAO\Report\hSHjsUhSy以前年度歲出決算修正數明細表.dot</Template>
  <TotalTime>19</TotalTime>
  <Pages>1</Pages>
  <Words>188</Words>
  <Characters>230</Characters>
  <Application>Microsoft Office Word</Application>
  <DocSecurity>0</DocSecurity>
  <Lines>1</Lines>
  <Paragraphs>1</Paragraphs>
  <ScaleCrop>false</ScaleCrop>
  <Company>N.A.O.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吳筱雯</dc:creator>
  <cp:keywords/>
  <cp:lastModifiedBy>羿每 陳</cp:lastModifiedBy>
  <cp:revision>4</cp:revision>
  <cp:lastPrinted>2025-06-23T00:47:00Z</cp:lastPrinted>
  <dcterms:created xsi:type="dcterms:W3CDTF">2025-06-25T23:51:00Z</dcterms:created>
  <dcterms:modified xsi:type="dcterms:W3CDTF">2025-06-30T02:21:00Z</dcterms:modified>
</cp:coreProperties>
</file>