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B19FC" w14:textId="77777777" w:rsidR="00706C3E" w:rsidRDefault="001B2432" w:rsidP="00706C3E">
      <w:pPr>
        <w:pStyle w:val="a7"/>
        <w:spacing w:beforeLines="0" w:before="48" w:afterLines="0" w:after="48"/>
        <w:ind w:leftChars="0" w:left="0" w:firstLineChars="0" w:firstLine="0"/>
        <w:jc w:val="left"/>
        <w:rPr>
          <w:sz w:val="36"/>
        </w:rPr>
      </w:pPr>
      <w:r w:rsidRPr="001B2432">
        <w:rPr>
          <w:rFonts w:hint="eastAsia"/>
          <w:sz w:val="36"/>
        </w:rPr>
        <w:t>災害準備金</w:t>
      </w:r>
    </w:p>
    <w:p w14:paraId="52B0D78D" w14:textId="77777777" w:rsidR="001F6A51" w:rsidRPr="001F6A51" w:rsidRDefault="001F6A51" w:rsidP="001F6A51">
      <w:pPr>
        <w:spacing w:beforeLines="50" w:before="180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一、決算審定數簡明表－歲出部分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099"/>
        <w:gridCol w:w="992"/>
      </w:tblGrid>
      <w:tr w:rsidR="001F6A51" w14:paraId="658DDD5F" w14:textId="77777777" w:rsidTr="001D2598">
        <w:trPr>
          <w:cantSplit/>
          <w:trHeight w:val="283"/>
          <w:tblHeader/>
        </w:trPr>
        <w:tc>
          <w:tcPr>
            <w:tcW w:w="2012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A117D" w14:textId="10A869E6" w:rsidR="001F6A51" w:rsidRPr="001F6A51" w:rsidRDefault="001F6A51" w:rsidP="001D2598">
            <w:pPr>
              <w:spacing w:beforeLines="30" w:before="108"/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</w:t>
            </w:r>
            <w:r w:rsidR="00CF128A">
              <w:rPr>
                <w:rFonts w:hAnsi="標楷體" w:hint="eastAsia"/>
                <w:sz w:val="28"/>
              </w:rPr>
              <w:t>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1F6A51" w14:paraId="57DD0D8B" w14:textId="77777777" w:rsidTr="001D7AFC">
        <w:trPr>
          <w:cantSplit/>
          <w:tblHeader/>
        </w:trPr>
        <w:tc>
          <w:tcPr>
            <w:tcW w:w="2012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E72741C" w14:textId="77777777" w:rsidR="001F6A51" w:rsidRPr="00AA056F" w:rsidRDefault="001F6A51" w:rsidP="001F6A51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1F6A51" w14:paraId="6D3B5219" w14:textId="77777777" w:rsidTr="006F70A7">
        <w:trPr>
          <w:cantSplit/>
          <w:trHeight w:val="312"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565D7040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59A83086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245A6663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3B16B869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71AD62D1" w14:textId="77777777" w:rsidR="001F6A51" w:rsidRPr="00AA056F" w:rsidRDefault="001F6A51" w:rsidP="001F6A51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091" w:type="dxa"/>
            <w:gridSpan w:val="2"/>
            <w:tcBorders>
              <w:right w:val="nil"/>
            </w:tcBorders>
            <w:vAlign w:val="center"/>
          </w:tcPr>
          <w:p w14:paraId="23B4E17E" w14:textId="77777777" w:rsidR="001F6A51" w:rsidRPr="00AA056F" w:rsidRDefault="001F6A51" w:rsidP="001F6A51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1F6A51" w14:paraId="71C9540A" w14:textId="77777777" w:rsidTr="006F70A7">
        <w:trPr>
          <w:cantSplit/>
          <w:trHeight w:val="312"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17C9732F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26548D58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14BF3673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06988637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4619472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4E889030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681052CF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5545B314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099" w:type="dxa"/>
            <w:vAlign w:val="center"/>
          </w:tcPr>
          <w:p w14:paraId="6DF3E4F9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2" w:type="dxa"/>
            <w:tcBorders>
              <w:right w:val="nil"/>
            </w:tcBorders>
            <w:vAlign w:val="center"/>
          </w:tcPr>
          <w:p w14:paraId="40A41513" w14:textId="77777777" w:rsidR="001F6A51" w:rsidRPr="00AA056F" w:rsidRDefault="001F6A51" w:rsidP="001F6A51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1F6A51" w:rsidRPr="00802910" w14:paraId="76D90607" w14:textId="77777777" w:rsidTr="001D7A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155" w:type="dxa"/>
            <w:shd w:val="clear" w:color="auto" w:fill="auto"/>
            <w:vAlign w:val="center"/>
          </w:tcPr>
          <w:p w14:paraId="53A9F12D" w14:textId="77777777" w:rsidR="001F6A51" w:rsidRPr="001B2432" w:rsidRDefault="001F6A51" w:rsidP="001F6A51">
            <w:pPr>
              <w:jc w:val="distribute"/>
              <w:rPr>
                <w:rFonts w:hAnsi="標楷體"/>
                <w:sz w:val="22"/>
                <w:szCs w:val="22"/>
              </w:rPr>
            </w:pPr>
            <w:r w:rsidRPr="001B2432">
              <w:rPr>
                <w:rFonts w:hAnsi="標楷體" w:hint="eastAsia"/>
                <w:noProof/>
                <w:spacing w:val="-4"/>
                <w:sz w:val="22"/>
                <w:szCs w:val="22"/>
              </w:rPr>
              <w:t>災害準備金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963AC4" w14:textId="25FDDA23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2</w:t>
            </w:r>
            <w:r w:rsidR="001F6A51"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,000,000,000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594EDD" w14:textId="621662BB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2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,000,000,000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335013" w14:textId="77777777" w:rsidR="001F6A51" w:rsidRPr="006F70A7" w:rsidRDefault="001F6A51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93AFEF" w14:textId="77777777" w:rsidR="001F6A51" w:rsidRPr="006F70A7" w:rsidRDefault="001F6A51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FD14528" w14:textId="271DE6D8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1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100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000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56E77F" w14:textId="31F8FAE8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900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000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2FBD66A" w14:textId="7BE32405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2</w:t>
            </w:r>
            <w:r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,000,000,000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5D9433" w14:textId="7A3C80EC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0B2D62" w14:textId="6177EAA5" w:rsidR="001F6A51" w:rsidRPr="006F70A7" w:rsidRDefault="00CF128A" w:rsidP="001F6A51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</w:tr>
    </w:tbl>
    <w:p w14:paraId="0946FE7B" w14:textId="77777777" w:rsidR="001F6A51" w:rsidRPr="000B5B89" w:rsidRDefault="001F6A51" w:rsidP="001F6A51">
      <w:pPr>
        <w:pStyle w:val="a9"/>
        <w:ind w:rightChars="-14" w:right="-22"/>
      </w:pPr>
    </w:p>
    <w:tbl>
      <w:tblPr>
        <w:tblW w:w="2012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382"/>
        <w:gridCol w:w="992"/>
      </w:tblGrid>
      <w:tr w:rsidR="001F6A51" w14:paraId="4A722A64" w14:textId="77777777" w:rsidTr="001D7AFC">
        <w:trPr>
          <w:cantSplit/>
          <w:trHeight w:val="284"/>
          <w:tblHeader/>
        </w:trPr>
        <w:tc>
          <w:tcPr>
            <w:tcW w:w="20129" w:type="dxa"/>
            <w:gridSpan w:val="10"/>
            <w:tcBorders>
              <w:top w:val="nil"/>
              <w:bottom w:val="nil"/>
            </w:tcBorders>
            <w:vAlign w:val="center"/>
          </w:tcPr>
          <w:p w14:paraId="039D73DA" w14:textId="77777777" w:rsidR="001F6A51" w:rsidRPr="006001BA" w:rsidRDefault="001F6A51" w:rsidP="001F6A51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1F6A51" w14:paraId="29EC2C09" w14:textId="77777777" w:rsidTr="001D7AFC">
        <w:trPr>
          <w:cantSplit/>
          <w:trHeight w:val="284"/>
          <w:tblHeader/>
        </w:trPr>
        <w:tc>
          <w:tcPr>
            <w:tcW w:w="20129" w:type="dxa"/>
            <w:gridSpan w:val="10"/>
            <w:tcBorders>
              <w:top w:val="nil"/>
            </w:tcBorders>
            <w:vAlign w:val="center"/>
          </w:tcPr>
          <w:p w14:paraId="18D12103" w14:textId="77777777" w:rsidR="001F6A51" w:rsidRPr="006001BA" w:rsidRDefault="001F6A51" w:rsidP="001F6A51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1F6A51" w14:paraId="7B4622DB" w14:textId="77777777" w:rsidTr="006F70A7">
        <w:trPr>
          <w:cantSplit/>
          <w:trHeight w:val="312"/>
          <w:tblHeader/>
        </w:trPr>
        <w:tc>
          <w:tcPr>
            <w:tcW w:w="595" w:type="dxa"/>
            <w:vMerge w:val="restart"/>
            <w:vAlign w:val="center"/>
          </w:tcPr>
          <w:p w14:paraId="646214BB" w14:textId="77777777" w:rsidR="001F6A51" w:rsidRPr="006001BA" w:rsidRDefault="001F6A51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14:paraId="21C2445E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34C59C59" w14:textId="77777777" w:rsidR="001F6A51" w:rsidRPr="006001BA" w:rsidRDefault="001F6A51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  <w:vAlign w:val="center"/>
          </w:tcPr>
          <w:p w14:paraId="1C0BBFC7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35" w:type="dxa"/>
            <w:gridSpan w:val="4"/>
            <w:vAlign w:val="center"/>
          </w:tcPr>
          <w:p w14:paraId="09C8E6AD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1F6A51" w14:paraId="0B5CA79D" w14:textId="77777777" w:rsidTr="001D7AFC">
        <w:trPr>
          <w:cantSplit/>
          <w:trHeight w:val="340"/>
          <w:tblHeader/>
        </w:trPr>
        <w:tc>
          <w:tcPr>
            <w:tcW w:w="595" w:type="dxa"/>
            <w:vMerge/>
            <w:vAlign w:val="center"/>
          </w:tcPr>
          <w:p w14:paraId="4CB42B9C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14:paraId="36F9E9D9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2C8CEC12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354937E5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54F21F5C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67A9FE16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F8580E2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3FAE57B6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374" w:type="dxa"/>
            <w:gridSpan w:val="2"/>
            <w:vAlign w:val="center"/>
          </w:tcPr>
          <w:p w14:paraId="1E67B377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1F6A51" w14:paraId="7B7CCBB7" w14:textId="77777777" w:rsidTr="001D7AFC">
        <w:trPr>
          <w:cantSplit/>
          <w:trHeight w:val="340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7C96DB2B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4262F61C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98862D1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3043D32E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35094ABA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40849232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8E94CB9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693136C3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  <w:vAlign w:val="center"/>
          </w:tcPr>
          <w:p w14:paraId="200EC3B7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76F408" w14:textId="77777777" w:rsidR="001F6A51" w:rsidRPr="006001BA" w:rsidRDefault="001F6A51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F70A7" w:rsidRPr="00342F81" w14:paraId="4BAD51BB" w14:textId="77777777" w:rsidTr="00CF128A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DA03293" w14:textId="77777777" w:rsidR="006F70A7" w:rsidRPr="00342F81" w:rsidRDefault="006F70A7" w:rsidP="006F70A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C11E6D" w14:textId="77777777" w:rsidR="006F70A7" w:rsidRPr="00342F81" w:rsidRDefault="006F70A7" w:rsidP="006F70A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42F81">
              <w:rPr>
                <w:rFonts w:ascii="標楷體"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B8FA29" w14:textId="6EE8D393" w:rsidR="006F70A7" w:rsidRPr="006F70A7" w:rsidRDefault="006F70A7" w:rsidP="006F70A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1,120,000,000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61EA6F" w14:textId="0D8258D2" w:rsidR="006F70A7" w:rsidRPr="006F70A7" w:rsidRDefault="006F70A7" w:rsidP="006F70A7">
            <w:pPr>
              <w:rPr>
                <w:rFonts w:ascii="細明體" w:eastAsia="細明體" w:hAnsi="細明體"/>
                <w:b/>
                <w:noProof/>
                <w:w w:val="90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A6B819D" w14:textId="0759E2B5" w:rsidR="006F70A7" w:rsidRPr="006F70A7" w:rsidRDefault="006F70A7" w:rsidP="006F70A7">
            <w:pPr>
              <w:rPr>
                <w:rFonts w:ascii="細明體" w:eastAsia="細明體" w:hAnsi="細明體"/>
                <w:b/>
                <w:noProof/>
                <w:w w:val="90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581CFA" w14:textId="1F85968B" w:rsidR="006F70A7" w:rsidRPr="006F70A7" w:rsidRDefault="006F70A7" w:rsidP="006F70A7">
            <w:pPr>
              <w:rPr>
                <w:rFonts w:ascii="細明體" w:eastAsia="細明體" w:hAnsi="細明體"/>
                <w:b/>
                <w:noProof/>
                <w:w w:val="90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5CA4D2" w14:textId="39D175B7" w:rsidR="006F70A7" w:rsidRPr="006F70A7" w:rsidRDefault="006F70A7" w:rsidP="006F70A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100</w:t>
            </w: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000</w:t>
            </w: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12BEBD3" w14:textId="47BD9D68" w:rsidR="006F70A7" w:rsidRPr="006F70A7" w:rsidRDefault="006F70A7" w:rsidP="006F70A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977</w:t>
            </w: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306</w:t>
            </w: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574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D02C7D4" w14:textId="236E1E66" w:rsidR="006F70A7" w:rsidRPr="006F70A7" w:rsidRDefault="006F70A7" w:rsidP="006F70A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42</w:t>
            </w: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693</w:t>
            </w: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b/>
                <w:bCs w:val="0"/>
                <w:noProof/>
                <w:w w:val="95"/>
                <w:sz w:val="22"/>
                <w:szCs w:val="22"/>
              </w:rPr>
              <w:t>426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90979" w14:textId="1C7FFF5F" w:rsidR="006F70A7" w:rsidRPr="006F70A7" w:rsidRDefault="006F70A7" w:rsidP="006F70A7">
            <w:pPr>
              <w:pStyle w:val="3"/>
              <w:rPr>
                <w:rFonts w:hAnsi="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6F70A7">
              <w:rPr>
                <w:rFonts w:hAnsi="細明體" w:hint="eastAsia"/>
                <w:b/>
                <w:bCs w:val="0"/>
                <w:noProof/>
                <w:w w:val="95"/>
                <w:sz w:val="22"/>
                <w:szCs w:val="22"/>
              </w:rPr>
              <w:t>3.81</w:t>
            </w:r>
          </w:p>
        </w:tc>
      </w:tr>
      <w:tr w:rsidR="00CF128A" w:rsidRPr="00342F81" w14:paraId="76A4B6DE" w14:textId="77777777" w:rsidTr="00CF128A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32546A1" w14:textId="786BC7DC" w:rsidR="00CF128A" w:rsidRPr="00342F81" w:rsidRDefault="00CF128A" w:rsidP="00CF128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42F81">
              <w:rPr>
                <w:rFonts w:ascii="標楷體" w:eastAsia="標楷體" w:hAnsi="標楷體"/>
                <w:noProof/>
                <w:sz w:val="22"/>
                <w:szCs w:val="22"/>
              </w:rPr>
              <w:t>11</w:t>
            </w:r>
            <w:r>
              <w:rPr>
                <w:rFonts w:ascii="標楷體" w:eastAsia="標楷體" w:hAnsi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136435" w14:textId="77777777" w:rsidR="00CF128A" w:rsidRPr="00342F81" w:rsidRDefault="00CF128A" w:rsidP="00CF128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42F8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F8174C" w14:textId="64932BB7" w:rsidR="00CF128A" w:rsidRPr="006F70A7" w:rsidRDefault="00CF128A" w:rsidP="00CF128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1,120,000,000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A2BAD8" w14:textId="3F57A354" w:rsidR="00CF128A" w:rsidRPr="006F70A7" w:rsidRDefault="00CF128A" w:rsidP="00CF128A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E6AA3C" w14:textId="7314B8BE" w:rsidR="00CF128A" w:rsidRPr="006F70A7" w:rsidRDefault="00CF128A" w:rsidP="00CF128A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1DC1B8" w14:textId="5093E6A1" w:rsidR="00CF128A" w:rsidRPr="006F70A7" w:rsidRDefault="00CF128A" w:rsidP="00CF128A">
            <w:pP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9DAED9" w14:textId="46424401" w:rsidR="00CF128A" w:rsidRPr="006F70A7" w:rsidRDefault="00CF128A" w:rsidP="00CF128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100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000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349902D" w14:textId="42A7629D" w:rsidR="00CF128A" w:rsidRPr="006F70A7" w:rsidRDefault="00CF128A" w:rsidP="00CF128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977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306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574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82CE3EA" w14:textId="3A541B8E" w:rsidR="00CF128A" w:rsidRPr="006F70A7" w:rsidRDefault="00CF128A" w:rsidP="00CF128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42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693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426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30727A" w14:textId="4A0E8EC4" w:rsidR="00CF128A" w:rsidRPr="006F70A7" w:rsidRDefault="00CF128A" w:rsidP="00CF128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3.81</w:t>
            </w:r>
          </w:p>
        </w:tc>
      </w:tr>
    </w:tbl>
    <w:p w14:paraId="280848ED" w14:textId="77777777" w:rsidR="001B2432" w:rsidRPr="00B425BE" w:rsidRDefault="001F6A51" w:rsidP="00B425BE">
      <w:pPr>
        <w:spacing w:beforeLines="60" w:before="216"/>
        <w:jc w:val="left"/>
        <w:rPr>
          <w:rFonts w:hAnsi="標楷體"/>
          <w:b/>
          <w:sz w:val="32"/>
        </w:rPr>
      </w:pPr>
      <w:r w:rsidRPr="001F6A51">
        <w:rPr>
          <w:rFonts w:hint="eastAsia"/>
          <w:b/>
          <w:sz w:val="36"/>
        </w:rPr>
        <w:t>二</w:t>
      </w:r>
      <w:r w:rsidR="001B2432" w:rsidRPr="001F6A51">
        <w:rPr>
          <w:rFonts w:hint="eastAsia"/>
          <w:b/>
          <w:sz w:val="36"/>
        </w:rPr>
        <w:t>、動支事由簡表</w:t>
      </w:r>
    </w:p>
    <w:tbl>
      <w:tblPr>
        <w:tblW w:w="201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3"/>
        <w:gridCol w:w="2126"/>
        <w:gridCol w:w="14742"/>
      </w:tblGrid>
      <w:tr w:rsidR="001B2432" w14:paraId="6CE2DDBD" w14:textId="77777777" w:rsidTr="001D7AFC">
        <w:trPr>
          <w:cantSplit/>
          <w:trHeight w:val="283"/>
          <w:tblHeader/>
        </w:trPr>
        <w:tc>
          <w:tcPr>
            <w:tcW w:w="20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E283B0" w14:textId="77777777" w:rsidR="001B2432" w:rsidRPr="001B2432" w:rsidRDefault="001B2432" w:rsidP="001B2432">
            <w:pPr>
              <w:ind w:leftChars="135" w:left="216"/>
              <w:rPr>
                <w:rFonts w:hAnsi="標楷體"/>
                <w:sz w:val="24"/>
                <w:szCs w:val="24"/>
              </w:rPr>
            </w:pPr>
            <w:r w:rsidRPr="001B2432">
              <w:rPr>
                <w:rFonts w:hAnsi="Arial Narrow" w:hint="eastAsia"/>
                <w:w w:val="95"/>
                <w:sz w:val="24"/>
                <w:szCs w:val="24"/>
              </w:rPr>
              <w:t>單位：新臺幣千元</w:t>
            </w:r>
          </w:p>
        </w:tc>
      </w:tr>
      <w:tr w:rsidR="001B2432" w14:paraId="54D8C70A" w14:textId="77777777" w:rsidTr="001D7AFC">
        <w:trPr>
          <w:cantSplit/>
          <w:trHeight w:val="397"/>
          <w:tblHeader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7D97" w14:textId="77777777" w:rsidR="001B2432" w:rsidRPr="001B2432" w:rsidRDefault="001B2432" w:rsidP="001F6A51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主管機關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F347" w14:textId="77777777" w:rsidR="001B2432" w:rsidRPr="001B2432" w:rsidRDefault="001B2432" w:rsidP="001F6A51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動支數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DA70" w14:textId="77777777" w:rsidR="001B2432" w:rsidRPr="001B2432" w:rsidRDefault="001B2432" w:rsidP="00FF5F66">
            <w:pPr>
              <w:pStyle w:val="a8"/>
              <w:spacing w:line="24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1B2432">
              <w:rPr>
                <w:rFonts w:ascii="標楷體" w:hAnsi="標楷體" w:hint="eastAsia"/>
                <w:sz w:val="22"/>
                <w:szCs w:val="22"/>
              </w:rPr>
              <w:t>動支事由</w:t>
            </w:r>
          </w:p>
        </w:tc>
      </w:tr>
      <w:tr w:rsidR="001B2432" w14:paraId="7624B37E" w14:textId="77777777" w:rsidTr="001D2598">
        <w:trPr>
          <w:cantSplit/>
          <w:trHeight w:val="397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A7FF" w14:textId="77777777" w:rsidR="001B2432" w:rsidRPr="00445EA7" w:rsidRDefault="001B2432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445EA7">
              <w:rPr>
                <w:rFonts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A18D" w14:textId="13254C76" w:rsidR="001B2432" w:rsidRPr="006F70A7" w:rsidRDefault="0047583F" w:rsidP="00445EA7">
            <w:pPr>
              <w:snapToGrid w:val="0"/>
              <w:spacing w:line="300" w:lineRule="exact"/>
              <w:rPr>
                <w:rFonts w:ascii="細明體" w:eastAsia="細明體" w:hAnsi="細明體"/>
                <w:b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2</w:t>
            </w:r>
            <w:r w:rsidR="001B2432"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000</w:t>
            </w:r>
            <w:r w:rsidR="001B2432"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 w:hint="eastAsia"/>
                <w:b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75BE" w14:textId="77777777" w:rsidR="001B2432" w:rsidRPr="001B2432" w:rsidRDefault="001B2432" w:rsidP="001F6A51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</w:rPr>
            </w:pPr>
          </w:p>
        </w:tc>
      </w:tr>
      <w:tr w:rsidR="001B2432" w14:paraId="34E7755F" w14:textId="77777777" w:rsidTr="001D2598">
        <w:trPr>
          <w:cantSplit/>
          <w:trHeight w:val="397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CED3" w14:textId="5EF12019" w:rsidR="001B2432" w:rsidRPr="00C44198" w:rsidRDefault="00CF128A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CF128A">
              <w:rPr>
                <w:rFonts w:hAnsi="標楷體" w:hint="eastAsia"/>
                <w:sz w:val="22"/>
                <w:szCs w:val="22"/>
              </w:rPr>
              <w:t>內政部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5DC8" w14:textId="58517974" w:rsidR="001B2432" w:rsidRPr="006F70A7" w:rsidRDefault="00CF128A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800</w:t>
            </w:r>
            <w:r w:rsidR="00C44198"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6F23" w14:textId="232E44E3" w:rsidR="001B2432" w:rsidRPr="001B2432" w:rsidRDefault="0047583F" w:rsidP="00EB2A5C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  <w:highlight w:val="yellow"/>
              </w:rPr>
            </w:pPr>
            <w:r w:rsidRPr="0047583F">
              <w:rPr>
                <w:rFonts w:hAnsi="標楷體" w:hint="eastAsia"/>
                <w:sz w:val="22"/>
                <w:szCs w:val="22"/>
              </w:rPr>
              <w:t>國土管理署</w:t>
            </w:r>
            <w:r w:rsidR="00E1436B" w:rsidRPr="00E1436B">
              <w:rPr>
                <w:rFonts w:hAnsi="標楷體"/>
                <w:sz w:val="22"/>
                <w:szCs w:val="22"/>
              </w:rPr>
              <w:t>補助高雄市政府辦理山陀兒颱風災後復原經費</w:t>
            </w:r>
            <w:r w:rsidR="00EB2A5C" w:rsidRPr="00EB2A5C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91277A" w14:paraId="6209725D" w14:textId="77777777" w:rsidTr="001D2598">
        <w:trPr>
          <w:cantSplit/>
          <w:trHeight w:val="397"/>
        </w:trPr>
        <w:tc>
          <w:tcPr>
            <w:tcW w:w="3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A2D1F" w14:textId="0A723284" w:rsidR="0091277A" w:rsidRPr="00445EA7" w:rsidRDefault="0091277A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經濟部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BA94" w14:textId="0F1A425C" w:rsidR="0091277A" w:rsidRPr="006F70A7" w:rsidRDefault="0091277A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3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27,375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A213" w14:textId="7777DD14" w:rsidR="0091277A" w:rsidRPr="00630E56" w:rsidRDefault="0091277A" w:rsidP="00630E56">
            <w:pPr>
              <w:snapToGrid w:val="0"/>
              <w:spacing w:line="300" w:lineRule="exact"/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水利署</w:t>
            </w:r>
            <w:r w:rsidRPr="00E1436B">
              <w:rPr>
                <w:rFonts w:hAnsi="標楷體"/>
                <w:sz w:val="22"/>
                <w:szCs w:val="22"/>
              </w:rPr>
              <w:t>補助臺東縣政府辦理山陀兒颱風造成轄管河川淤積緊</w:t>
            </w:r>
            <w:r>
              <w:rPr>
                <w:rFonts w:hAnsi="標楷體" w:hint="eastAsia"/>
                <w:sz w:val="22"/>
                <w:szCs w:val="22"/>
              </w:rPr>
              <w:t>急</w:t>
            </w:r>
            <w:r w:rsidRPr="00E1436B">
              <w:rPr>
                <w:rFonts w:hAnsi="標楷體"/>
                <w:sz w:val="22"/>
                <w:szCs w:val="22"/>
              </w:rPr>
              <w:t>疏濬經費</w:t>
            </w:r>
            <w:r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91277A" w14:paraId="205DA190" w14:textId="77777777" w:rsidTr="001D2598">
        <w:trPr>
          <w:cantSplit/>
          <w:trHeight w:val="397"/>
        </w:trPr>
        <w:tc>
          <w:tcPr>
            <w:tcW w:w="3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9161" w14:textId="77777777" w:rsidR="0091277A" w:rsidRDefault="0091277A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EE83" w14:textId="54A1B1C1" w:rsidR="0091277A" w:rsidRPr="006F70A7" w:rsidRDefault="0091277A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100</w:t>
            </w:r>
            <w:r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DAE1" w14:textId="1484328C" w:rsidR="0091277A" w:rsidRDefault="0091277A" w:rsidP="00630E56">
            <w:pPr>
              <w:snapToGrid w:val="0"/>
              <w:spacing w:line="300" w:lineRule="exact"/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商業發展署</w:t>
            </w:r>
            <w:r w:rsidRPr="00E1436B">
              <w:rPr>
                <w:rFonts w:hAnsi="標楷體"/>
                <w:sz w:val="22"/>
                <w:szCs w:val="22"/>
              </w:rPr>
              <w:t>執行「協助因山陀兒颱風受災業者及攤商設備汰換補助方案」經費</w:t>
            </w:r>
            <w:r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47583F" w14:paraId="7F635BBF" w14:textId="77777777" w:rsidTr="001D2598">
        <w:trPr>
          <w:cantSplit/>
          <w:trHeight w:val="397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52A0" w14:textId="1851930C" w:rsidR="0047583F" w:rsidRPr="00445EA7" w:rsidRDefault="0047583F" w:rsidP="001F6A51">
            <w:pPr>
              <w:spacing w:line="300" w:lineRule="exact"/>
              <w:jc w:val="distribute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交通部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ABD4" w14:textId="0844CF45" w:rsidR="0047583F" w:rsidRPr="006F70A7" w:rsidRDefault="0047583F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432,000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B4DD" w14:textId="40710306" w:rsidR="0047583F" w:rsidRPr="00630E56" w:rsidRDefault="0047583F" w:rsidP="00630E56">
            <w:pPr>
              <w:snapToGrid w:val="0"/>
              <w:spacing w:line="300" w:lineRule="exact"/>
              <w:jc w:val="both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公路局</w:t>
            </w:r>
            <w:r w:rsidR="00E1436B" w:rsidRPr="00E1436B">
              <w:rPr>
                <w:rFonts w:hAnsi="標楷體"/>
                <w:sz w:val="22"/>
                <w:szCs w:val="22"/>
              </w:rPr>
              <w:t>辦理0403花蓮地震復原重建所需經費不敷</w:t>
            </w:r>
            <w:r w:rsidR="00E1436B" w:rsidRPr="00773110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1B2432" w14:paraId="5A9774F7" w14:textId="77777777" w:rsidTr="001D2598">
        <w:trPr>
          <w:cantSplit/>
          <w:trHeight w:val="397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8751" w14:textId="1A62A8D5" w:rsidR="001B2432" w:rsidRPr="001B2432" w:rsidRDefault="00FF5F66" w:rsidP="001F6A51">
            <w:pPr>
              <w:spacing w:line="300" w:lineRule="exact"/>
              <w:jc w:val="distribute"/>
              <w:rPr>
                <w:rFonts w:hAnsi="標楷體"/>
                <w:color w:val="FF0000"/>
                <w:sz w:val="22"/>
                <w:szCs w:val="22"/>
              </w:rPr>
            </w:pPr>
            <w:r w:rsidRPr="00FF5F66">
              <w:rPr>
                <w:rFonts w:hAnsi="標楷體" w:hint="eastAsia"/>
                <w:sz w:val="22"/>
                <w:szCs w:val="22"/>
              </w:rPr>
              <w:t>農業部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050B" w14:textId="689CD8B9" w:rsidR="001B2432" w:rsidRPr="006F70A7" w:rsidRDefault="0047583F" w:rsidP="001F6A51">
            <w:pPr>
              <w:snapToGrid w:val="0"/>
              <w:spacing w:line="300" w:lineRule="exact"/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</w:pP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340</w:t>
            </w:r>
            <w:r w:rsidR="00445EA7" w:rsidRPr="006F70A7">
              <w:rPr>
                <w:rFonts w:ascii="細明體" w:eastAsia="細明體" w:hAnsi="細明體"/>
                <w:bCs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ascii="細明體" w:eastAsia="細明體" w:hAnsi="細明體" w:hint="eastAsia"/>
                <w:bCs/>
                <w:noProof/>
                <w:w w:val="95"/>
                <w:sz w:val="22"/>
                <w:szCs w:val="22"/>
              </w:rPr>
              <w:t>625</w:t>
            </w:r>
          </w:p>
        </w:tc>
        <w:tc>
          <w:tcPr>
            <w:tcW w:w="1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4FF0" w14:textId="0FA5DE50" w:rsidR="001B2432" w:rsidRPr="001B2432" w:rsidRDefault="00630E56" w:rsidP="00630E56">
            <w:pPr>
              <w:snapToGrid w:val="0"/>
              <w:spacing w:line="300" w:lineRule="exact"/>
              <w:jc w:val="both"/>
              <w:rPr>
                <w:rFonts w:hAnsi="標楷體"/>
                <w:color w:val="FF0000"/>
                <w:sz w:val="22"/>
                <w:szCs w:val="22"/>
                <w:highlight w:val="yellow"/>
              </w:rPr>
            </w:pPr>
            <w:r w:rsidRPr="00FF5F66">
              <w:rPr>
                <w:rFonts w:hAnsi="標楷體" w:hint="eastAsia"/>
                <w:sz w:val="22"/>
                <w:szCs w:val="22"/>
              </w:rPr>
              <w:t>農業部</w:t>
            </w:r>
            <w:r w:rsidR="00E1436B" w:rsidRPr="00E1436B">
              <w:rPr>
                <w:rFonts w:hAnsi="標楷體"/>
                <w:sz w:val="22"/>
                <w:szCs w:val="22"/>
              </w:rPr>
              <w:t>辦理農業災害之緊急救助所需經費不</w:t>
            </w:r>
            <w:r w:rsidR="005B5C21" w:rsidRPr="00773110">
              <w:rPr>
                <w:rFonts w:hAnsi="標楷體" w:hint="eastAsia"/>
                <w:sz w:val="22"/>
                <w:szCs w:val="22"/>
              </w:rPr>
              <w:t>敷</w:t>
            </w:r>
            <w:r w:rsidRPr="00773110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</w:tbl>
    <w:p w14:paraId="62343D58" w14:textId="77777777" w:rsidR="00706C3E" w:rsidRPr="00B425BE" w:rsidRDefault="001F6A51" w:rsidP="00B425BE">
      <w:pPr>
        <w:pStyle w:val="a7"/>
        <w:spacing w:beforeLines="50" w:before="180" w:afterLines="0" w:after="0" w:line="240" w:lineRule="auto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三</w:t>
      </w:r>
      <w:r w:rsidR="008632DE" w:rsidRPr="002069FF">
        <w:rPr>
          <w:rFonts w:hint="eastAsia"/>
          <w:sz w:val="36"/>
        </w:rPr>
        <w:t>、</w:t>
      </w:r>
      <w:r w:rsidR="008632DE" w:rsidRPr="00E37E9F">
        <w:rPr>
          <w:rFonts w:hint="eastAsia"/>
          <w:sz w:val="36"/>
        </w:rPr>
        <w:t>各項差異原因分析簡明表</w:t>
      </w:r>
      <w:r w:rsidRPr="001F6A51">
        <w:rPr>
          <w:rFonts w:hint="eastAsia"/>
          <w:sz w:val="36"/>
        </w:rPr>
        <w:t>－歲出部分</w:t>
      </w: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0"/>
        <w:gridCol w:w="3261"/>
        <w:gridCol w:w="3260"/>
        <w:gridCol w:w="1276"/>
        <w:gridCol w:w="8902"/>
      </w:tblGrid>
      <w:tr w:rsidR="00B32CD5" w14:paraId="2C0DCB4B" w14:textId="77777777" w:rsidTr="001D7AFC">
        <w:trPr>
          <w:cantSplit/>
          <w:trHeight w:val="284"/>
          <w:tblHeader/>
        </w:trPr>
        <w:tc>
          <w:tcPr>
            <w:tcW w:w="201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24EFC" w14:textId="7636464E" w:rsidR="00B32CD5" w:rsidRDefault="00B32CD5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1.</w:t>
            </w:r>
            <w:r>
              <w:rPr>
                <w:rFonts w:hint="eastAsia"/>
              </w:rPr>
              <w:t xml:space="preserve">　</w:t>
            </w:r>
            <w:r>
              <w:rPr>
                <w:rFonts w:hAnsi="標楷體" w:hint="eastAsia"/>
                <w:sz w:val="28"/>
              </w:rPr>
              <w:t>11</w:t>
            </w:r>
            <w:r w:rsidR="00E1436B">
              <w:rPr>
                <w:rFonts w:hAnsi="標楷體" w:hint="eastAsia"/>
                <w:sz w:val="28"/>
              </w:rPr>
              <w:t>3</w:t>
            </w:r>
            <w:r>
              <w:rPr>
                <w:rFonts w:hAnsi="標楷體" w:hint="eastAsia"/>
                <w:sz w:val="28"/>
              </w:rPr>
              <w:t>年度應付保留數簡明表</w:t>
            </w:r>
          </w:p>
          <w:p w14:paraId="043CD040" w14:textId="77777777" w:rsidR="00B32CD5" w:rsidRDefault="00B32CD5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B32CD5" w14:paraId="74F23478" w14:textId="77777777" w:rsidTr="006F70A7">
        <w:trPr>
          <w:cantSplit/>
          <w:trHeight w:val="312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BDE3" w14:textId="77777777"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6570" w14:textId="77777777" w:rsidR="00B32CD5" w:rsidRDefault="00B425BE">
            <w:pPr>
              <w:pStyle w:val="a8"/>
              <w:ind w:left="48" w:right="48"/>
              <w:rPr>
                <w:sz w:val="22"/>
                <w:szCs w:val="22"/>
              </w:rPr>
            </w:pPr>
            <w:r w:rsidRPr="001B2432">
              <w:rPr>
                <w:rFonts w:hint="eastAsia"/>
                <w:sz w:val="22"/>
                <w:szCs w:val="22"/>
              </w:rPr>
              <w:t>動支數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4776" w14:textId="77777777"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776888" w14:textId="77777777"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B32CD5" w14:paraId="61425A06" w14:textId="77777777" w:rsidTr="006F70A7">
        <w:trPr>
          <w:cantSplit/>
          <w:trHeight w:val="312"/>
          <w:tblHeader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E498" w14:textId="77777777" w:rsidR="00B32CD5" w:rsidRDefault="00B32CD5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5E93" w14:textId="77777777" w:rsidR="00B32CD5" w:rsidRDefault="00B32CD5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38EB" w14:textId="77777777"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719A" w14:textId="77777777" w:rsidR="00B32CD5" w:rsidRDefault="00B32CD5">
            <w:pPr>
              <w:pStyle w:val="a8"/>
              <w:ind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60FFCE" w14:textId="77777777" w:rsidR="00B32CD5" w:rsidRDefault="00B32CD5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</w:tr>
      <w:tr w:rsidR="00B425BE" w14:paraId="5B72BC65" w14:textId="77777777" w:rsidTr="001D2598">
        <w:trPr>
          <w:trHeight w:val="397"/>
        </w:trPr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84905D" w14:textId="77777777" w:rsidR="00B425BE" w:rsidRPr="00361471" w:rsidRDefault="00B425BE" w:rsidP="00B425BE">
            <w:pPr>
              <w:pStyle w:val="1-1"/>
              <w:rPr>
                <w:sz w:val="22"/>
                <w:szCs w:val="22"/>
              </w:rPr>
            </w:pPr>
            <w:r w:rsidRPr="00361471">
              <w:rPr>
                <w:rFonts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3271C" w14:textId="77777777"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04984" w14:textId="77777777"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13FF8" w14:textId="77777777" w:rsidR="00B425BE" w:rsidRPr="00361471" w:rsidRDefault="00B425BE" w:rsidP="00B425B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8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EFE00B" w14:textId="77777777" w:rsidR="00B425BE" w:rsidRPr="001B2432" w:rsidRDefault="00B425BE" w:rsidP="00B425BE">
            <w:pPr>
              <w:pStyle w:val="4"/>
              <w:rPr>
                <w:color w:val="FF0000"/>
                <w:sz w:val="22"/>
                <w:szCs w:val="22"/>
              </w:rPr>
            </w:pPr>
          </w:p>
        </w:tc>
      </w:tr>
      <w:tr w:rsidR="00E1436B" w14:paraId="42DB0B17" w14:textId="77777777" w:rsidTr="001D2598">
        <w:trPr>
          <w:trHeight w:val="397"/>
        </w:trPr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18E917" w14:textId="75A812EB" w:rsidR="00E1436B" w:rsidRPr="00E1436B" w:rsidRDefault="00E1436B" w:rsidP="00E1436B">
            <w:pPr>
              <w:pStyle w:val="1-31"/>
              <w:ind w:left="48" w:right="16" w:firstLine="220"/>
              <w:rPr>
                <w:noProof/>
                <w:sz w:val="22"/>
                <w:szCs w:val="22"/>
              </w:rPr>
            </w:pPr>
            <w:r w:rsidRPr="00E1436B">
              <w:rPr>
                <w:noProof/>
                <w:sz w:val="22"/>
                <w:szCs w:val="22"/>
              </w:rPr>
              <w:t>內政部國土管理</w:t>
            </w:r>
            <w:r w:rsidR="00A62A55">
              <w:rPr>
                <w:rFonts w:hint="eastAsia"/>
                <w:noProof/>
                <w:sz w:val="22"/>
                <w:szCs w:val="22"/>
              </w:rPr>
              <w:t>署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2C404" w14:textId="05135207" w:rsidR="00E1436B" w:rsidRPr="006F70A7" w:rsidRDefault="00E1436B" w:rsidP="00E1436B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8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00,000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68AD1" w14:textId="65C9246E" w:rsidR="00E1436B" w:rsidRPr="006F70A7" w:rsidRDefault="00E1436B" w:rsidP="00E1436B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8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00,000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86B0F" w14:textId="42DBF6E5" w:rsidR="00E1436B" w:rsidRPr="006F70A7" w:rsidRDefault="00E1436B" w:rsidP="00E1436B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6F70A7">
              <w:rPr>
                <w:rFonts w:hAnsi="細明體" w:hint="eastAsia"/>
                <w:w w:val="95"/>
                <w:sz w:val="22"/>
                <w:szCs w:val="22"/>
              </w:rPr>
              <w:t>100.00</w:t>
            </w:r>
          </w:p>
        </w:tc>
        <w:tc>
          <w:tcPr>
            <w:tcW w:w="89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90174F" w14:textId="732B72BA" w:rsidR="00E1436B" w:rsidRPr="00E1436B" w:rsidRDefault="006F70A7" w:rsidP="00E1436B">
            <w:pPr>
              <w:pStyle w:val="4"/>
              <w:rPr>
                <w:rFonts w:hAnsi="標楷體" w:cs="Times New Roman"/>
                <w:w w:val="100"/>
                <w:sz w:val="22"/>
                <w:szCs w:val="22"/>
              </w:rPr>
            </w:pPr>
            <w:r w:rsidRPr="006F70A7">
              <w:rPr>
                <w:rFonts w:hAnsi="標楷體" w:cs="Times New Roman"/>
                <w:w w:val="100"/>
                <w:sz w:val="22"/>
                <w:szCs w:val="22"/>
              </w:rPr>
              <w:t>受補助機關提出申請較遲，未及於年度內支用</w:t>
            </w:r>
            <w:r>
              <w:rPr>
                <w:rFonts w:hAnsi="標楷體" w:cs="Times New Roman" w:hint="eastAsia"/>
                <w:w w:val="100"/>
                <w:sz w:val="22"/>
                <w:szCs w:val="22"/>
              </w:rPr>
              <w:t>。</w:t>
            </w:r>
          </w:p>
        </w:tc>
      </w:tr>
      <w:tr w:rsidR="00E1436B" w14:paraId="0040987C" w14:textId="77777777" w:rsidTr="001D2598">
        <w:trPr>
          <w:trHeight w:val="397"/>
        </w:trPr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7587" w14:textId="293B9BB7" w:rsidR="00E1436B" w:rsidRPr="00361471" w:rsidRDefault="00E1436B" w:rsidP="00B425BE">
            <w:pPr>
              <w:pStyle w:val="1-31"/>
              <w:ind w:left="48" w:right="16" w:firstLine="220"/>
              <w:rPr>
                <w:noProof/>
                <w:sz w:val="22"/>
                <w:szCs w:val="22"/>
              </w:rPr>
            </w:pPr>
            <w:r w:rsidRPr="00E1436B">
              <w:rPr>
                <w:noProof/>
                <w:sz w:val="22"/>
                <w:szCs w:val="22"/>
              </w:rPr>
              <w:t>經濟部商業發展</w:t>
            </w:r>
            <w:r w:rsidR="00A62A55">
              <w:rPr>
                <w:rFonts w:hint="eastAsia"/>
                <w:noProof/>
                <w:sz w:val="22"/>
                <w:szCs w:val="22"/>
              </w:rPr>
              <w:t>署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74D8" w14:textId="3367EAB3" w:rsidR="00E1436B" w:rsidRPr="006F70A7" w:rsidRDefault="00E1436B" w:rsidP="00B425BE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100,000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29CD" w14:textId="36F66923" w:rsidR="00E1436B" w:rsidRPr="006F70A7" w:rsidRDefault="00E1436B" w:rsidP="00B425BE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100,000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AB89" w14:textId="17659A41" w:rsidR="00E1436B" w:rsidRPr="006F70A7" w:rsidRDefault="00E1436B" w:rsidP="00B425BE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6F70A7">
              <w:rPr>
                <w:rFonts w:hAnsi="細明體" w:hint="eastAsia"/>
                <w:w w:val="95"/>
                <w:sz w:val="22"/>
                <w:szCs w:val="22"/>
              </w:rPr>
              <w:t>100.00</w:t>
            </w:r>
          </w:p>
        </w:tc>
        <w:tc>
          <w:tcPr>
            <w:tcW w:w="89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7B8F98" w14:textId="4AFAFAF9" w:rsidR="00E1436B" w:rsidRPr="00EB2A5C" w:rsidRDefault="00E1436B" w:rsidP="00B425BE">
            <w:pPr>
              <w:pStyle w:val="4"/>
              <w:rPr>
                <w:rFonts w:hAnsi="標楷體" w:cs="Times New Roman"/>
                <w:w w:val="100"/>
                <w:sz w:val="22"/>
                <w:szCs w:val="22"/>
              </w:rPr>
            </w:pPr>
            <w:r w:rsidRPr="00E1436B">
              <w:rPr>
                <w:rFonts w:hAnsi="標楷體" w:cs="Times New Roman"/>
                <w:w w:val="100"/>
                <w:sz w:val="22"/>
                <w:szCs w:val="22"/>
              </w:rPr>
              <w:t>申請案件未及於年度內完成核銷</w:t>
            </w:r>
            <w:r>
              <w:rPr>
                <w:rFonts w:hAnsi="標楷體" w:cs="Times New Roman" w:hint="eastAsia"/>
                <w:w w:val="100"/>
                <w:sz w:val="22"/>
                <w:szCs w:val="22"/>
              </w:rPr>
              <w:t>。</w:t>
            </w:r>
          </w:p>
        </w:tc>
      </w:tr>
    </w:tbl>
    <w:p w14:paraId="5B02C88F" w14:textId="2EA700BD" w:rsidR="00706C3E" w:rsidRPr="00B425BE" w:rsidRDefault="00706C3E" w:rsidP="00B425BE">
      <w:pPr>
        <w:spacing w:line="320" w:lineRule="exact"/>
        <w:jc w:val="left"/>
        <w:rPr>
          <w:sz w:val="20"/>
        </w:rPr>
      </w:pP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902"/>
      </w:tblGrid>
      <w:tr w:rsidR="008632DE" w:rsidRPr="000F2E19" w14:paraId="64968D33" w14:textId="77777777" w:rsidTr="001D7AFC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9085E28" w14:textId="2B468786" w:rsidR="008632DE" w:rsidRPr="00B425BE" w:rsidRDefault="006F70A7" w:rsidP="001F6A51">
            <w:pPr>
              <w:pStyle w:val="10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lastRenderedPageBreak/>
              <w:t>2</w:t>
            </w:r>
            <w:r w:rsidR="008632DE" w:rsidRPr="00B425BE">
              <w:rPr>
                <w:rFonts w:hAnsi="標楷體" w:hint="eastAsia"/>
                <w:sz w:val="28"/>
                <w:szCs w:val="28"/>
              </w:rPr>
              <w:t>.</w:t>
            </w:r>
            <w:r w:rsidR="00E43FE9" w:rsidRPr="00B425BE">
              <w:rPr>
                <w:rFonts w:hint="eastAsia"/>
                <w:sz w:val="28"/>
                <w:szCs w:val="28"/>
              </w:rPr>
              <w:t xml:space="preserve">　</w:t>
            </w:r>
            <w:r w:rsidR="008632DE" w:rsidRPr="00B425BE">
              <w:rPr>
                <w:rFonts w:hAnsi="標楷體" w:hint="eastAsia"/>
                <w:sz w:val="28"/>
                <w:szCs w:val="28"/>
              </w:rPr>
              <w:t>以前年度歲出減免（註銷）數簡明表</w:t>
            </w:r>
          </w:p>
          <w:p w14:paraId="6111026A" w14:textId="77777777" w:rsidR="008632DE" w:rsidRPr="000F2E19" w:rsidRDefault="008632DE" w:rsidP="001F6A51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632DE" w:rsidRPr="00CA093B" w14:paraId="4DCBC1A5" w14:textId="77777777" w:rsidTr="001D7AFC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7EB3BE8E" w14:textId="77777777" w:rsidR="008632DE" w:rsidRPr="00CA2A8C" w:rsidRDefault="008632DE" w:rsidP="001F6A51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50A25668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7ED9A154" w14:textId="77777777" w:rsidR="008632DE" w:rsidRPr="00CA2A8C" w:rsidRDefault="008632DE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E0F13A4" w14:textId="77777777" w:rsidR="008632DE" w:rsidRPr="00CA2A8C" w:rsidRDefault="008632DE" w:rsidP="001F6A51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3716BCC" w14:textId="77777777" w:rsidR="008632DE" w:rsidRPr="00CA2A8C" w:rsidRDefault="008632DE" w:rsidP="00E43FE9">
            <w:pPr>
              <w:pStyle w:val="a8"/>
              <w:spacing w:line="240" w:lineRule="exact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0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1413644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632DE" w:rsidRPr="00CA093B" w14:paraId="56AB2F0C" w14:textId="77777777" w:rsidTr="001D7AFC">
        <w:trPr>
          <w:cantSplit/>
          <w:trHeight w:val="34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CD0A2D9" w14:textId="77777777"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B041263" w14:textId="77777777"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642123E" w14:textId="77777777" w:rsidR="008632DE" w:rsidRPr="00CA2A8C" w:rsidRDefault="008632DE" w:rsidP="001F6A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FC2A9CB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9F89F59" w14:textId="77777777" w:rsidR="008632DE" w:rsidRPr="00CA2A8C" w:rsidRDefault="008632DE" w:rsidP="001F6A51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0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205E191" w14:textId="77777777" w:rsidR="008632DE" w:rsidRPr="00CA2A8C" w:rsidRDefault="008632DE" w:rsidP="001F6A51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632DE" w:rsidRPr="003E15BF" w14:paraId="53370789" w14:textId="77777777" w:rsidTr="001D7A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0038C21E" w14:textId="77777777" w:rsidR="008632DE" w:rsidRPr="003E15BF" w:rsidRDefault="008632DE" w:rsidP="001F6A51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C7BBBD0" w14:textId="77777777" w:rsidR="008632DE" w:rsidRPr="003E15BF" w:rsidRDefault="008632DE" w:rsidP="001F6A51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E15BF">
              <w:rPr>
                <w:rFonts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E0D5E8" w14:textId="77777777"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97B081D" w14:textId="77777777"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F30A6A" w14:textId="77777777" w:rsidR="008632DE" w:rsidRPr="003E15BF" w:rsidRDefault="008632DE" w:rsidP="001F6A51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02" w:type="dxa"/>
            <w:shd w:val="clear" w:color="auto" w:fill="auto"/>
            <w:vAlign w:val="center"/>
          </w:tcPr>
          <w:p w14:paraId="69E36217" w14:textId="77777777" w:rsidR="008632DE" w:rsidRPr="003E15BF" w:rsidRDefault="008632DE" w:rsidP="001F6A51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632DE" w14:paraId="6DFD9B59" w14:textId="77777777" w:rsidTr="001D7A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0129044A" w14:textId="1E455730" w:rsidR="008632DE" w:rsidRPr="006F70A7" w:rsidRDefault="008632DE" w:rsidP="001F6A51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F70A7">
              <w:rPr>
                <w:rFonts w:ascii="標楷體" w:eastAsia="標楷體" w:hAnsi="標楷體"/>
                <w:noProof/>
                <w:sz w:val="22"/>
                <w:szCs w:val="22"/>
              </w:rPr>
              <w:t>11</w:t>
            </w:r>
            <w:r w:rsidR="006F70A7" w:rsidRPr="006F70A7">
              <w:rPr>
                <w:rFonts w:ascii="標楷體" w:eastAsia="標楷體" w:hAnsi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96457B" w14:textId="77777777" w:rsidR="008632DE" w:rsidRPr="003E15BF" w:rsidRDefault="00FA1C0A" w:rsidP="001F6A51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A1C0A">
              <w:rPr>
                <w:rFonts w:hAnsi="標楷體" w:hint="eastAsia"/>
                <w:b w:val="0"/>
                <w:noProof/>
                <w:sz w:val="22"/>
                <w:szCs w:val="22"/>
              </w:rPr>
              <w:t>經濟部水利署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F434D0" w14:textId="3E0F3A02" w:rsidR="008632DE" w:rsidRPr="00D6183A" w:rsidRDefault="006F70A7" w:rsidP="001F6A51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D6183A">
              <w:rPr>
                <w:rFonts w:hAnsi="細明體"/>
                <w:noProof/>
                <w:w w:val="95"/>
                <w:sz w:val="22"/>
                <w:szCs w:val="22"/>
              </w:rPr>
              <w:t>1,120,000,000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9AC639" w14:textId="3EAAA682" w:rsidR="008632DE" w:rsidRPr="00D6183A" w:rsidRDefault="006F70A7" w:rsidP="001F6A51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D6183A">
              <w:rPr>
                <w:rFonts w:hAnsi="細明體"/>
                <w:noProof/>
                <w:w w:val="95"/>
                <w:sz w:val="22"/>
                <w:szCs w:val="22"/>
              </w:rPr>
              <w:t>100</w:t>
            </w:r>
            <w:r w:rsidRPr="00D6183A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D6183A">
              <w:rPr>
                <w:rFonts w:hAnsi="細明體"/>
                <w:noProof/>
                <w:w w:val="95"/>
                <w:sz w:val="22"/>
                <w:szCs w:val="22"/>
              </w:rPr>
              <w:t>000</w:t>
            </w:r>
            <w:r w:rsidRPr="00D6183A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D6183A">
              <w:rPr>
                <w:rFonts w:hAnsi="細明體"/>
                <w:noProof/>
                <w:w w:val="95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B352CF" w14:textId="3070A15C" w:rsidR="008632DE" w:rsidRPr="00D6183A" w:rsidRDefault="00D6183A" w:rsidP="001F6A51">
            <w:pPr>
              <w:pStyle w:val="3"/>
              <w:rPr>
                <w:rFonts w:hAnsi="細明體"/>
                <w:w w:val="95"/>
                <w:sz w:val="22"/>
                <w:szCs w:val="22"/>
              </w:rPr>
            </w:pPr>
            <w:r w:rsidRPr="00D6183A">
              <w:rPr>
                <w:rFonts w:hAnsi="細明體" w:hint="eastAsia"/>
                <w:noProof/>
                <w:w w:val="95"/>
                <w:sz w:val="22"/>
                <w:szCs w:val="22"/>
              </w:rPr>
              <w:t>8.93</w:t>
            </w:r>
          </w:p>
        </w:tc>
        <w:tc>
          <w:tcPr>
            <w:tcW w:w="8902" w:type="dxa"/>
            <w:shd w:val="clear" w:color="auto" w:fill="auto"/>
            <w:vAlign w:val="center"/>
          </w:tcPr>
          <w:p w14:paraId="697CA61D" w14:textId="12C1900B" w:rsidR="008632DE" w:rsidRPr="00CA2A8C" w:rsidRDefault="00EA0C75" w:rsidP="00630E56">
            <w:pPr>
              <w:pStyle w:val="4"/>
              <w:rPr>
                <w:rFonts w:hAnsi="標楷體"/>
                <w:sz w:val="22"/>
                <w:szCs w:val="22"/>
              </w:rPr>
            </w:pPr>
            <w:r w:rsidRPr="00EA0C75">
              <w:rPr>
                <w:rFonts w:hAnsi="標楷體" w:cs="Times New Roman" w:hint="eastAsia"/>
                <w:w w:val="100"/>
                <w:sz w:val="22"/>
                <w:szCs w:val="22"/>
              </w:rPr>
              <w:t>報經行政院核定免予保留。</w:t>
            </w:r>
          </w:p>
        </w:tc>
      </w:tr>
    </w:tbl>
    <w:p w14:paraId="144A210A" w14:textId="77777777" w:rsidR="008632DE" w:rsidRDefault="008632DE" w:rsidP="008632DE">
      <w:pPr>
        <w:jc w:val="lef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835"/>
        <w:gridCol w:w="3261"/>
        <w:gridCol w:w="3260"/>
        <w:gridCol w:w="1276"/>
        <w:gridCol w:w="8788"/>
      </w:tblGrid>
      <w:tr w:rsidR="00D6183A" w14:paraId="1F74DD00" w14:textId="77777777" w:rsidTr="00D6183A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71B059" w14:textId="709607C4" w:rsidR="00D6183A" w:rsidRDefault="00D6183A">
            <w:pPr>
              <w:pStyle w:val="10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3.</w:t>
            </w:r>
            <w:r w:rsidR="001D2598" w:rsidRPr="00B425BE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Ansi="標楷體" w:hint="eastAsia"/>
                <w:sz w:val="28"/>
              </w:rPr>
              <w:t>以前年度應付保留數簡明表</w:t>
            </w:r>
          </w:p>
          <w:p w14:paraId="5D87026C" w14:textId="77777777" w:rsidR="00D6183A" w:rsidRDefault="00D6183A">
            <w:pPr>
              <w:pStyle w:val="a8"/>
              <w:ind w:leftChars="0"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D6183A" w14:paraId="7E66C26E" w14:textId="77777777" w:rsidTr="00D6183A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14D3" w14:textId="77777777" w:rsidR="00D6183A" w:rsidRDefault="00D6183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DBF6" w14:textId="77777777" w:rsidR="00D6183A" w:rsidRDefault="00D6183A">
            <w:pPr>
              <w:pStyle w:val="a8"/>
              <w:ind w:leftChars="0"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4921" w14:textId="77777777" w:rsidR="00D6183A" w:rsidRDefault="00D6183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2674BE1" w14:textId="77777777" w:rsidR="00D6183A" w:rsidRDefault="00D6183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EF38" w14:textId="77777777" w:rsidR="00D6183A" w:rsidRDefault="00D6183A">
            <w:pPr>
              <w:pStyle w:val="a8"/>
              <w:ind w:leftChars="0"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A43A8A" w14:textId="77777777" w:rsidR="00D6183A" w:rsidRDefault="00D6183A">
            <w:pPr>
              <w:pStyle w:val="a8"/>
              <w:ind w:leftChars="0"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D6183A" w14:paraId="4630D542" w14:textId="77777777" w:rsidTr="00D6183A">
        <w:trPr>
          <w:cantSplit/>
          <w:trHeight w:val="284"/>
          <w:tblHeader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F15E" w14:textId="77777777" w:rsidR="00D6183A" w:rsidRDefault="00D6183A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8348" w14:textId="77777777" w:rsidR="00D6183A" w:rsidRDefault="00D6183A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3CB7" w14:textId="77777777" w:rsidR="00D6183A" w:rsidRDefault="00D6183A">
            <w:pPr>
              <w:widowControl/>
              <w:jc w:val="left"/>
              <w:rPr>
                <w:rFonts w:ascii="華康楷書體W5"/>
                <w:spacing w:val="-2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3756" w14:textId="77777777" w:rsidR="00D6183A" w:rsidRDefault="00D6183A">
            <w:pPr>
              <w:pStyle w:val="a8"/>
              <w:ind w:leftChars="0"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A5A6" w14:textId="77777777" w:rsidR="00D6183A" w:rsidRDefault="00D6183A">
            <w:pPr>
              <w:pStyle w:val="a8"/>
              <w:ind w:leftChars="0" w:left="48" w:right="48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EAF1E" w14:textId="77777777" w:rsidR="00D6183A" w:rsidRDefault="00D6183A">
            <w:pPr>
              <w:widowControl/>
              <w:jc w:val="left"/>
              <w:rPr>
                <w:rFonts w:ascii="華康楷書體W5"/>
                <w:sz w:val="22"/>
                <w:szCs w:val="22"/>
              </w:rPr>
            </w:pPr>
          </w:p>
        </w:tc>
      </w:tr>
      <w:tr w:rsidR="00D6183A" w14:paraId="61D431FA" w14:textId="77777777" w:rsidTr="00D6183A">
        <w:trPr>
          <w:trHeight w:val="397"/>
        </w:trPr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22A21" w14:textId="77777777" w:rsidR="00D6183A" w:rsidRDefault="00D6183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C71611" w14:textId="5AD7014D" w:rsidR="00D6183A" w:rsidRDefault="00D6183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E15BF">
              <w:rPr>
                <w:rFonts w:hAnsi="標楷體" w:hint="eastAsia"/>
                <w:noProof/>
                <w:sz w:val="22"/>
                <w:szCs w:val="22"/>
              </w:rPr>
              <w:t>災害準備金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68176" w14:textId="77777777" w:rsidR="00D6183A" w:rsidRDefault="00D6183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16C4C" w14:textId="77777777" w:rsidR="00D6183A" w:rsidRDefault="00D6183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970C" w14:textId="77777777" w:rsidR="00D6183A" w:rsidRDefault="00D6183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036F5E" w14:textId="77777777" w:rsidR="00D6183A" w:rsidRDefault="00D6183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D6183A" w14:paraId="58EBB9D1" w14:textId="77777777" w:rsidTr="00D6183A">
        <w:trPr>
          <w:trHeight w:val="397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32F1" w14:textId="1797B979" w:rsidR="00D6183A" w:rsidRPr="00D6183A" w:rsidRDefault="00D6183A">
            <w:pPr>
              <w:pStyle w:val="3"/>
              <w:jc w:val="center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6183A">
              <w:rPr>
                <w:rFonts w:ascii="標楷體" w:eastAsia="標楷體" w:hAnsi="標楷體"/>
                <w:noProof/>
                <w:sz w:val="22"/>
                <w:szCs w:val="22"/>
              </w:rPr>
              <w:t>11</w:t>
            </w:r>
            <w:r w:rsidRPr="00D6183A">
              <w:rPr>
                <w:rFonts w:ascii="標楷體" w:eastAsia="標楷體" w:hAnsi="標楷體" w:hint="eastAsia"/>
                <w:noProof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0956" w14:textId="2074FABD" w:rsidR="00D6183A" w:rsidRDefault="00D6183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A1C0A">
              <w:rPr>
                <w:rFonts w:hAnsi="標楷體" w:hint="eastAsia"/>
                <w:b w:val="0"/>
                <w:noProof/>
                <w:sz w:val="22"/>
                <w:szCs w:val="22"/>
              </w:rPr>
              <w:t>經濟部水利署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1484" w14:textId="66C5BAA0" w:rsidR="00D6183A" w:rsidRPr="00D6183A" w:rsidRDefault="00D6183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1,120,000,000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190" w14:textId="247748F7" w:rsidR="00D6183A" w:rsidRPr="00D6183A" w:rsidRDefault="00D6183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42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693</w:t>
            </w: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,</w:t>
            </w:r>
            <w:r w:rsidRPr="006F70A7">
              <w:rPr>
                <w:rFonts w:hAnsi="細明體"/>
                <w:noProof/>
                <w:w w:val="95"/>
                <w:sz w:val="22"/>
                <w:szCs w:val="22"/>
              </w:rPr>
              <w:t>426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5156" w14:textId="4A197BAC" w:rsidR="00D6183A" w:rsidRPr="00D6183A" w:rsidRDefault="00D6183A">
            <w:pPr>
              <w:pStyle w:val="3"/>
              <w:rPr>
                <w:rFonts w:hAnsi="細明體"/>
                <w:noProof/>
                <w:w w:val="95"/>
                <w:sz w:val="22"/>
                <w:szCs w:val="22"/>
              </w:rPr>
            </w:pPr>
            <w:r w:rsidRPr="006F70A7">
              <w:rPr>
                <w:rFonts w:hAnsi="細明體" w:hint="eastAsia"/>
                <w:noProof/>
                <w:w w:val="95"/>
                <w:sz w:val="22"/>
                <w:szCs w:val="22"/>
              </w:rPr>
              <w:t>3.81</w:t>
            </w:r>
          </w:p>
        </w:tc>
        <w:tc>
          <w:tcPr>
            <w:tcW w:w="87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4C29C8" w14:textId="27BE15B1" w:rsidR="00D6183A" w:rsidRPr="00EA0C75" w:rsidRDefault="008B6A60" w:rsidP="00EA0C75">
            <w:pPr>
              <w:pStyle w:val="4"/>
              <w:rPr>
                <w:rFonts w:hAnsi="標楷體" w:cs="Times New Roman"/>
                <w:w w:val="100"/>
                <w:sz w:val="22"/>
                <w:szCs w:val="22"/>
              </w:rPr>
            </w:pPr>
            <w:r w:rsidRPr="001D2598">
              <w:rPr>
                <w:rFonts w:hAnsi="標楷體" w:cs="Times New Roman" w:hint="eastAsia"/>
                <w:w w:val="100"/>
                <w:sz w:val="22"/>
                <w:szCs w:val="22"/>
              </w:rPr>
              <w:t>部分稻作停灌補償案件尚未辦理結案。</w:t>
            </w:r>
          </w:p>
        </w:tc>
      </w:tr>
    </w:tbl>
    <w:p w14:paraId="3E3BB6AD" w14:textId="77777777" w:rsidR="00D6183A" w:rsidRPr="00D6183A" w:rsidRDefault="00D6183A" w:rsidP="008632DE">
      <w:pPr>
        <w:jc w:val="left"/>
      </w:pPr>
    </w:p>
    <w:sectPr w:rsidR="00D6183A" w:rsidRPr="00D6183A" w:rsidSect="002262A9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7887" w14:textId="77777777" w:rsidR="00361471" w:rsidRDefault="00361471" w:rsidP="005F138F">
      <w:r>
        <w:separator/>
      </w:r>
    </w:p>
  </w:endnote>
  <w:endnote w:type="continuationSeparator" w:id="0">
    <w:p w14:paraId="0CCD4B01" w14:textId="77777777" w:rsidR="00361471" w:rsidRDefault="00361471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552310"/>
      <w:docPartObj>
        <w:docPartGallery w:val="Page Numbers (Bottom of Page)"/>
        <w:docPartUnique/>
      </w:docPartObj>
    </w:sdtPr>
    <w:sdtEndPr/>
    <w:sdtContent>
      <w:p w14:paraId="68F32968" w14:textId="4EDB178D" w:rsidR="00630E56" w:rsidRDefault="00630E56">
        <w:pPr>
          <w:pStyle w:val="a5"/>
          <w:jc w:val="center"/>
        </w:pPr>
        <w:r>
          <w:t>1</w:t>
        </w:r>
        <w:r w:rsidR="00E5582B">
          <w:rPr>
            <w:rFonts w:hint="eastAsia"/>
          </w:rPr>
          <w:t>6</w:t>
        </w:r>
        <w:r w:rsidR="00E5582B">
          <w:t>-2</w:t>
        </w:r>
        <w:r w:rsidR="00E5582B">
          <w:rPr>
            <w:rFonts w:hint="eastAsia"/>
          </w:rPr>
          <w:t>7</w:t>
        </w: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0C75" w:rsidRPr="00EA0C75">
          <w:rPr>
            <w:noProof/>
            <w:lang w:val="zh-TW"/>
          </w:rPr>
          <w:t>2</w:t>
        </w:r>
        <w:r>
          <w:fldChar w:fldCharType="end"/>
        </w:r>
      </w:p>
    </w:sdtContent>
  </w:sdt>
  <w:p w14:paraId="53886122" w14:textId="77777777" w:rsidR="00630E56" w:rsidRDefault="00630E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6DB1" w14:textId="77777777" w:rsidR="00361471" w:rsidRDefault="00361471" w:rsidP="005F138F">
      <w:r>
        <w:separator/>
      </w:r>
    </w:p>
  </w:footnote>
  <w:footnote w:type="continuationSeparator" w:id="0">
    <w:p w14:paraId="363557D6" w14:textId="77777777" w:rsidR="00361471" w:rsidRDefault="00361471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2DE"/>
    <w:rsid w:val="0005307B"/>
    <w:rsid w:val="00075615"/>
    <w:rsid w:val="000C1183"/>
    <w:rsid w:val="000D7A48"/>
    <w:rsid w:val="001B2432"/>
    <w:rsid w:val="001D2099"/>
    <w:rsid w:val="001D2598"/>
    <w:rsid w:val="001D7AFC"/>
    <w:rsid w:val="001F6A51"/>
    <w:rsid w:val="002262A9"/>
    <w:rsid w:val="00240C83"/>
    <w:rsid w:val="002C0AB3"/>
    <w:rsid w:val="00361471"/>
    <w:rsid w:val="00402AAD"/>
    <w:rsid w:val="00422ABF"/>
    <w:rsid w:val="00445EA7"/>
    <w:rsid w:val="004662AB"/>
    <w:rsid w:val="0047583F"/>
    <w:rsid w:val="00543B82"/>
    <w:rsid w:val="005B5C21"/>
    <w:rsid w:val="005F138F"/>
    <w:rsid w:val="00630E56"/>
    <w:rsid w:val="006548A8"/>
    <w:rsid w:val="006714D6"/>
    <w:rsid w:val="006A4427"/>
    <w:rsid w:val="006F70A7"/>
    <w:rsid w:val="00703500"/>
    <w:rsid w:val="00706C3E"/>
    <w:rsid w:val="00761C7F"/>
    <w:rsid w:val="00767633"/>
    <w:rsid w:val="00773110"/>
    <w:rsid w:val="007A1801"/>
    <w:rsid w:val="007E2EB3"/>
    <w:rsid w:val="008632DE"/>
    <w:rsid w:val="008A3F14"/>
    <w:rsid w:val="008B59C5"/>
    <w:rsid w:val="008B6A60"/>
    <w:rsid w:val="008D74FC"/>
    <w:rsid w:val="0091277A"/>
    <w:rsid w:val="00917105"/>
    <w:rsid w:val="009B423B"/>
    <w:rsid w:val="009B6A7F"/>
    <w:rsid w:val="009F2BA9"/>
    <w:rsid w:val="00A62A55"/>
    <w:rsid w:val="00A70D8E"/>
    <w:rsid w:val="00AA056F"/>
    <w:rsid w:val="00B32CD5"/>
    <w:rsid w:val="00B425BE"/>
    <w:rsid w:val="00BA7287"/>
    <w:rsid w:val="00C3041B"/>
    <w:rsid w:val="00C44198"/>
    <w:rsid w:val="00C61876"/>
    <w:rsid w:val="00CF128A"/>
    <w:rsid w:val="00D6183A"/>
    <w:rsid w:val="00D7555E"/>
    <w:rsid w:val="00DB324C"/>
    <w:rsid w:val="00DD6929"/>
    <w:rsid w:val="00E071F8"/>
    <w:rsid w:val="00E11EE5"/>
    <w:rsid w:val="00E1436B"/>
    <w:rsid w:val="00E35F55"/>
    <w:rsid w:val="00E43FE9"/>
    <w:rsid w:val="00E54D0E"/>
    <w:rsid w:val="00E5582B"/>
    <w:rsid w:val="00E659D6"/>
    <w:rsid w:val="00E87430"/>
    <w:rsid w:val="00EA0C75"/>
    <w:rsid w:val="00EB2A5C"/>
    <w:rsid w:val="00EE534F"/>
    <w:rsid w:val="00EF2E38"/>
    <w:rsid w:val="00FA1C0A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4AF9DC21"/>
  <w15:chartTrackingRefBased/>
  <w15:docId w15:val="{6640F0F5-885F-4247-B921-C8893EA3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E11EE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E11EE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632DE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632DE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a9">
    <w:name w:val="單元"/>
    <w:basedOn w:val="a"/>
    <w:rsid w:val="008632D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632DE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632DE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632DE"/>
    <w:pPr>
      <w:spacing w:line="320" w:lineRule="exact"/>
      <w:jc w:val="both"/>
    </w:pPr>
    <w:rPr>
      <w:sz w:val="20"/>
    </w:rPr>
  </w:style>
  <w:style w:type="character" w:customStyle="1" w:styleId="ab">
    <w:name w:val="乙篇主文 字元"/>
    <w:link w:val="ac"/>
    <w:locked/>
    <w:rsid w:val="00706C3E"/>
    <w:rPr>
      <w:rFonts w:ascii="標楷體" w:eastAsia="標楷體" w:hAnsi="標楷體"/>
      <w:kern w:val="2"/>
      <w:sz w:val="24"/>
      <w:szCs w:val="24"/>
    </w:rPr>
  </w:style>
  <w:style w:type="paragraph" w:customStyle="1" w:styleId="ac">
    <w:name w:val="乙篇主文"/>
    <w:basedOn w:val="a"/>
    <w:link w:val="ab"/>
    <w:rsid w:val="00706C3E"/>
    <w:pPr>
      <w:spacing w:line="400" w:lineRule="exact"/>
      <w:ind w:firstLineChars="200" w:firstLine="200"/>
      <w:jc w:val="both"/>
    </w:pPr>
    <w:rPr>
      <w:rFonts w:hAnsi="標楷體"/>
      <w:sz w:val="24"/>
      <w:szCs w:val="24"/>
    </w:rPr>
  </w:style>
  <w:style w:type="paragraph" w:customStyle="1" w:styleId="1-1">
    <w:name w:val="表格欄1-1主管"/>
    <w:basedOn w:val="a"/>
    <w:rsid w:val="00706C3E"/>
    <w:pPr>
      <w:jc w:val="distribute"/>
    </w:pPr>
    <w:rPr>
      <w:rFonts w:ascii="Times New Roman" w:cs="新細明體"/>
      <w:b/>
      <w:sz w:val="20"/>
    </w:rPr>
  </w:style>
  <w:style w:type="paragraph" w:customStyle="1" w:styleId="1-31">
    <w:name w:val="表格欄1-3退1"/>
    <w:basedOn w:val="a"/>
    <w:rsid w:val="00706C3E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d">
    <w:name w:val="標題（一）"/>
    <w:basedOn w:val="a"/>
    <w:rsid w:val="00706C3E"/>
    <w:pPr>
      <w:spacing w:beforeLines="20" w:afterLines="20" w:line="400" w:lineRule="exact"/>
      <w:ind w:firstLineChars="200" w:firstLine="200"/>
      <w:jc w:val="both"/>
    </w:pPr>
    <w:rPr>
      <w:rFonts w:ascii="Times New Roman" w:cs="新細明體"/>
      <w:b/>
      <w:bCs/>
      <w:sz w:val="28"/>
      <w:szCs w:val="28"/>
    </w:rPr>
  </w:style>
  <w:style w:type="paragraph" w:customStyle="1" w:styleId="21">
    <w:name w:val="二、2行宋體退1"/>
    <w:basedOn w:val="a"/>
    <w:rsid w:val="00B32CD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47583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cWO3&#27506;&#20986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45E6B-3892-456D-A2C7-62DB0D79C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(x86)\NAO\Report\IcWO3歲出機關別決算審定明細表A3_1.dot</Template>
  <TotalTime>88</TotalTime>
  <Pages>2</Pages>
  <Words>638</Words>
  <Characters>524</Characters>
  <Application>Microsoft Office Word</Application>
  <DocSecurity>0</DocSecurity>
  <Lines>4</Lines>
  <Paragraphs>2</Paragraphs>
  <ScaleCrop>false</ScaleCrop>
  <Company>N.A.O.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吳筱雯</dc:creator>
  <cp:keywords/>
  <dc:description/>
  <cp:lastModifiedBy>羿每 陳</cp:lastModifiedBy>
  <cp:revision>12</cp:revision>
  <cp:lastPrinted>2025-06-03T23:56:00Z</cp:lastPrinted>
  <dcterms:created xsi:type="dcterms:W3CDTF">2025-05-29T01:59:00Z</dcterms:created>
  <dcterms:modified xsi:type="dcterms:W3CDTF">2025-06-30T01:37:00Z</dcterms:modified>
</cp:coreProperties>
</file>