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970D36" w14:textId="77777777" w:rsidR="00882882" w:rsidRPr="002069FF" w:rsidRDefault="00882882" w:rsidP="00882882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sz w:val="36"/>
        </w:rPr>
        <w:t>國軍退除役官兵輔導委員會主管</w:t>
      </w:r>
    </w:p>
    <w:p w14:paraId="78E2C055" w14:textId="77777777" w:rsidR="00882882" w:rsidRDefault="00882882" w:rsidP="00882882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069FF">
        <w:rPr>
          <w:rFonts w:hint="eastAsia"/>
          <w:sz w:val="36"/>
        </w:rPr>
        <w:t>一、</w:t>
      </w:r>
      <w:r>
        <w:rPr>
          <w:rFonts w:hint="eastAsia"/>
          <w:sz w:val="36"/>
        </w:rPr>
        <w:t>決算審定數簡明表</w:t>
      </w:r>
    </w:p>
    <w:p w14:paraId="2DF9767D" w14:textId="77777777" w:rsidR="00882882" w:rsidRDefault="00882882" w:rsidP="00882882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6"/>
        <w:gridCol w:w="2127"/>
        <w:gridCol w:w="1984"/>
        <w:gridCol w:w="2608"/>
        <w:gridCol w:w="2609"/>
        <w:gridCol w:w="1890"/>
        <w:gridCol w:w="1890"/>
        <w:gridCol w:w="2060"/>
        <w:gridCol w:w="1842"/>
        <w:gridCol w:w="993"/>
      </w:tblGrid>
      <w:tr w:rsidR="00882882" w14:paraId="061EED10" w14:textId="77777777" w:rsidTr="003B767E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36BC1" w14:textId="77777777" w:rsidR="00882882" w:rsidRPr="002069FF" w:rsidRDefault="00882882" w:rsidP="003B767E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069FF">
              <w:rPr>
                <w:rFonts w:ascii="標楷體" w:hAnsi="標楷體" w:hint="eastAsia"/>
                <w:b w:val="0"/>
                <w:sz w:val="28"/>
              </w:rPr>
              <w:t xml:space="preserve">1.　</w:t>
            </w:r>
            <w:r>
              <w:rPr>
                <w:rFonts w:ascii="標楷體" w:hAnsi="標楷體" w:hint="eastAsia"/>
                <w:b w:val="0"/>
                <w:sz w:val="28"/>
              </w:rPr>
              <w:t>113</w:t>
            </w:r>
            <w:r w:rsidRPr="002069FF">
              <w:rPr>
                <w:rFonts w:ascii="標楷體" w:hAnsi="標楷體" w:hint="eastAsia"/>
                <w:b w:val="0"/>
                <w:sz w:val="28"/>
              </w:rPr>
              <w:t>年度部分</w:t>
            </w:r>
          </w:p>
          <w:p w14:paraId="7389BCDA" w14:textId="77777777" w:rsidR="00882882" w:rsidRPr="00A27DD2" w:rsidRDefault="00882882" w:rsidP="003B767E">
            <w:pPr>
              <w:jc w:val="distribute"/>
              <w:rPr>
                <w:sz w:val="24"/>
                <w:szCs w:val="24"/>
              </w:rPr>
            </w:pPr>
          </w:p>
        </w:tc>
      </w:tr>
      <w:tr w:rsidR="00882882" w14:paraId="21F2E4EC" w14:textId="77777777" w:rsidTr="003B767E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6B7927A5" w14:textId="77777777" w:rsidR="00882882" w:rsidRPr="00A27DD2" w:rsidRDefault="00882882" w:rsidP="003B767E">
            <w:pPr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882882" w14:paraId="43260C69" w14:textId="77777777" w:rsidTr="003B767E">
        <w:trPr>
          <w:cantSplit/>
          <w:tblHeader/>
        </w:trPr>
        <w:tc>
          <w:tcPr>
            <w:tcW w:w="2296" w:type="dxa"/>
            <w:vMerge w:val="restart"/>
            <w:tcBorders>
              <w:left w:val="nil"/>
            </w:tcBorders>
            <w:vAlign w:val="center"/>
          </w:tcPr>
          <w:p w14:paraId="7E44EE7F" w14:textId="77777777" w:rsidR="00882882" w:rsidRPr="00A27DD2" w:rsidRDefault="00882882" w:rsidP="003B767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7" w:type="dxa"/>
            <w:vMerge w:val="restart"/>
            <w:vAlign w:val="center"/>
          </w:tcPr>
          <w:p w14:paraId="357E8A41" w14:textId="77777777" w:rsidR="00882882" w:rsidRPr="00A27DD2" w:rsidRDefault="00882882" w:rsidP="003B767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84" w:type="dxa"/>
            <w:vMerge w:val="restart"/>
            <w:vAlign w:val="center"/>
          </w:tcPr>
          <w:p w14:paraId="528AACDD" w14:textId="77777777" w:rsidR="00882882" w:rsidRPr="00A27DD2" w:rsidRDefault="00882882" w:rsidP="003B767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217" w:type="dxa"/>
            <w:gridSpan w:val="2"/>
            <w:vAlign w:val="center"/>
          </w:tcPr>
          <w:p w14:paraId="2D167E8A" w14:textId="77777777" w:rsidR="00882882" w:rsidRPr="00A27DD2" w:rsidRDefault="00882882" w:rsidP="003B767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840" w:type="dxa"/>
            <w:gridSpan w:val="3"/>
            <w:vAlign w:val="center"/>
          </w:tcPr>
          <w:p w14:paraId="53014F52" w14:textId="77777777" w:rsidR="00882882" w:rsidRPr="00A27DD2" w:rsidRDefault="00882882" w:rsidP="003B767E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744CD8CC" w14:textId="77777777" w:rsidR="00882882" w:rsidRPr="00A27DD2" w:rsidRDefault="00882882" w:rsidP="003B767E">
            <w:pPr>
              <w:jc w:val="distribute"/>
              <w:rPr>
                <w:spacing w:val="-16"/>
                <w:sz w:val="22"/>
                <w:szCs w:val="22"/>
              </w:rPr>
            </w:pPr>
            <w:r w:rsidRPr="00A27DD2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882882" w14:paraId="52D0E322" w14:textId="77777777" w:rsidTr="003B767E">
        <w:trPr>
          <w:cantSplit/>
          <w:tblHeader/>
        </w:trPr>
        <w:tc>
          <w:tcPr>
            <w:tcW w:w="2296" w:type="dxa"/>
            <w:vMerge/>
            <w:tcBorders>
              <w:left w:val="nil"/>
            </w:tcBorders>
            <w:vAlign w:val="center"/>
          </w:tcPr>
          <w:p w14:paraId="25B6ED31" w14:textId="77777777" w:rsidR="00882882" w:rsidRPr="00A27DD2" w:rsidRDefault="00882882" w:rsidP="003B767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27" w:type="dxa"/>
            <w:vMerge/>
            <w:vAlign w:val="center"/>
          </w:tcPr>
          <w:p w14:paraId="75B62A7E" w14:textId="77777777" w:rsidR="00882882" w:rsidRPr="00A27DD2" w:rsidRDefault="00882882" w:rsidP="003B767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</w:tcPr>
          <w:p w14:paraId="68891EBB" w14:textId="77777777" w:rsidR="00882882" w:rsidRPr="00A27DD2" w:rsidRDefault="00882882" w:rsidP="003B767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608" w:type="dxa"/>
            <w:vAlign w:val="center"/>
          </w:tcPr>
          <w:p w14:paraId="6F6CC89E" w14:textId="77777777" w:rsidR="00882882" w:rsidRPr="00A27DD2" w:rsidRDefault="00882882" w:rsidP="003B767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609" w:type="dxa"/>
            <w:vAlign w:val="center"/>
          </w:tcPr>
          <w:p w14:paraId="3B5949B0" w14:textId="77777777" w:rsidR="00882882" w:rsidRPr="00A27DD2" w:rsidRDefault="00882882" w:rsidP="003B767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90" w:type="dxa"/>
            <w:vAlign w:val="center"/>
          </w:tcPr>
          <w:p w14:paraId="6B6CBB2D" w14:textId="77777777" w:rsidR="00882882" w:rsidRPr="00A27DD2" w:rsidRDefault="00882882" w:rsidP="003B767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90" w:type="dxa"/>
            <w:vAlign w:val="center"/>
          </w:tcPr>
          <w:p w14:paraId="4555B02C" w14:textId="77777777" w:rsidR="00882882" w:rsidRPr="00A27DD2" w:rsidRDefault="00882882" w:rsidP="003B767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60" w:type="dxa"/>
            <w:vAlign w:val="center"/>
          </w:tcPr>
          <w:p w14:paraId="03546786" w14:textId="77777777" w:rsidR="00882882" w:rsidRPr="00A27DD2" w:rsidRDefault="00882882" w:rsidP="003B767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42" w:type="dxa"/>
            <w:vAlign w:val="center"/>
          </w:tcPr>
          <w:p w14:paraId="5814237F" w14:textId="77777777" w:rsidR="00882882" w:rsidRPr="00A27DD2" w:rsidRDefault="00882882" w:rsidP="003B767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17A2923D" w14:textId="77777777" w:rsidR="00882882" w:rsidRPr="00A27DD2" w:rsidRDefault="00882882" w:rsidP="003B767E">
            <w:pPr>
              <w:jc w:val="distribute"/>
              <w:rPr>
                <w:sz w:val="22"/>
                <w:szCs w:val="22"/>
              </w:rPr>
            </w:pPr>
            <w:r w:rsidRPr="00A27DD2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882882" w:rsidRPr="00B06962" w14:paraId="00F5B342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32A6794D" w14:textId="77777777" w:rsidR="00882882" w:rsidRPr="00B06962" w:rsidRDefault="00882882" w:rsidP="00B43D88">
            <w:pPr>
              <w:jc w:val="both"/>
              <w:rPr>
                <w:rFonts w:hAnsi="標楷體"/>
                <w:b/>
                <w:sz w:val="22"/>
                <w:szCs w:val="22"/>
              </w:rPr>
            </w:pPr>
            <w:r w:rsidRPr="00B06962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國軍退除役官兵輔導委員會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78852AB" w14:textId="77777777" w:rsidR="00882882" w:rsidRPr="00B06962" w:rsidRDefault="00882882" w:rsidP="003B767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06962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777,114,000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D83FD8" w14:textId="77777777" w:rsidR="00882882" w:rsidRPr="00B06962" w:rsidRDefault="00882882" w:rsidP="003B767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B0696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855,458,195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1A15ED28" w14:textId="77777777" w:rsidR="00882882" w:rsidRPr="00B06962" w:rsidRDefault="00882882" w:rsidP="003B767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06962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637C709" w14:textId="77777777" w:rsidR="00882882" w:rsidRPr="00B06962" w:rsidRDefault="00882882" w:rsidP="003B767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06962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4DB8441" w14:textId="77777777" w:rsidR="00882882" w:rsidRPr="00B06962" w:rsidRDefault="00882882" w:rsidP="003B767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0696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800,111,189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46D7F3D" w14:textId="77777777" w:rsidR="00882882" w:rsidRPr="00B06962" w:rsidRDefault="00882882" w:rsidP="003B767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06962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55,347,006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57B727E4" w14:textId="77777777" w:rsidR="00882882" w:rsidRPr="00B06962" w:rsidRDefault="00882882" w:rsidP="003B767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0696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855,458,195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88242C7" w14:textId="77777777" w:rsidR="00882882" w:rsidRPr="00B06962" w:rsidRDefault="00882882" w:rsidP="003B767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0696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78,344,195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84883D1" w14:textId="77777777" w:rsidR="00882882" w:rsidRPr="00B06962" w:rsidRDefault="00882882" w:rsidP="003B767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B06962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10.08</w:t>
            </w:r>
          </w:p>
        </w:tc>
      </w:tr>
      <w:tr w:rsidR="00882882" w14:paraId="28B0D981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6CEAA5A5" w14:textId="77777777" w:rsidR="00882882" w:rsidRPr="00A27DD2" w:rsidRDefault="00882882" w:rsidP="003B767E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00E18D67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5,062,000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7FA5AFE" w14:textId="77777777" w:rsidR="00882882" w:rsidRPr="00A27DD2" w:rsidRDefault="00882882" w:rsidP="003B767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6,623,424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0A81B36B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CCCD974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9BEF8DA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6,623,424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E5DA880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2A160028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6,623,424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2910C737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1,561,424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3B743CE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30.85</w:t>
            </w:r>
          </w:p>
        </w:tc>
      </w:tr>
      <w:tr w:rsidR="00882882" w14:paraId="02C9CCFA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2394EF06" w14:textId="77777777" w:rsidR="00882882" w:rsidRPr="00A27DD2" w:rsidRDefault="00882882" w:rsidP="003B767E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23A285C2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263,000,000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CF22F61" w14:textId="77777777" w:rsidR="00882882" w:rsidRPr="00A27DD2" w:rsidRDefault="00882882" w:rsidP="003B767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350,630,827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62107627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2C918ECF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7207077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350,583,528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2877A31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47,299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02679866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350,630,827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5B4E386D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87,630,827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2D7905B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33.32</w:t>
            </w:r>
          </w:p>
        </w:tc>
      </w:tr>
      <w:tr w:rsidR="00882882" w14:paraId="74430795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12C9451A" w14:textId="77777777" w:rsidR="00882882" w:rsidRPr="00A27DD2" w:rsidRDefault="00882882" w:rsidP="003B767E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4E6CA55A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9,964,000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910534C" w14:textId="77777777" w:rsidR="00882882" w:rsidRPr="00A27DD2" w:rsidRDefault="00882882" w:rsidP="003B767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11,561,690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42587023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55D2CD46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1319D91D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11,561,690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61AAE97A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74CBD325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11,561,690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4A702CE0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1,597,690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C765FB9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16.03</w:t>
            </w:r>
          </w:p>
        </w:tc>
      </w:tr>
      <w:tr w:rsidR="00882882" w14:paraId="53986554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296" w:type="dxa"/>
            <w:shd w:val="clear" w:color="auto" w:fill="auto"/>
            <w:vAlign w:val="center"/>
          </w:tcPr>
          <w:p w14:paraId="4A86D4FE" w14:textId="77777777" w:rsidR="00882882" w:rsidRPr="00A27DD2" w:rsidRDefault="00882882" w:rsidP="003B767E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27" w:type="dxa"/>
            <w:shd w:val="clear" w:color="auto" w:fill="auto"/>
            <w:vAlign w:val="center"/>
          </w:tcPr>
          <w:p w14:paraId="31A5E379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499,088,000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147292" w14:textId="77777777" w:rsidR="00882882" w:rsidRPr="00A27DD2" w:rsidRDefault="00882882" w:rsidP="003B767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486,642,254</w:t>
            </w:r>
          </w:p>
        </w:tc>
        <w:tc>
          <w:tcPr>
            <w:tcW w:w="2608" w:type="dxa"/>
            <w:shd w:val="clear" w:color="auto" w:fill="auto"/>
            <w:vAlign w:val="center"/>
          </w:tcPr>
          <w:p w14:paraId="5F7C2E2B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609" w:type="dxa"/>
            <w:shd w:val="clear" w:color="auto" w:fill="auto"/>
            <w:vAlign w:val="center"/>
          </w:tcPr>
          <w:p w14:paraId="3A040D60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4881E8FA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431,342,547</w:t>
            </w:r>
          </w:p>
        </w:tc>
        <w:tc>
          <w:tcPr>
            <w:tcW w:w="1890" w:type="dxa"/>
            <w:shd w:val="clear" w:color="auto" w:fill="auto"/>
            <w:vAlign w:val="center"/>
          </w:tcPr>
          <w:p w14:paraId="3AD39523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55,299,707</w:t>
            </w:r>
          </w:p>
        </w:tc>
        <w:tc>
          <w:tcPr>
            <w:tcW w:w="2060" w:type="dxa"/>
            <w:shd w:val="clear" w:color="auto" w:fill="auto"/>
            <w:vAlign w:val="center"/>
          </w:tcPr>
          <w:p w14:paraId="620D4325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486,642,254</w:t>
            </w:r>
          </w:p>
        </w:tc>
        <w:tc>
          <w:tcPr>
            <w:tcW w:w="1842" w:type="dxa"/>
            <w:shd w:val="clear" w:color="auto" w:fill="auto"/>
            <w:vAlign w:val="center"/>
          </w:tcPr>
          <w:p w14:paraId="31D5BDB5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- 12,445,746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DB855E" w14:textId="77777777" w:rsidR="00882882" w:rsidRPr="00A27DD2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- 2.49</w:t>
            </w:r>
          </w:p>
        </w:tc>
      </w:tr>
    </w:tbl>
    <w:p w14:paraId="18741CDD" w14:textId="77777777" w:rsidR="00882882" w:rsidRDefault="00882882" w:rsidP="00882882">
      <w:pPr>
        <w:jc w:val="left"/>
      </w:pPr>
    </w:p>
    <w:p w14:paraId="04628B4D" w14:textId="77777777" w:rsidR="00882882" w:rsidRPr="00252B93" w:rsidRDefault="00882882" w:rsidP="00882882">
      <w:pPr>
        <w:pStyle w:val="10"/>
        <w:ind w:right="1440"/>
        <w:rPr>
          <w:sz w:val="36"/>
          <w:szCs w:val="36"/>
        </w:rPr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559"/>
        <w:gridCol w:w="567"/>
        <w:gridCol w:w="1985"/>
        <w:gridCol w:w="2362"/>
        <w:gridCol w:w="2362"/>
        <w:gridCol w:w="2363"/>
        <w:gridCol w:w="2552"/>
        <w:gridCol w:w="2410"/>
        <w:gridCol w:w="2409"/>
        <w:gridCol w:w="993"/>
      </w:tblGrid>
      <w:tr w:rsidR="00882882" w14:paraId="5806AECF" w14:textId="77777777" w:rsidTr="003B767E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5386C01E" w14:textId="77777777" w:rsidR="00882882" w:rsidRPr="00706545" w:rsidRDefault="00882882" w:rsidP="003B767E">
            <w:pPr>
              <w:rPr>
                <w:rFonts w:hAnsi="標楷體"/>
                <w:sz w:val="28"/>
              </w:rPr>
            </w:pPr>
            <w:r w:rsidRPr="006D07D9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7385331C" w14:textId="77777777" w:rsidR="00882882" w:rsidRPr="006D07D9" w:rsidRDefault="00882882" w:rsidP="003B767E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882882" w14:paraId="5BD56668" w14:textId="77777777" w:rsidTr="003B767E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136D1BEF" w14:textId="77777777" w:rsidR="00882882" w:rsidRPr="006D07D9" w:rsidRDefault="00882882" w:rsidP="003B767E">
            <w:pPr>
              <w:pStyle w:val="a8"/>
              <w:ind w:left="48" w:right="48"/>
              <w:jc w:val="right"/>
              <w:rPr>
                <w:sz w:val="22"/>
                <w:szCs w:val="22"/>
              </w:rPr>
            </w:pPr>
            <w:r w:rsidRPr="006D07D9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882882" w14:paraId="22498C0B" w14:textId="77777777" w:rsidTr="003B767E">
        <w:trPr>
          <w:cantSplit/>
          <w:trHeight w:val="284"/>
          <w:tblHeader/>
        </w:trPr>
        <w:tc>
          <w:tcPr>
            <w:tcW w:w="737" w:type="dxa"/>
            <w:vMerge w:val="restart"/>
            <w:vAlign w:val="center"/>
          </w:tcPr>
          <w:p w14:paraId="24C681AB" w14:textId="77777777" w:rsidR="00882882" w:rsidRPr="006D07D9" w:rsidRDefault="00882882" w:rsidP="003B767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6" w:type="dxa"/>
            <w:gridSpan w:val="2"/>
            <w:vMerge w:val="restart"/>
            <w:vAlign w:val="center"/>
          </w:tcPr>
          <w:p w14:paraId="6E694773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5" w:type="dxa"/>
            <w:vMerge w:val="restart"/>
            <w:vAlign w:val="center"/>
          </w:tcPr>
          <w:p w14:paraId="57E6E7CF" w14:textId="77777777" w:rsidR="00882882" w:rsidRPr="006D07D9" w:rsidRDefault="00882882" w:rsidP="003B767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D07D9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87" w:type="dxa"/>
            <w:gridSpan w:val="3"/>
          </w:tcPr>
          <w:p w14:paraId="5057D2BB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64" w:type="dxa"/>
            <w:gridSpan w:val="4"/>
            <w:vAlign w:val="center"/>
          </w:tcPr>
          <w:p w14:paraId="543C244D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882882" w14:paraId="20376BBC" w14:textId="77777777" w:rsidTr="003B767E">
        <w:trPr>
          <w:cantSplit/>
          <w:trHeight w:val="284"/>
          <w:tblHeader/>
        </w:trPr>
        <w:tc>
          <w:tcPr>
            <w:tcW w:w="737" w:type="dxa"/>
            <w:vMerge/>
            <w:vAlign w:val="center"/>
          </w:tcPr>
          <w:p w14:paraId="7A8E5550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vAlign w:val="center"/>
          </w:tcPr>
          <w:p w14:paraId="416BDDAA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vAlign w:val="center"/>
          </w:tcPr>
          <w:p w14:paraId="6223A97C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 w:val="restart"/>
            <w:vAlign w:val="center"/>
          </w:tcPr>
          <w:p w14:paraId="0D29D503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2" w:type="dxa"/>
            <w:vMerge w:val="restart"/>
            <w:vAlign w:val="center"/>
          </w:tcPr>
          <w:p w14:paraId="18DD9B33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3" w:type="dxa"/>
            <w:vMerge w:val="restart"/>
            <w:vAlign w:val="center"/>
          </w:tcPr>
          <w:p w14:paraId="0897B578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2" w:type="dxa"/>
            <w:vMerge w:val="restart"/>
            <w:vAlign w:val="center"/>
          </w:tcPr>
          <w:p w14:paraId="3F196A13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0" w:type="dxa"/>
            <w:vMerge w:val="restart"/>
            <w:vAlign w:val="center"/>
          </w:tcPr>
          <w:p w14:paraId="4D073E8E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2" w:type="dxa"/>
            <w:gridSpan w:val="2"/>
            <w:vAlign w:val="center"/>
          </w:tcPr>
          <w:p w14:paraId="29F7BDC1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882882" w14:paraId="123E2FD9" w14:textId="77777777" w:rsidTr="003B767E">
        <w:trPr>
          <w:cantSplit/>
          <w:trHeight w:val="284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14:paraId="092CBDE1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47D0528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</w:tcPr>
          <w:p w14:paraId="1B3B8DA6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56B5E308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2" w:type="dxa"/>
            <w:vMerge/>
            <w:tcBorders>
              <w:bottom w:val="single" w:sz="4" w:space="0" w:color="auto"/>
            </w:tcBorders>
          </w:tcPr>
          <w:p w14:paraId="1AD39FEC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14:paraId="43AAD76F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vMerge/>
            <w:tcBorders>
              <w:bottom w:val="single" w:sz="4" w:space="0" w:color="auto"/>
            </w:tcBorders>
            <w:vAlign w:val="center"/>
          </w:tcPr>
          <w:p w14:paraId="0C1787BB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  <w:vAlign w:val="center"/>
          </w:tcPr>
          <w:p w14:paraId="7DBED291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bottom w:val="single" w:sz="4" w:space="0" w:color="auto"/>
            </w:tcBorders>
            <w:vAlign w:val="center"/>
          </w:tcPr>
          <w:p w14:paraId="1CA10960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68F175B9" w14:textId="77777777" w:rsidR="00882882" w:rsidRPr="006D07D9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D07D9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882882" w:rsidRPr="00242A04" w14:paraId="7BD1FA15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6BE520C" w14:textId="77777777" w:rsidR="00882882" w:rsidRPr="00242A04" w:rsidRDefault="00882882" w:rsidP="003B767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E5E9BBA" w14:textId="77777777" w:rsidR="00882882" w:rsidRPr="00242A04" w:rsidRDefault="00882882" w:rsidP="00B43D88">
            <w:pPr>
              <w:pStyle w:val="22"/>
              <w:ind w:leftChars="0" w:left="0" w:rightChars="0" w:right="24"/>
              <w:jc w:val="both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242A0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國軍退除役官兵輔導委員會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893B10" w14:textId="77777777" w:rsidR="00882882" w:rsidRPr="00242A04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42A04">
              <w:rPr>
                <w:rFonts w:hAnsi="細明體"/>
                <w:b/>
                <w:noProof/>
                <w:sz w:val="22"/>
                <w:szCs w:val="22"/>
              </w:rPr>
              <w:t>221,671,124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1AB9E78" w14:textId="77777777" w:rsidR="00882882" w:rsidRPr="00242A04" w:rsidRDefault="00882882" w:rsidP="003B767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FEB2A46" w14:textId="77777777" w:rsidR="00882882" w:rsidRPr="00242A04" w:rsidRDefault="00882882" w:rsidP="003B767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BC1A09D" w14:textId="77777777" w:rsidR="00882882" w:rsidRPr="00242A04" w:rsidRDefault="00882882" w:rsidP="003B767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E3B7124" w14:textId="77777777" w:rsidR="00882882" w:rsidRPr="00242A04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42A04">
              <w:rPr>
                <w:rFonts w:hAnsi="細明體"/>
                <w:b/>
                <w:noProof/>
                <w:sz w:val="22"/>
                <w:szCs w:val="22"/>
              </w:rPr>
              <w:t>20,680,287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703E35" w14:textId="77777777" w:rsidR="00882882" w:rsidRPr="00242A04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42A04">
              <w:rPr>
                <w:rFonts w:hAnsi="細明體"/>
                <w:b/>
                <w:noProof/>
                <w:sz w:val="22"/>
                <w:szCs w:val="22"/>
              </w:rPr>
              <w:t>16,326,642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20F3FB6" w14:textId="77777777" w:rsidR="00882882" w:rsidRPr="00242A04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42A04">
              <w:rPr>
                <w:rFonts w:hAnsi="細明體"/>
                <w:b/>
                <w:noProof/>
                <w:sz w:val="22"/>
                <w:szCs w:val="22"/>
              </w:rPr>
              <w:t>184,664,195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0BF566" w14:textId="77777777" w:rsidR="00882882" w:rsidRPr="00242A04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42A04">
              <w:rPr>
                <w:rFonts w:hAnsi="細明體"/>
                <w:b/>
                <w:noProof/>
                <w:sz w:val="22"/>
                <w:szCs w:val="22"/>
              </w:rPr>
              <w:t>83.31</w:t>
            </w:r>
          </w:p>
        </w:tc>
      </w:tr>
      <w:tr w:rsidR="00882882" w:rsidRPr="00242A04" w14:paraId="238CF36A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4173E207" w14:textId="77777777" w:rsidR="00882882" w:rsidRPr="00242A04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42A04">
              <w:rPr>
                <w:rFonts w:ascii="標楷體" w:eastAsia="標楷體" w:hAnsi="標楷體"/>
                <w:noProof/>
                <w:sz w:val="22"/>
                <w:szCs w:val="22"/>
              </w:rPr>
              <w:t>96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15B2FDB0" w14:textId="77777777" w:rsidR="00882882" w:rsidRPr="00242A04" w:rsidRDefault="00882882" w:rsidP="003B767E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242A0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BB05EF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1,769,557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7DF4FC2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D038638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B40C36C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E95DF19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9CAC42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42,000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3892237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1,727,557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EF26156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97.63</w:t>
            </w:r>
          </w:p>
        </w:tc>
      </w:tr>
      <w:tr w:rsidR="00882882" w:rsidRPr="00242A04" w14:paraId="165886B9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7162F4CF" w14:textId="77777777" w:rsidR="00882882" w:rsidRPr="00242A04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42A04">
              <w:rPr>
                <w:rFonts w:ascii="標楷體" w:eastAsia="標楷體"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C569817" w14:textId="77777777" w:rsidR="00882882" w:rsidRPr="00242A04" w:rsidRDefault="00882882" w:rsidP="003B767E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242A0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115A3F7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284,723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6400D13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24283A4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CC12070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8065E41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5A96F0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95D5F48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284,723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E1D5528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882882" w:rsidRPr="00242A04" w14:paraId="4979C059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D351A9B" w14:textId="77777777" w:rsidR="00882882" w:rsidRPr="00242A04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42A04">
              <w:rPr>
                <w:rFonts w:ascii="標楷體" w:eastAsia="標楷體"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94A9D60" w14:textId="77777777" w:rsidR="00882882" w:rsidRPr="00242A04" w:rsidRDefault="00882882" w:rsidP="003B767E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242A0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E844963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785,899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540028D0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52AA934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0A9EA1B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187132E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F7B1D6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9,750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3A6E4EB0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776,149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CD77CD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98.76</w:t>
            </w:r>
          </w:p>
        </w:tc>
      </w:tr>
      <w:tr w:rsidR="00882882" w:rsidRPr="00242A04" w14:paraId="33CE3EAD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ED4FE1B" w14:textId="77777777" w:rsidR="00882882" w:rsidRPr="00242A04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42A04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2C25419A" w14:textId="77777777" w:rsidR="00882882" w:rsidRPr="00242A04" w:rsidRDefault="00882882" w:rsidP="003B767E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242A0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C528B16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77,144,533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5AE922C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52A9141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D133A6A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5B4B925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10,832,584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2F829A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3,413,776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6B236B2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62,898,173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E9221B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81.53</w:t>
            </w:r>
          </w:p>
        </w:tc>
      </w:tr>
      <w:tr w:rsidR="00882882" w:rsidRPr="00242A04" w14:paraId="15349739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0A4736A9" w14:textId="77777777" w:rsidR="00882882" w:rsidRPr="00242A04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42A04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908B3A1" w14:textId="77777777" w:rsidR="00882882" w:rsidRPr="00242A04" w:rsidRDefault="00882882" w:rsidP="003B767E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242A0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DE01736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11,660,800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68E71F6C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05AD63E8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7DE5D72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8B3D806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733074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1,211,904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0C16968E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10,448,896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99A72D7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89.61</w:t>
            </w:r>
          </w:p>
        </w:tc>
      </w:tr>
      <w:tr w:rsidR="00882882" w:rsidRPr="00242A04" w14:paraId="4DE7F2F8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D9A1584" w14:textId="77777777" w:rsidR="00882882" w:rsidRPr="00242A04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42A04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3B381815" w14:textId="77777777" w:rsidR="00882882" w:rsidRPr="00242A04" w:rsidRDefault="00882882" w:rsidP="003B767E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242A04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00C122" w14:textId="77777777" w:rsidR="00882882" w:rsidRPr="00242A04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42A04">
              <w:rPr>
                <w:rFonts w:hAnsi="細明體"/>
                <w:b/>
                <w:noProof/>
                <w:sz w:val="22"/>
                <w:szCs w:val="22"/>
              </w:rPr>
              <w:t>68,312,833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1FE1796" w14:textId="77777777" w:rsidR="00882882" w:rsidRPr="00242A04" w:rsidRDefault="00882882" w:rsidP="003B767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BDB8E11" w14:textId="77777777" w:rsidR="00882882" w:rsidRPr="00242A04" w:rsidRDefault="00882882" w:rsidP="003B767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0E5DAF9" w14:textId="77777777" w:rsidR="00882882" w:rsidRPr="00242A04" w:rsidRDefault="00882882" w:rsidP="003B767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D0E5029" w14:textId="77777777" w:rsidR="00882882" w:rsidRPr="00242A04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42A04">
              <w:rPr>
                <w:rFonts w:hAnsi="細明體"/>
                <w:b/>
                <w:noProof/>
                <w:sz w:val="22"/>
                <w:szCs w:val="22"/>
              </w:rPr>
              <w:t>6,244,297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25F63C" w14:textId="77777777" w:rsidR="00882882" w:rsidRPr="00242A04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42A04">
              <w:rPr>
                <w:rFonts w:hAnsi="細明體"/>
                <w:b/>
                <w:noProof/>
                <w:sz w:val="22"/>
                <w:szCs w:val="22"/>
              </w:rPr>
              <w:t>2,578,783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60641E42" w14:textId="77777777" w:rsidR="00882882" w:rsidRPr="00242A04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42A04">
              <w:rPr>
                <w:rFonts w:hAnsi="細明體"/>
                <w:b/>
                <w:noProof/>
                <w:sz w:val="22"/>
                <w:szCs w:val="22"/>
              </w:rPr>
              <w:t>59,489,753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E9A83C" w14:textId="77777777" w:rsidR="00882882" w:rsidRPr="00242A04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42A04">
              <w:rPr>
                <w:rFonts w:hAnsi="細明體"/>
                <w:b/>
                <w:noProof/>
                <w:sz w:val="22"/>
                <w:szCs w:val="22"/>
              </w:rPr>
              <w:t>87.08</w:t>
            </w:r>
          </w:p>
        </w:tc>
      </w:tr>
      <w:tr w:rsidR="00882882" w:rsidRPr="00242A04" w14:paraId="2972DBC6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5660E098" w14:textId="77777777" w:rsidR="00882882" w:rsidRPr="00242A04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5D951284" w14:textId="77777777" w:rsidR="00882882" w:rsidRPr="00242A04" w:rsidRDefault="00882882" w:rsidP="003B767E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242A0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罰款及賠償收入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AF42FFD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140,000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4E1D52D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26BBF824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42B39EC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959D917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EA36B2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424147B8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140,000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D693DC0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882882" w:rsidRPr="00242A04" w14:paraId="7EB8FDA6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665F96C" w14:textId="77777777" w:rsidR="00882882" w:rsidRPr="00242A04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011E6A72" w14:textId="77777777" w:rsidR="00882882" w:rsidRPr="00242A04" w:rsidRDefault="00882882" w:rsidP="003B767E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242A0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E65276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68,172,833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4CF63170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BD3805A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BEFB2A5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55A53563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6,244,297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FE01D0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2,578,783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54986326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59,349,753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52099CB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87.06</w:t>
            </w:r>
          </w:p>
        </w:tc>
      </w:tr>
      <w:tr w:rsidR="00882882" w:rsidRPr="00242A04" w14:paraId="265C28B8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19E7C1B8" w14:textId="77777777" w:rsidR="00882882" w:rsidRPr="00242A04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42A04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6AFF5F6C" w14:textId="77777777" w:rsidR="00882882" w:rsidRPr="00242A04" w:rsidRDefault="00882882" w:rsidP="003B767E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242A0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FC992F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44,908,338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328D9018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7BDDB165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2EB773E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E4A2944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3,587,932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1DE1D6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2,295,349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7B6D87D6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39,025,057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4010651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86.90</w:t>
            </w:r>
          </w:p>
        </w:tc>
      </w:tr>
      <w:tr w:rsidR="00882882" w:rsidRPr="00242A04" w14:paraId="3840337B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737" w:type="dxa"/>
            <w:shd w:val="clear" w:color="auto" w:fill="auto"/>
            <w:vAlign w:val="center"/>
          </w:tcPr>
          <w:p w14:paraId="3892E5C6" w14:textId="77777777" w:rsidR="00882882" w:rsidRPr="00242A04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42A04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14:paraId="7685A8FB" w14:textId="77777777" w:rsidR="00882882" w:rsidRPr="00242A04" w:rsidRDefault="00882882" w:rsidP="003B767E">
            <w:pPr>
              <w:pStyle w:val="22"/>
              <w:ind w:leftChars="100" w:left="16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242A04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0B08D0A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16,804,441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01F62D2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2" w:type="dxa"/>
            <w:shd w:val="clear" w:color="auto" w:fill="auto"/>
            <w:vAlign w:val="center"/>
          </w:tcPr>
          <w:p w14:paraId="1F1ECFE2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7C19DBEA" w14:textId="77777777" w:rsidR="00882882" w:rsidRPr="00242A04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42A04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07169B28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15,474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94B020F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6,775,080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D9AB997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10,013,887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CE9BEA" w14:textId="77777777" w:rsidR="00882882" w:rsidRPr="00242A04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242A04">
              <w:rPr>
                <w:rFonts w:hAnsi="細明體"/>
                <w:noProof/>
                <w:sz w:val="22"/>
                <w:szCs w:val="22"/>
              </w:rPr>
              <w:t>59.59</w:t>
            </w:r>
          </w:p>
        </w:tc>
      </w:tr>
    </w:tbl>
    <w:p w14:paraId="1203B680" w14:textId="74487EC9" w:rsidR="001D767A" w:rsidRDefault="001D767A" w:rsidP="00882882">
      <w:pPr>
        <w:rPr>
          <w:rFonts w:cs="新細明體"/>
          <w:b/>
          <w:bCs/>
          <w:sz w:val="32"/>
          <w:szCs w:val="28"/>
        </w:rPr>
      </w:pPr>
    </w:p>
    <w:p w14:paraId="1C34ED64" w14:textId="77777777" w:rsidR="001D767A" w:rsidRDefault="001D767A">
      <w:pPr>
        <w:widowControl/>
        <w:jc w:val="left"/>
        <w:rPr>
          <w:rFonts w:cs="新細明體"/>
          <w:b/>
          <w:bCs/>
          <w:sz w:val="32"/>
          <w:szCs w:val="28"/>
        </w:rPr>
      </w:pPr>
      <w:r>
        <w:rPr>
          <w:rFonts w:cs="新細明體"/>
          <w:b/>
          <w:bCs/>
          <w:sz w:val="32"/>
          <w:szCs w:val="28"/>
        </w:rPr>
        <w:br w:type="page"/>
      </w:r>
    </w:p>
    <w:p w14:paraId="17C4CF11" w14:textId="77777777" w:rsidR="00882882" w:rsidRDefault="00882882" w:rsidP="00882882">
      <w:pPr>
        <w:rPr>
          <w:rFonts w:cs="新細明體"/>
          <w:b/>
          <w:bCs/>
          <w:sz w:val="32"/>
          <w:szCs w:val="28"/>
        </w:rPr>
      </w:pPr>
    </w:p>
    <w:p w14:paraId="604C258C" w14:textId="77777777" w:rsidR="00882882" w:rsidRPr="00AA056F" w:rsidRDefault="00882882" w:rsidP="00882882">
      <w:pPr>
        <w:jc w:val="left"/>
        <w:rPr>
          <w:rFonts w:hAnsi="標楷體" w:cs="新細明體"/>
          <w:b/>
          <w:bCs/>
          <w:sz w:val="56"/>
          <w:szCs w:val="28"/>
        </w:rPr>
      </w:pPr>
      <w:r>
        <w:rPr>
          <w:rFonts w:hAnsi="標楷體" w:hint="eastAsia"/>
          <w:b/>
          <w:sz w:val="32"/>
        </w:rPr>
        <w:t>（二</w:t>
      </w:r>
      <w:r w:rsidRPr="00FD0925">
        <w:rPr>
          <w:rFonts w:hAnsi="標楷體" w:hint="eastAsia"/>
          <w:b/>
          <w:sz w:val="32"/>
        </w:rPr>
        <w:t>）　歲</w:t>
      </w:r>
      <w:r>
        <w:rPr>
          <w:rFonts w:hAnsi="標楷體" w:hint="eastAsia"/>
          <w:b/>
          <w:sz w:val="32"/>
        </w:rPr>
        <w:t>出</w:t>
      </w:r>
      <w:r w:rsidRPr="00FD0925">
        <w:rPr>
          <w:rFonts w:hAnsi="標楷體" w:hint="eastAsia"/>
          <w:b/>
          <w:sz w:val="32"/>
        </w:rPr>
        <w:t>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882882" w14:paraId="6FA53AA3" w14:textId="77777777" w:rsidTr="003B767E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94BEB" w14:textId="77777777" w:rsidR="00882882" w:rsidRDefault="00882882" w:rsidP="003B767E">
            <w:pPr>
              <w:jc w:val="left"/>
              <w:rPr>
                <w:rFonts w:hAnsi="標楷體"/>
                <w:sz w:val="28"/>
              </w:rPr>
            </w:pPr>
            <w:r w:rsidRPr="00FD0925">
              <w:rPr>
                <w:rFonts w:hAnsi="標楷體" w:hint="eastAsia"/>
                <w:sz w:val="28"/>
              </w:rPr>
              <w:t xml:space="preserve">1.　</w:t>
            </w:r>
            <w:r>
              <w:rPr>
                <w:rFonts w:hAnsi="標楷體" w:hint="eastAsia"/>
                <w:sz w:val="28"/>
              </w:rPr>
              <w:t>113</w:t>
            </w:r>
            <w:r w:rsidRPr="00FD0925">
              <w:rPr>
                <w:rFonts w:hAnsi="標楷體" w:hint="eastAsia"/>
                <w:sz w:val="28"/>
              </w:rPr>
              <w:t>年度部分</w:t>
            </w:r>
          </w:p>
          <w:p w14:paraId="6AF261F7" w14:textId="77777777" w:rsidR="00882882" w:rsidRDefault="00882882" w:rsidP="003B767E">
            <w:pPr>
              <w:jc w:val="distribute"/>
              <w:rPr>
                <w:spacing w:val="-16"/>
                <w:sz w:val="20"/>
              </w:rPr>
            </w:pPr>
          </w:p>
        </w:tc>
      </w:tr>
      <w:tr w:rsidR="00882882" w14:paraId="6DBE1CA7" w14:textId="77777777" w:rsidTr="003B767E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30C76D70" w14:textId="77777777" w:rsidR="00882882" w:rsidRPr="00AA056F" w:rsidRDefault="00882882" w:rsidP="003B767E">
            <w:pPr>
              <w:rPr>
                <w:spacing w:val="-16"/>
                <w:sz w:val="24"/>
                <w:szCs w:val="24"/>
              </w:rPr>
            </w:pPr>
            <w:r w:rsidRPr="00AA056F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882882" w14:paraId="34FBF1FA" w14:textId="77777777" w:rsidTr="003B767E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14:paraId="315E3100" w14:textId="77777777" w:rsidR="00882882" w:rsidRPr="00AA056F" w:rsidRDefault="00882882" w:rsidP="003B767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14:paraId="058A8A12" w14:textId="77777777" w:rsidR="00882882" w:rsidRPr="00AA056F" w:rsidRDefault="00882882" w:rsidP="003B767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2EDF8971" w14:textId="77777777" w:rsidR="00882882" w:rsidRPr="00AA056F" w:rsidRDefault="00882882" w:rsidP="003B767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50A870AB" w14:textId="77777777" w:rsidR="00882882" w:rsidRPr="00AA056F" w:rsidRDefault="00882882" w:rsidP="003B767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68F727EF" w14:textId="77777777" w:rsidR="00882882" w:rsidRPr="00AA056F" w:rsidRDefault="00882882" w:rsidP="003B767E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6CC3F787" w14:textId="77777777" w:rsidR="00882882" w:rsidRPr="00AA056F" w:rsidRDefault="00882882" w:rsidP="003B767E">
            <w:pPr>
              <w:jc w:val="distribute"/>
              <w:rPr>
                <w:spacing w:val="-16"/>
                <w:sz w:val="22"/>
                <w:szCs w:val="22"/>
              </w:rPr>
            </w:pPr>
            <w:r w:rsidRPr="00AA056F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882882" w14:paraId="0EA77E63" w14:textId="77777777" w:rsidTr="003B767E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14:paraId="407EC815" w14:textId="77777777" w:rsidR="00882882" w:rsidRPr="00AA056F" w:rsidRDefault="00882882" w:rsidP="003B767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14:paraId="5ACE9350" w14:textId="77777777" w:rsidR="00882882" w:rsidRPr="00AA056F" w:rsidRDefault="00882882" w:rsidP="003B767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41F63B0E" w14:textId="77777777" w:rsidR="00882882" w:rsidRPr="00AA056F" w:rsidRDefault="00882882" w:rsidP="003B767E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1E445D82" w14:textId="77777777" w:rsidR="00882882" w:rsidRPr="00AA056F" w:rsidRDefault="00882882" w:rsidP="003B767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3FC3FA66" w14:textId="77777777" w:rsidR="00882882" w:rsidRPr="00AA056F" w:rsidRDefault="00882882" w:rsidP="003B767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5C6A0168" w14:textId="77777777" w:rsidR="00882882" w:rsidRPr="00AA056F" w:rsidRDefault="00882882" w:rsidP="003B767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69C4D143" w14:textId="77777777" w:rsidR="00882882" w:rsidRPr="00AA056F" w:rsidRDefault="00882882" w:rsidP="003B767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3E9CF96A" w14:textId="77777777" w:rsidR="00882882" w:rsidRPr="00AA056F" w:rsidRDefault="00882882" w:rsidP="003B767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27193DF0" w14:textId="77777777" w:rsidR="00882882" w:rsidRPr="00AA056F" w:rsidRDefault="00882882" w:rsidP="003B767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0E69DF48" w14:textId="77777777" w:rsidR="00882882" w:rsidRPr="00AA056F" w:rsidRDefault="00882882" w:rsidP="003B767E">
            <w:pPr>
              <w:jc w:val="distribute"/>
              <w:rPr>
                <w:sz w:val="22"/>
                <w:szCs w:val="22"/>
              </w:rPr>
            </w:pPr>
            <w:r w:rsidRPr="00AA056F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882882" w:rsidRPr="0040594D" w14:paraId="2EDF4940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AA85C67" w14:textId="77777777" w:rsidR="00882882" w:rsidRPr="0040594D" w:rsidRDefault="00882882" w:rsidP="00B43D88">
            <w:pPr>
              <w:jc w:val="both"/>
              <w:rPr>
                <w:rFonts w:hAnsi="標楷體"/>
                <w:b/>
                <w:sz w:val="22"/>
                <w:szCs w:val="22"/>
              </w:rPr>
            </w:pPr>
            <w:r w:rsidRPr="0040594D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國軍退除役官兵輔導委員會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7EDBD5A" w14:textId="77777777" w:rsidR="00882882" w:rsidRPr="0040594D" w:rsidRDefault="00882882" w:rsidP="003B767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0594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129,027,580,000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685E8AF" w14:textId="77777777" w:rsidR="00882882" w:rsidRPr="0040594D" w:rsidRDefault="00882882" w:rsidP="003B767E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40594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127,265,313,731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A3C43E3" w14:textId="77777777" w:rsidR="00882882" w:rsidRPr="0040594D" w:rsidRDefault="00882882" w:rsidP="003B767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0594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5052BCB" w14:textId="77777777" w:rsidR="00882882" w:rsidRPr="0040594D" w:rsidRDefault="00882882" w:rsidP="003B767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0594D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326DB36F" w14:textId="77777777" w:rsidR="00882882" w:rsidRPr="0040594D" w:rsidRDefault="00882882" w:rsidP="003B767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0594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126,693,141,259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5897501" w14:textId="77777777" w:rsidR="00882882" w:rsidRPr="0040594D" w:rsidRDefault="00882882" w:rsidP="003B767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0594D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572,172,472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55A6C5F" w14:textId="77777777" w:rsidR="00882882" w:rsidRPr="0040594D" w:rsidRDefault="00882882" w:rsidP="003B767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0594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127,265,313,731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FC5D84" w14:textId="77777777" w:rsidR="00882882" w:rsidRPr="0040594D" w:rsidRDefault="00882882" w:rsidP="003B767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0594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- 1,762,266,269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9C6518" w14:textId="77777777" w:rsidR="00882882" w:rsidRPr="0040594D" w:rsidRDefault="00882882" w:rsidP="003B767E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40594D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- 1.37</w:t>
            </w:r>
          </w:p>
        </w:tc>
      </w:tr>
      <w:tr w:rsidR="00882882" w14:paraId="5C52DC9E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709D5B8" w14:textId="77777777" w:rsidR="00882882" w:rsidRPr="00AA056F" w:rsidRDefault="00882882" w:rsidP="003B767E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pacing w:val="-4"/>
                <w:sz w:val="22"/>
                <w:szCs w:val="22"/>
              </w:rPr>
              <w:t>醫學臨床教學研究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F58D9E5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1,075,034,000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AC0F2A" w14:textId="77777777" w:rsidR="00882882" w:rsidRPr="00AA056F" w:rsidRDefault="00882882" w:rsidP="003B767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1,075,034,000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9CEAA74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86E0911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05EC4B7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1,075,034,000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EAD7DC4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0BEA783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1,075,034,000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D2D283A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86D1888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882882" w14:paraId="5C43940F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1E6709D" w14:textId="77777777" w:rsidR="00882882" w:rsidRPr="00B43D88" w:rsidRDefault="00882882" w:rsidP="003B767E">
            <w:pPr>
              <w:ind w:leftChars="100" w:left="160"/>
              <w:jc w:val="distribute"/>
              <w:rPr>
                <w:rFonts w:hAnsi="標楷體"/>
                <w:spacing w:val="-10"/>
                <w:sz w:val="22"/>
                <w:szCs w:val="22"/>
              </w:rPr>
            </w:pPr>
            <w:r w:rsidRPr="00B43D88">
              <w:rPr>
                <w:rFonts w:hAnsi="標楷體" w:hint="eastAsia"/>
                <w:noProof/>
                <w:spacing w:val="-10"/>
                <w:sz w:val="22"/>
                <w:szCs w:val="22"/>
              </w:rPr>
              <w:t>退除役官兵就學、職訓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7B215C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17,312,000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EBB96AB" w14:textId="77777777" w:rsidR="00882882" w:rsidRPr="00AA056F" w:rsidRDefault="00882882" w:rsidP="003B767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17,309,449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D900C90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A3EE6A0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A225AC5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17,309,449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3011ED2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D081D75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17,309,449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B5EC9B4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- 2,551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E6CBAB5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- 0.01</w:t>
            </w:r>
          </w:p>
        </w:tc>
      </w:tr>
      <w:tr w:rsidR="00882882" w14:paraId="0F063A94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793E947" w14:textId="77777777" w:rsidR="00882882" w:rsidRPr="00AA056F" w:rsidRDefault="00882882" w:rsidP="003B767E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pacing w:val="-4"/>
                <w:sz w:val="22"/>
                <w:szCs w:val="22"/>
              </w:rPr>
              <w:t>榮民及榮眷健康保險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691CDC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8,941,891,000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851C7C" w14:textId="77777777" w:rsidR="00882882" w:rsidRPr="00AA056F" w:rsidRDefault="00882882" w:rsidP="003B767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8,941,891,000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CA27E91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0DE3905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83E656E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8,941,891,000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CC62D64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9C815B1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8,941,891,000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BF50243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164B1D0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</w:tr>
      <w:tr w:rsidR="00882882" w14:paraId="54428EF7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7D01F437" w14:textId="77777777" w:rsidR="00882882" w:rsidRPr="00AA056F" w:rsidRDefault="00882882" w:rsidP="003B767E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pacing w:val="-4"/>
                <w:sz w:val="22"/>
                <w:szCs w:val="22"/>
              </w:rPr>
              <w:t>退除役官兵服務救助與照顧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F02CD04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631,955,000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97FEB65" w14:textId="77777777" w:rsidR="00882882" w:rsidRPr="00AA056F" w:rsidRDefault="00882882" w:rsidP="003B767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615,705,253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764C77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607C14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484AEB6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615,705,253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12F2C5E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9C61174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615,705,253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9859FE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- 16,249,747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5C150B9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- 2.57</w:t>
            </w:r>
          </w:p>
        </w:tc>
      </w:tr>
      <w:tr w:rsidR="00882882" w14:paraId="6369670E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87377B1" w14:textId="77777777" w:rsidR="00882882" w:rsidRPr="00AA056F" w:rsidRDefault="00882882" w:rsidP="003B767E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0C3929A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3,647,011,000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DBD47F" w14:textId="77777777" w:rsidR="00882882" w:rsidRPr="00AA056F" w:rsidRDefault="00882882" w:rsidP="003B767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3,544,299,936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173C89A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1E3AC30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6518B05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3,537,999,936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14F3A00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6,300,000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770DD27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3,544,299,936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E10220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- 102,711,064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61B611E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- 2.82</w:t>
            </w:r>
          </w:p>
        </w:tc>
      </w:tr>
      <w:tr w:rsidR="00882882" w14:paraId="00FDBE7E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DA375E7" w14:textId="77777777" w:rsidR="00882882" w:rsidRPr="00AA056F" w:rsidRDefault="00882882" w:rsidP="003B767E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pacing w:val="-4"/>
                <w:sz w:val="22"/>
                <w:szCs w:val="22"/>
              </w:rPr>
              <w:t>榮民醫療照護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EEF562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2,608,560,000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48A1F9" w14:textId="77777777" w:rsidR="00882882" w:rsidRPr="00AA056F" w:rsidRDefault="00882882" w:rsidP="003B767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2,568,746,950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17A7A1D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2AB8E45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0A7D978E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2,568,746,950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F2BD5B1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FB1AD20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2,568,746,950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E4B7A4D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- 39,813,050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9FE415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- 1.53</w:t>
            </w:r>
          </w:p>
        </w:tc>
      </w:tr>
      <w:tr w:rsidR="00882882" w14:paraId="3910C50F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2181987B" w14:textId="77777777" w:rsidR="00882882" w:rsidRPr="00AA056F" w:rsidRDefault="00882882" w:rsidP="003B767E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pacing w:val="-4"/>
                <w:sz w:val="22"/>
                <w:szCs w:val="22"/>
              </w:rPr>
              <w:t>榮民安養及養護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C35CB6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7,423,615,000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8C86FAB" w14:textId="77777777" w:rsidR="00882882" w:rsidRPr="00AA056F" w:rsidRDefault="00882882" w:rsidP="003B767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7,382,871,135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70E87F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2942BA0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95A6AA6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7,382,493,135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CBA2DC2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378,000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D7A41F1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7,382,871,135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640ABEA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- 40,743,865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A102964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- 0.55</w:t>
            </w:r>
          </w:p>
        </w:tc>
      </w:tr>
      <w:tr w:rsidR="00882882" w14:paraId="6B9BFADE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364A139" w14:textId="77777777" w:rsidR="00882882" w:rsidRPr="00AA056F" w:rsidRDefault="00882882" w:rsidP="003B767E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89DA34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791,912,000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184D636" w14:textId="77777777" w:rsidR="00882882" w:rsidRPr="00AA056F" w:rsidRDefault="00882882" w:rsidP="003B767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788,363,512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01A7682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2414F76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E925F4C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222,869,040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05EC325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565,494,472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E7148CB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788,363,512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B02723B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- 3,548,488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7E51D26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- 0.45</w:t>
            </w:r>
          </w:p>
        </w:tc>
      </w:tr>
      <w:tr w:rsidR="00882882" w14:paraId="49B616D5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9F3FC1A" w14:textId="77777777" w:rsidR="00882882" w:rsidRPr="00AA056F" w:rsidRDefault="00882882" w:rsidP="003B767E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pacing w:val="-4"/>
                <w:sz w:val="22"/>
                <w:szCs w:val="22"/>
              </w:rPr>
              <w:t>退除役官兵退休給付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1B4931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103,884,146,000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1D384D0" w14:textId="77777777" w:rsidR="00882882" w:rsidRPr="00AA056F" w:rsidRDefault="00882882" w:rsidP="003B767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102,324,974,660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A9AF941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5904BC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0177D22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102,324,974,660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0285D38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78CD4FC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102,324,974,660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D37E65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- 1,559,171,340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CA4CF6B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- 1.50</w:t>
            </w:r>
          </w:p>
        </w:tc>
      </w:tr>
      <w:tr w:rsidR="00882882" w14:paraId="33245011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996D6D9" w14:textId="77777777" w:rsidR="00882882" w:rsidRPr="00AA056F" w:rsidRDefault="00882882" w:rsidP="003B767E">
            <w:pPr>
              <w:ind w:leftChars="100" w:left="160"/>
              <w:jc w:val="distribute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pacing w:val="-4"/>
                <w:sz w:val="22"/>
                <w:szCs w:val="22"/>
              </w:rPr>
              <w:t>退除役官兵退休業務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BD2B22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z w:val="22"/>
                <w:szCs w:val="22"/>
              </w:rPr>
              <w:t>6,144,000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62C8B33" w14:textId="77777777" w:rsidR="00882882" w:rsidRPr="00AA056F" w:rsidRDefault="00882882" w:rsidP="003B767E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6,117,836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5E4E0D2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891A219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6044956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6,117,836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D7E412E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F9772DA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6,117,836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1DF9D4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- 26,164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05EB65" w14:textId="77777777" w:rsidR="00882882" w:rsidRPr="00AA056F" w:rsidRDefault="00882882" w:rsidP="003B767E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0F5361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- 0.43</w:t>
            </w:r>
          </w:p>
        </w:tc>
      </w:tr>
    </w:tbl>
    <w:p w14:paraId="132075DE" w14:textId="77777777" w:rsidR="00882882" w:rsidRDefault="00882882" w:rsidP="00882882">
      <w:pPr>
        <w:jc w:val="left"/>
      </w:pPr>
    </w:p>
    <w:p w14:paraId="56B31A2E" w14:textId="77777777" w:rsidR="00882882" w:rsidRPr="000B5B89" w:rsidRDefault="00882882" w:rsidP="00882882">
      <w:pPr>
        <w:pStyle w:val="a9"/>
        <w:ind w:rightChars="-14" w:right="-22"/>
      </w:pPr>
    </w:p>
    <w:tbl>
      <w:tblPr>
        <w:tblW w:w="20299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851"/>
        <w:gridCol w:w="2126"/>
        <w:gridCol w:w="2173"/>
        <w:gridCol w:w="2174"/>
        <w:gridCol w:w="2174"/>
        <w:gridCol w:w="2480"/>
        <w:gridCol w:w="2481"/>
        <w:gridCol w:w="2551"/>
        <w:gridCol w:w="993"/>
      </w:tblGrid>
      <w:tr w:rsidR="00882882" w14:paraId="3126E92E" w14:textId="77777777" w:rsidTr="003B767E">
        <w:trPr>
          <w:cantSplit/>
          <w:trHeight w:val="284"/>
          <w:tblHeader/>
        </w:trPr>
        <w:tc>
          <w:tcPr>
            <w:tcW w:w="229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0040BD" w14:textId="77777777" w:rsidR="00882882" w:rsidRPr="006001BA" w:rsidRDefault="00882882" w:rsidP="003B767E">
            <w:pPr>
              <w:rPr>
                <w:rFonts w:hAnsi="標楷體"/>
                <w:sz w:val="18"/>
                <w:szCs w:val="18"/>
              </w:rPr>
            </w:pPr>
            <w:r w:rsidRPr="006001BA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03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0526D" w14:textId="77777777" w:rsidR="00882882" w:rsidRPr="006001BA" w:rsidRDefault="00882882" w:rsidP="003B767E">
            <w:pPr>
              <w:rPr>
                <w:rFonts w:hAnsi="標楷體"/>
                <w:sz w:val="18"/>
                <w:szCs w:val="18"/>
              </w:rPr>
            </w:pPr>
          </w:p>
        </w:tc>
      </w:tr>
      <w:tr w:rsidR="00882882" w14:paraId="0476538B" w14:textId="77777777" w:rsidTr="003B767E">
        <w:trPr>
          <w:cantSplit/>
          <w:trHeight w:val="284"/>
          <w:tblHeader/>
        </w:trPr>
        <w:tc>
          <w:tcPr>
            <w:tcW w:w="20299" w:type="dxa"/>
            <w:gridSpan w:val="11"/>
            <w:tcBorders>
              <w:top w:val="nil"/>
            </w:tcBorders>
            <w:vAlign w:val="center"/>
          </w:tcPr>
          <w:p w14:paraId="3CCC4B6C" w14:textId="77777777" w:rsidR="00882882" w:rsidRPr="006001BA" w:rsidRDefault="00882882" w:rsidP="003B767E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6001BA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882882" w14:paraId="5B3559BB" w14:textId="77777777" w:rsidTr="003B767E">
        <w:trPr>
          <w:cantSplit/>
          <w:trHeight w:val="284"/>
          <w:tblHeader/>
        </w:trPr>
        <w:tc>
          <w:tcPr>
            <w:tcW w:w="595" w:type="dxa"/>
            <w:vMerge w:val="restart"/>
            <w:vAlign w:val="center"/>
          </w:tcPr>
          <w:p w14:paraId="4A6F9EC9" w14:textId="77777777" w:rsidR="00882882" w:rsidRPr="006001BA" w:rsidRDefault="00882882" w:rsidP="003B767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14:paraId="372B7410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26" w:type="dxa"/>
            <w:vMerge w:val="restart"/>
            <w:vAlign w:val="center"/>
          </w:tcPr>
          <w:p w14:paraId="19106AFF" w14:textId="77777777" w:rsidR="00882882" w:rsidRPr="006001BA" w:rsidRDefault="00882882" w:rsidP="003B767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6001BA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21" w:type="dxa"/>
            <w:gridSpan w:val="3"/>
          </w:tcPr>
          <w:p w14:paraId="25E582AB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05" w:type="dxa"/>
            <w:gridSpan w:val="4"/>
            <w:vAlign w:val="center"/>
          </w:tcPr>
          <w:p w14:paraId="70D29F47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882882" w14:paraId="0F026573" w14:textId="77777777" w:rsidTr="003B767E">
        <w:trPr>
          <w:cantSplit/>
          <w:trHeight w:val="284"/>
          <w:tblHeader/>
        </w:trPr>
        <w:tc>
          <w:tcPr>
            <w:tcW w:w="595" w:type="dxa"/>
            <w:vMerge/>
            <w:vAlign w:val="center"/>
          </w:tcPr>
          <w:p w14:paraId="28C04D5A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14:paraId="7464372E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14:paraId="43A5D679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 w:val="restart"/>
            <w:vAlign w:val="center"/>
          </w:tcPr>
          <w:p w14:paraId="4C21B60D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74" w:type="dxa"/>
            <w:vMerge w:val="restart"/>
            <w:vAlign w:val="center"/>
          </w:tcPr>
          <w:p w14:paraId="4451DF3F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74" w:type="dxa"/>
            <w:vMerge w:val="restart"/>
            <w:vAlign w:val="center"/>
          </w:tcPr>
          <w:p w14:paraId="13EE5B84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80" w:type="dxa"/>
            <w:vMerge w:val="restart"/>
            <w:vAlign w:val="center"/>
          </w:tcPr>
          <w:p w14:paraId="3A399272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81" w:type="dxa"/>
            <w:vMerge w:val="restart"/>
            <w:vAlign w:val="center"/>
          </w:tcPr>
          <w:p w14:paraId="4DB401CB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44" w:type="dxa"/>
            <w:gridSpan w:val="2"/>
            <w:vAlign w:val="center"/>
          </w:tcPr>
          <w:p w14:paraId="0DB5B58C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882882" w14:paraId="7DB5BEA4" w14:textId="77777777" w:rsidTr="003B767E">
        <w:trPr>
          <w:cantSplit/>
          <w:trHeight w:val="284"/>
          <w:tblHeader/>
        </w:trPr>
        <w:tc>
          <w:tcPr>
            <w:tcW w:w="595" w:type="dxa"/>
            <w:vMerge/>
            <w:tcBorders>
              <w:bottom w:val="single" w:sz="4" w:space="0" w:color="auto"/>
            </w:tcBorders>
            <w:vAlign w:val="center"/>
          </w:tcPr>
          <w:p w14:paraId="69FA98FC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DCBDBD4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bottom w:val="single" w:sz="4" w:space="0" w:color="auto"/>
            </w:tcBorders>
            <w:vAlign w:val="center"/>
          </w:tcPr>
          <w:p w14:paraId="20BD3D84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3" w:type="dxa"/>
            <w:vMerge/>
            <w:tcBorders>
              <w:bottom w:val="single" w:sz="4" w:space="0" w:color="auto"/>
            </w:tcBorders>
          </w:tcPr>
          <w:p w14:paraId="16EDC134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3A19AFF9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74" w:type="dxa"/>
            <w:vMerge/>
            <w:tcBorders>
              <w:bottom w:val="single" w:sz="4" w:space="0" w:color="auto"/>
            </w:tcBorders>
          </w:tcPr>
          <w:p w14:paraId="0680B342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0" w:type="dxa"/>
            <w:vMerge/>
            <w:tcBorders>
              <w:bottom w:val="single" w:sz="4" w:space="0" w:color="auto"/>
            </w:tcBorders>
            <w:vAlign w:val="center"/>
          </w:tcPr>
          <w:p w14:paraId="1269AF9D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81" w:type="dxa"/>
            <w:vMerge/>
            <w:tcBorders>
              <w:bottom w:val="single" w:sz="4" w:space="0" w:color="auto"/>
            </w:tcBorders>
            <w:vAlign w:val="center"/>
          </w:tcPr>
          <w:p w14:paraId="7B82DC32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64652E9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32E7B273" w14:textId="77777777" w:rsidR="00882882" w:rsidRPr="006001BA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6001BA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882882" w:rsidRPr="00337833" w14:paraId="638A8AB1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05F83C0" w14:textId="77777777" w:rsidR="00882882" w:rsidRPr="00337833" w:rsidRDefault="00882882" w:rsidP="003B767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B4E456D" w14:textId="77777777" w:rsidR="00882882" w:rsidRPr="00337833" w:rsidRDefault="00882882" w:rsidP="00B43D88">
            <w:pPr>
              <w:pStyle w:val="2"/>
              <w:jc w:val="both"/>
              <w:rPr>
                <w:rFonts w:ascii="標楷體" w:hAnsi="標楷體"/>
                <w:sz w:val="22"/>
                <w:szCs w:val="22"/>
              </w:rPr>
            </w:pPr>
            <w:r w:rsidRPr="00337833">
              <w:rPr>
                <w:rFonts w:ascii="標楷體" w:hAnsi="標楷體" w:hint="eastAsia"/>
                <w:noProof/>
                <w:sz w:val="22"/>
                <w:szCs w:val="22"/>
              </w:rPr>
              <w:t>國軍退除役官兵輔導委員會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4CA36EB" w14:textId="77777777" w:rsidR="00882882" w:rsidRPr="00337833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337833">
              <w:rPr>
                <w:rFonts w:hAnsi="細明體"/>
                <w:b/>
                <w:noProof/>
                <w:sz w:val="22"/>
                <w:szCs w:val="22"/>
              </w:rPr>
              <w:t>480,911,094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0CA9CACA" w14:textId="77777777" w:rsidR="00882882" w:rsidRPr="00337833" w:rsidRDefault="00882882" w:rsidP="003B767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8D54CC5" w14:textId="77777777" w:rsidR="00882882" w:rsidRPr="00337833" w:rsidRDefault="00882882" w:rsidP="003B767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9EF13E8" w14:textId="77777777" w:rsidR="00882882" w:rsidRPr="00337833" w:rsidRDefault="00882882" w:rsidP="003B767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3DB8C2A" w14:textId="77777777" w:rsidR="00882882" w:rsidRPr="00337833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337833">
              <w:rPr>
                <w:rFonts w:hAnsi="細明體"/>
                <w:b/>
                <w:noProof/>
                <w:sz w:val="22"/>
                <w:szCs w:val="22"/>
              </w:rPr>
              <w:t>1,267,928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89CFBC7" w14:textId="77777777" w:rsidR="00882882" w:rsidRPr="00337833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337833">
              <w:rPr>
                <w:rFonts w:hAnsi="細明體"/>
                <w:b/>
                <w:noProof/>
                <w:sz w:val="22"/>
                <w:szCs w:val="22"/>
              </w:rPr>
              <w:t>395,649,607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1973D6F0" w14:textId="77777777" w:rsidR="00882882" w:rsidRPr="00337833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337833">
              <w:rPr>
                <w:rFonts w:hAnsi="細明體"/>
                <w:b/>
                <w:noProof/>
                <w:sz w:val="22"/>
                <w:szCs w:val="22"/>
              </w:rPr>
              <w:t>83,993,559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C098045" w14:textId="77777777" w:rsidR="00882882" w:rsidRPr="00337833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337833">
              <w:rPr>
                <w:rFonts w:hAnsi="細明體"/>
                <w:b/>
                <w:noProof/>
                <w:sz w:val="22"/>
                <w:szCs w:val="22"/>
              </w:rPr>
              <w:t>17.47</w:t>
            </w:r>
          </w:p>
        </w:tc>
      </w:tr>
      <w:tr w:rsidR="00882882" w:rsidRPr="00337833" w14:paraId="72819D13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4F787E9" w14:textId="77777777" w:rsidR="00882882" w:rsidRPr="00337833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7833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725C6CB" w14:textId="77777777" w:rsidR="00882882" w:rsidRPr="00337833" w:rsidRDefault="00882882" w:rsidP="003B767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37833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F4828B9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/>
                <w:noProof/>
                <w:sz w:val="22"/>
                <w:szCs w:val="22"/>
              </w:rPr>
              <w:t>9,742,016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E4F05EA" w14:textId="77777777" w:rsidR="00882882" w:rsidRPr="00337833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8A2D180" w14:textId="77777777" w:rsidR="00882882" w:rsidRPr="00337833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294C0021" w14:textId="77777777" w:rsidR="00882882" w:rsidRPr="00337833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63ADC9A7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D1DF971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/>
                <w:noProof/>
                <w:sz w:val="22"/>
                <w:szCs w:val="22"/>
              </w:rPr>
              <w:t>9,742,016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1F71B80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E6C0DD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82882" w:rsidRPr="00337833" w14:paraId="33AFBA3B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173C3FB" w14:textId="77777777" w:rsidR="00882882" w:rsidRPr="00337833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7833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01326B8C" w14:textId="77777777" w:rsidR="00882882" w:rsidRPr="00337833" w:rsidRDefault="00882882" w:rsidP="003B767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37833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6549AFA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/>
                <w:noProof/>
                <w:sz w:val="22"/>
                <w:szCs w:val="22"/>
              </w:rPr>
              <w:t>119,537,736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6CA1660" w14:textId="77777777" w:rsidR="00882882" w:rsidRPr="00337833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1C956FF" w14:textId="77777777" w:rsidR="00882882" w:rsidRPr="00337833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641B4170" w14:textId="77777777" w:rsidR="00882882" w:rsidRPr="00337833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04AA4680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/>
                <w:noProof/>
                <w:sz w:val="22"/>
                <w:szCs w:val="22"/>
              </w:rPr>
              <w:t>43,778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135F43B1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/>
                <w:noProof/>
                <w:sz w:val="22"/>
                <w:szCs w:val="22"/>
              </w:rPr>
              <w:t>90,339,945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48B490B4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/>
                <w:noProof/>
                <w:sz w:val="22"/>
                <w:szCs w:val="22"/>
              </w:rPr>
              <w:t>29,154,013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2201418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/>
                <w:noProof/>
                <w:sz w:val="22"/>
                <w:szCs w:val="22"/>
              </w:rPr>
              <w:t>24.39</w:t>
            </w:r>
          </w:p>
        </w:tc>
      </w:tr>
      <w:tr w:rsidR="00882882" w:rsidRPr="00337833" w14:paraId="5DBDFF78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77883748" w14:textId="77777777" w:rsidR="00882882" w:rsidRPr="00337833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337833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3FBDBACB" w14:textId="77777777" w:rsidR="00882882" w:rsidRPr="00337833" w:rsidRDefault="00882882" w:rsidP="003B767E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337833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CB3DE7A" w14:textId="77777777" w:rsidR="00882882" w:rsidRPr="00337833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337833">
              <w:rPr>
                <w:rFonts w:hAnsi="細明體"/>
                <w:b/>
                <w:noProof/>
                <w:sz w:val="22"/>
                <w:szCs w:val="22"/>
              </w:rPr>
              <w:t>351,631,342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B6ADB44" w14:textId="77777777" w:rsidR="00882882" w:rsidRPr="00337833" w:rsidRDefault="00882882" w:rsidP="003B767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D6A9DBD" w14:textId="77777777" w:rsidR="00882882" w:rsidRPr="00337833" w:rsidRDefault="00882882" w:rsidP="003B767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E3233ED" w14:textId="77777777" w:rsidR="00882882" w:rsidRPr="00337833" w:rsidRDefault="00882882" w:rsidP="003B767E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46FEE3E3" w14:textId="77777777" w:rsidR="00882882" w:rsidRPr="00337833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337833">
              <w:rPr>
                <w:rFonts w:hAnsi="細明體"/>
                <w:b/>
                <w:noProof/>
                <w:sz w:val="22"/>
                <w:szCs w:val="22"/>
              </w:rPr>
              <w:t>1,224,150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3B795EAC" w14:textId="77777777" w:rsidR="00882882" w:rsidRPr="00337833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337833">
              <w:rPr>
                <w:rFonts w:hAnsi="細明體"/>
                <w:b/>
                <w:noProof/>
                <w:sz w:val="22"/>
                <w:szCs w:val="22"/>
              </w:rPr>
              <w:t>295,567,646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3A31B2D8" w14:textId="77777777" w:rsidR="00882882" w:rsidRPr="00337833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337833">
              <w:rPr>
                <w:rFonts w:hAnsi="細明體"/>
                <w:b/>
                <w:noProof/>
                <w:sz w:val="22"/>
                <w:szCs w:val="22"/>
              </w:rPr>
              <w:t>54,839,546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FA6D174" w14:textId="77777777" w:rsidR="00882882" w:rsidRPr="00337833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337833">
              <w:rPr>
                <w:rFonts w:hAnsi="細明體"/>
                <w:b/>
                <w:noProof/>
                <w:sz w:val="22"/>
                <w:szCs w:val="22"/>
              </w:rPr>
              <w:t>15.60</w:t>
            </w:r>
          </w:p>
        </w:tc>
      </w:tr>
      <w:tr w:rsidR="00882882" w:rsidRPr="00337833" w14:paraId="3DC1A0C1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5CFE7E80" w14:textId="77777777" w:rsidR="00882882" w:rsidRPr="00337833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2A47E186" w14:textId="77777777" w:rsidR="00882882" w:rsidRPr="00337833" w:rsidRDefault="00882882" w:rsidP="00B43D88">
            <w:pPr>
              <w:pStyle w:val="2"/>
              <w:jc w:val="left"/>
              <w:rPr>
                <w:rFonts w:ascii="標楷體" w:hAnsi="標楷體"/>
                <w:b w:val="0"/>
                <w:sz w:val="22"/>
                <w:szCs w:val="22"/>
              </w:rPr>
            </w:pPr>
            <w:r w:rsidRPr="00337833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退除役官兵服務救助與照顧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A3902C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/>
                <w:noProof/>
                <w:sz w:val="22"/>
                <w:szCs w:val="22"/>
              </w:rPr>
              <w:t>4,746,202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77DEAE30" w14:textId="77777777" w:rsidR="00882882" w:rsidRPr="00337833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4CD6F35" w14:textId="77777777" w:rsidR="00882882" w:rsidRPr="00337833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48302330" w14:textId="77777777" w:rsidR="00882882" w:rsidRPr="00337833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79C2C798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/>
                <w:noProof/>
                <w:sz w:val="22"/>
                <w:szCs w:val="22"/>
              </w:rPr>
              <w:t>304,626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40700648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/>
                <w:noProof/>
                <w:sz w:val="22"/>
                <w:szCs w:val="22"/>
              </w:rPr>
              <w:t>4,441,576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24ADDFEF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D749D41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882882" w:rsidRPr="00337833" w14:paraId="6D76A575" w14:textId="77777777" w:rsidTr="003B767E">
        <w:tblPrEx>
          <w:tblBorders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840D34C" w14:textId="77777777" w:rsidR="00882882" w:rsidRPr="00337833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center"/>
          </w:tcPr>
          <w:p w14:paraId="79F6D383" w14:textId="77777777" w:rsidR="00882882" w:rsidRPr="00337833" w:rsidRDefault="00882882" w:rsidP="003B767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337833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D1D3EAE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/>
                <w:noProof/>
                <w:sz w:val="22"/>
                <w:szCs w:val="22"/>
              </w:rPr>
              <w:t>346,885,140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5FA56E1" w14:textId="77777777" w:rsidR="00882882" w:rsidRPr="00337833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5FE3BC05" w14:textId="77777777" w:rsidR="00882882" w:rsidRPr="00337833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74" w:type="dxa"/>
            <w:shd w:val="clear" w:color="auto" w:fill="auto"/>
            <w:vAlign w:val="center"/>
          </w:tcPr>
          <w:p w14:paraId="3EB0F431" w14:textId="77777777" w:rsidR="00882882" w:rsidRPr="00337833" w:rsidRDefault="00882882" w:rsidP="003B767E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337833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80" w:type="dxa"/>
            <w:shd w:val="clear" w:color="auto" w:fill="auto"/>
            <w:vAlign w:val="center"/>
          </w:tcPr>
          <w:p w14:paraId="2594D69E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/>
                <w:noProof/>
                <w:sz w:val="22"/>
                <w:szCs w:val="22"/>
              </w:rPr>
              <w:t>919,524</w:t>
            </w:r>
          </w:p>
        </w:tc>
        <w:tc>
          <w:tcPr>
            <w:tcW w:w="2481" w:type="dxa"/>
            <w:shd w:val="clear" w:color="auto" w:fill="auto"/>
            <w:vAlign w:val="center"/>
          </w:tcPr>
          <w:p w14:paraId="59FA2491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/>
                <w:noProof/>
                <w:sz w:val="22"/>
                <w:szCs w:val="22"/>
              </w:rPr>
              <w:t>291,126,070</w:t>
            </w:r>
          </w:p>
        </w:tc>
        <w:tc>
          <w:tcPr>
            <w:tcW w:w="2551" w:type="dxa"/>
            <w:shd w:val="clear" w:color="auto" w:fill="auto"/>
            <w:vAlign w:val="center"/>
          </w:tcPr>
          <w:p w14:paraId="6C59BF37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/>
                <w:noProof/>
                <w:sz w:val="22"/>
                <w:szCs w:val="22"/>
              </w:rPr>
              <w:t>54,839,546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A099A70" w14:textId="77777777" w:rsidR="00882882" w:rsidRPr="00337833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337833">
              <w:rPr>
                <w:rFonts w:hAnsi="細明體"/>
                <w:noProof/>
                <w:sz w:val="22"/>
                <w:szCs w:val="22"/>
              </w:rPr>
              <w:t>15.81</w:t>
            </w:r>
          </w:p>
        </w:tc>
      </w:tr>
    </w:tbl>
    <w:p w14:paraId="7BB6737C" w14:textId="37C363D1" w:rsidR="001D767A" w:rsidRDefault="001D767A" w:rsidP="00882882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14:paraId="5DD91474" w14:textId="77777777" w:rsidR="001D767A" w:rsidRDefault="001D767A">
      <w:pPr>
        <w:widowControl/>
        <w:jc w:val="left"/>
        <w:rPr>
          <w:rFonts w:ascii="Times New Roman" w:cs="新細明體"/>
          <w:sz w:val="32"/>
          <w:szCs w:val="28"/>
        </w:rPr>
      </w:pPr>
      <w:r>
        <w:rPr>
          <w:b/>
          <w:bCs/>
          <w:szCs w:val="28"/>
        </w:rPr>
        <w:br w:type="page"/>
      </w:r>
    </w:p>
    <w:p w14:paraId="4A274FA8" w14:textId="77777777" w:rsidR="00882882" w:rsidRDefault="00882882" w:rsidP="00882882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>
        <w:rPr>
          <w:rFonts w:hint="eastAsia"/>
          <w:sz w:val="36"/>
        </w:rPr>
        <w:lastRenderedPageBreak/>
        <w:t>二</w:t>
      </w:r>
      <w:r w:rsidRPr="002069FF">
        <w:rPr>
          <w:rFonts w:hint="eastAsia"/>
          <w:sz w:val="36"/>
        </w:rPr>
        <w:t>、</w:t>
      </w:r>
      <w:r w:rsidRPr="00E37E9F">
        <w:rPr>
          <w:rFonts w:hint="eastAsia"/>
          <w:sz w:val="36"/>
        </w:rPr>
        <w:t>各項差異原因分析簡明表</w:t>
      </w:r>
    </w:p>
    <w:p w14:paraId="6127B6F2" w14:textId="77777777" w:rsidR="00882882" w:rsidRPr="00651174" w:rsidRDefault="00882882" w:rsidP="00882882">
      <w:pPr>
        <w:pStyle w:val="a7"/>
        <w:spacing w:before="72" w:after="72"/>
        <w:ind w:leftChars="0" w:left="0" w:firstLineChars="0" w:firstLine="0"/>
        <w:jc w:val="left"/>
      </w:pPr>
      <w:r>
        <w:rPr>
          <w:rFonts w:hint="eastAsia"/>
        </w:rPr>
        <w:t>（一）　歲入部分</w:t>
      </w:r>
    </w:p>
    <w:p w14:paraId="4BA256BA" w14:textId="77777777" w:rsidR="00882882" w:rsidRPr="00CF1089" w:rsidRDefault="00882882" w:rsidP="00882882"/>
    <w:p w14:paraId="6479DEC7" w14:textId="77777777" w:rsidR="00882882" w:rsidRDefault="00882882" w:rsidP="00882882">
      <w:pPr>
        <w:pStyle w:val="a9"/>
        <w:ind w:right="160"/>
      </w:pPr>
      <w:r w:rsidRPr="00A81CEA">
        <w:rPr>
          <w:rFonts w:hint="eastAsia"/>
          <w:sz w:val="24"/>
          <w:szCs w:val="24"/>
        </w:rPr>
        <w:tab/>
      </w: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882882" w14:paraId="42472A6E" w14:textId="77777777" w:rsidTr="003B767E">
        <w:trPr>
          <w:cantSplit/>
          <w:trHeight w:val="128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4768C" w14:textId="77777777" w:rsidR="00882882" w:rsidRPr="00FC14C5" w:rsidRDefault="00882882" w:rsidP="003B767E">
            <w:pPr>
              <w:pStyle w:val="10"/>
              <w:spacing w:line="360" w:lineRule="exact"/>
              <w:rPr>
                <w:sz w:val="28"/>
              </w:rPr>
            </w:pPr>
            <w:r w:rsidRPr="00FC14C5">
              <w:rPr>
                <w:rFonts w:hint="eastAsia"/>
                <w:sz w:val="28"/>
              </w:rPr>
              <w:t xml:space="preserve">1.  </w:t>
            </w:r>
            <w:r>
              <w:rPr>
                <w:rFonts w:hint="eastAsia"/>
                <w:sz w:val="28"/>
              </w:rPr>
              <w:t>113</w:t>
            </w:r>
            <w:r w:rsidRPr="00FC14C5">
              <w:rPr>
                <w:rFonts w:hint="eastAsia"/>
                <w:sz w:val="28"/>
              </w:rPr>
              <w:t>年度應收保留數簡明表</w:t>
            </w:r>
          </w:p>
          <w:p w14:paraId="5324B52C" w14:textId="77777777" w:rsidR="00882882" w:rsidRPr="00A70553" w:rsidRDefault="00882882" w:rsidP="003B767E">
            <w:pPr>
              <w:pStyle w:val="a8"/>
              <w:ind w:leftChars="0" w:left="0" w:rightChars="0" w:right="0"/>
              <w:jc w:val="right"/>
              <w:rPr>
                <w:rFonts w:ascii="標楷體" w:hAnsi="標楷體"/>
                <w:sz w:val="22"/>
                <w:szCs w:val="22"/>
              </w:rPr>
            </w:pPr>
            <w:r w:rsidRPr="00A70553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70553">
              <w:rPr>
                <w:rFonts w:ascii="標楷體" w:hAnsi="標楷體"/>
                <w:sz w:val="24"/>
                <w:szCs w:val="24"/>
              </w:rPr>
              <w:t>：</w:t>
            </w:r>
            <w:r w:rsidRPr="00A70553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82882" w14:paraId="7445B0D2" w14:textId="77777777" w:rsidTr="003B767E">
        <w:trPr>
          <w:cantSplit/>
          <w:trHeight w:val="128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F33A8CF" w14:textId="77777777" w:rsidR="00882882" w:rsidRPr="00A904F6" w:rsidRDefault="00882882" w:rsidP="003B767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FE7CA" w14:textId="77777777" w:rsidR="00882882" w:rsidRPr="00A904F6" w:rsidRDefault="00882882" w:rsidP="003B767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CBFB04" w14:textId="77777777" w:rsidR="00882882" w:rsidRPr="00A904F6" w:rsidRDefault="00882882" w:rsidP="003B767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6978A3" w14:textId="77777777" w:rsidR="00882882" w:rsidRPr="00A904F6" w:rsidRDefault="00882882" w:rsidP="003B767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82882" w14:paraId="37C4E8AF" w14:textId="77777777" w:rsidTr="003B767E">
        <w:trPr>
          <w:cantSplit/>
          <w:trHeight w:val="127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309D5D8E" w14:textId="77777777" w:rsidR="00882882" w:rsidRPr="00A904F6" w:rsidRDefault="00882882" w:rsidP="003B767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01ACE67" w14:textId="77777777" w:rsidR="00882882" w:rsidRPr="00A904F6" w:rsidRDefault="00882882" w:rsidP="003B767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6D19A3" w14:textId="77777777" w:rsidR="00882882" w:rsidRPr="00A904F6" w:rsidRDefault="00882882" w:rsidP="003B767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7D6259" w14:textId="77777777" w:rsidR="00882882" w:rsidRPr="00A904F6" w:rsidRDefault="00882882" w:rsidP="003B767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A904F6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032CBE6" w14:textId="77777777" w:rsidR="00882882" w:rsidRPr="00A904F6" w:rsidRDefault="00882882" w:rsidP="003B767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</w:p>
        </w:tc>
      </w:tr>
      <w:tr w:rsidR="00882882" w:rsidRPr="00F60E9E" w14:paraId="66FADF63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181F48E9" w14:textId="77777777" w:rsidR="00882882" w:rsidRPr="00F60E9E" w:rsidRDefault="00882882" w:rsidP="003B767E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F60E9E">
              <w:rPr>
                <w:rFonts w:hAnsi="標楷體" w:hint="eastAsia"/>
                <w:noProof/>
                <w:sz w:val="22"/>
                <w:szCs w:val="22"/>
              </w:rPr>
              <w:t>國軍退除役官兵輔導委員會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33CD183" w14:textId="77777777" w:rsidR="00882882" w:rsidRPr="00F60E9E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4F3E5147" w14:textId="77777777" w:rsidR="00882882" w:rsidRPr="00F60E9E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4C0DD99" w14:textId="77777777" w:rsidR="00882882" w:rsidRPr="00F60E9E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16020808" w14:textId="77777777" w:rsidR="00882882" w:rsidRPr="00F60E9E" w:rsidRDefault="00882882" w:rsidP="003B767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82882" w:rsidRPr="00F60E9E" w14:paraId="765132E0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40"/>
        </w:trPr>
        <w:tc>
          <w:tcPr>
            <w:tcW w:w="3430" w:type="dxa"/>
            <w:shd w:val="clear" w:color="auto" w:fill="auto"/>
            <w:vAlign w:val="center"/>
          </w:tcPr>
          <w:p w14:paraId="4158D9EB" w14:textId="77777777" w:rsidR="00882882" w:rsidRPr="00F60E9E" w:rsidRDefault="00882882" w:rsidP="003B767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60E9E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8ACD701" w14:textId="77777777" w:rsidR="00882882" w:rsidRPr="00F60E9E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F60E9E">
              <w:rPr>
                <w:rFonts w:hAnsi="細明體"/>
                <w:noProof/>
                <w:sz w:val="22"/>
                <w:szCs w:val="22"/>
              </w:rPr>
              <w:t>499,088,000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9C0F18A" w14:textId="77777777" w:rsidR="00882882" w:rsidRPr="00F60E9E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F60E9E">
              <w:rPr>
                <w:rFonts w:hAnsi="細明體"/>
                <w:noProof/>
                <w:sz w:val="22"/>
                <w:szCs w:val="22"/>
              </w:rPr>
              <w:t>55,299,707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FF3378" w14:textId="77777777" w:rsidR="00882882" w:rsidRPr="00F60E9E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F60E9E">
              <w:rPr>
                <w:rFonts w:hAnsi="細明體"/>
                <w:noProof/>
                <w:sz w:val="22"/>
                <w:szCs w:val="22"/>
              </w:rPr>
              <w:t>11.08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E66517E" w14:textId="6C916512" w:rsidR="00882882" w:rsidRPr="00F60E9E" w:rsidRDefault="00AE71D1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F60E9E">
              <w:rPr>
                <w:rFonts w:hAnsi="標楷體" w:hint="eastAsia"/>
                <w:noProof/>
                <w:sz w:val="22"/>
                <w:szCs w:val="22"/>
              </w:rPr>
              <w:t>溢支</w:t>
            </w:r>
            <w:r w:rsidR="00882882" w:rsidRPr="00F60E9E">
              <w:rPr>
                <w:rFonts w:hAnsi="標楷體" w:hint="eastAsia"/>
                <w:noProof/>
                <w:sz w:val="22"/>
                <w:szCs w:val="22"/>
              </w:rPr>
              <w:t>退除役官兵退休俸，尚待收回。</w:t>
            </w:r>
          </w:p>
        </w:tc>
      </w:tr>
    </w:tbl>
    <w:p w14:paraId="2419AEFE" w14:textId="77777777" w:rsidR="00882882" w:rsidRDefault="00882882" w:rsidP="0088288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085B043E" w14:textId="77777777" w:rsidR="00882882" w:rsidRDefault="00882882" w:rsidP="00882882">
      <w:pPr>
        <w:pStyle w:val="aa"/>
      </w:pPr>
    </w:p>
    <w:p w14:paraId="26BE7A51" w14:textId="77777777" w:rsidR="00882882" w:rsidRPr="001677D7" w:rsidRDefault="00882882" w:rsidP="00882882">
      <w:pPr>
        <w:pStyle w:val="aa"/>
      </w:pPr>
    </w:p>
    <w:p w14:paraId="4814E66F" w14:textId="77777777" w:rsidR="00882882" w:rsidRPr="00C159BC" w:rsidRDefault="00882882" w:rsidP="00882882">
      <w:pPr>
        <w:rPr>
          <w:sz w:val="20"/>
        </w:rPr>
      </w:pP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882882" w:rsidRPr="00017050" w14:paraId="0A94440A" w14:textId="77777777" w:rsidTr="003B767E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64D908AA" w14:textId="77777777" w:rsidR="00882882" w:rsidRPr="004A0712" w:rsidRDefault="00882882" w:rsidP="003B767E">
            <w:pPr>
              <w:jc w:val="left"/>
              <w:rPr>
                <w:rFonts w:hAnsi="標楷體"/>
                <w:sz w:val="28"/>
                <w:szCs w:val="24"/>
              </w:rPr>
            </w:pPr>
            <w:r w:rsidRPr="004A0712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4A0712">
              <w:rPr>
                <w:rFonts w:hAnsi="標楷體"/>
                <w:sz w:val="28"/>
                <w:szCs w:val="24"/>
              </w:rPr>
              <w:t xml:space="preserve"> </w:t>
            </w:r>
            <w:r>
              <w:rPr>
                <w:rFonts w:hAnsi="標楷體" w:hint="eastAsia"/>
                <w:sz w:val="28"/>
                <w:szCs w:val="24"/>
              </w:rPr>
              <w:t>113</w:t>
            </w:r>
            <w:r w:rsidRPr="004A0712">
              <w:rPr>
                <w:rFonts w:hAnsi="標楷體" w:hint="eastAsia"/>
                <w:sz w:val="28"/>
                <w:szCs w:val="24"/>
              </w:rPr>
              <w:t>年度歲入超（短）收數簡明表</w:t>
            </w:r>
          </w:p>
          <w:p w14:paraId="752E4183" w14:textId="77777777" w:rsidR="00882882" w:rsidRPr="00017050" w:rsidRDefault="00882882" w:rsidP="003B767E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01705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017050">
              <w:rPr>
                <w:rFonts w:ascii="標楷體" w:hAnsi="標楷體"/>
                <w:sz w:val="24"/>
                <w:szCs w:val="24"/>
              </w:rPr>
              <w:t>：</w:t>
            </w:r>
            <w:r w:rsidRPr="0001705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82882" w:rsidRPr="00CA093B" w14:paraId="7AE1A787" w14:textId="77777777" w:rsidTr="003B767E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14:paraId="7502FA70" w14:textId="77777777" w:rsidR="00882882" w:rsidRPr="00410A8E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0E4E8D7B" w14:textId="77777777" w:rsidR="00882882" w:rsidRPr="00410A8E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14:paraId="769665A5" w14:textId="77777777" w:rsidR="00882882" w:rsidRPr="00410A8E" w:rsidRDefault="00882882" w:rsidP="003B767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410A8E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14:paraId="02C67377" w14:textId="77777777" w:rsidR="00882882" w:rsidRPr="00410A8E" w:rsidRDefault="00882882" w:rsidP="003B767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超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（短）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收</w:t>
            </w:r>
            <w:r w:rsidRPr="00410A8E">
              <w:rPr>
                <w:rFonts w:hint="eastAsia"/>
                <w:sz w:val="22"/>
                <w:szCs w:val="22"/>
              </w:rPr>
              <w:t xml:space="preserve">  </w:t>
            </w:r>
            <w:r w:rsidRPr="00410A8E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14:paraId="12484DE9" w14:textId="77777777" w:rsidR="00882882" w:rsidRPr="00410A8E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82882" w:rsidRPr="00CA093B" w14:paraId="62DF8186" w14:textId="77777777" w:rsidTr="003B767E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DE4EC9D" w14:textId="77777777" w:rsidR="00882882" w:rsidRPr="00410A8E" w:rsidRDefault="00882882" w:rsidP="003B76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12562592" w14:textId="77777777" w:rsidR="00882882" w:rsidRPr="00410A8E" w:rsidRDefault="00882882" w:rsidP="003B76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0DEC000C" w14:textId="77777777" w:rsidR="00882882" w:rsidRPr="00410A8E" w:rsidRDefault="00882882" w:rsidP="003B76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1CA9411" w14:textId="77777777" w:rsidR="00882882" w:rsidRPr="00410A8E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39F237F" w14:textId="77777777" w:rsidR="00882882" w:rsidRPr="00410A8E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410A8E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B219860" w14:textId="77777777" w:rsidR="00882882" w:rsidRPr="00410A8E" w:rsidRDefault="00882882" w:rsidP="003B767E">
            <w:pPr>
              <w:jc w:val="center"/>
              <w:rPr>
                <w:sz w:val="22"/>
                <w:szCs w:val="22"/>
              </w:rPr>
            </w:pPr>
          </w:p>
        </w:tc>
      </w:tr>
      <w:tr w:rsidR="00882882" w:rsidRPr="00F673ED" w14:paraId="3941BB45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3378EC0A" w14:textId="77777777" w:rsidR="00882882" w:rsidRPr="00F673ED" w:rsidRDefault="00882882" w:rsidP="003B767E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F673ED">
              <w:rPr>
                <w:rFonts w:hAnsi="標楷體" w:hint="eastAsia"/>
                <w:noProof/>
                <w:sz w:val="22"/>
                <w:szCs w:val="22"/>
              </w:rPr>
              <w:t>國軍退除役官兵輔導委員會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10406DC" w14:textId="77777777" w:rsidR="00882882" w:rsidRPr="00F673ED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52880DD9" w14:textId="77777777" w:rsidR="00882882" w:rsidRPr="00F673ED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48881533" w14:textId="77777777" w:rsidR="00882882" w:rsidRPr="00F673ED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7A2176D" w14:textId="77777777" w:rsidR="00882882" w:rsidRPr="00F673ED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10697888" w14:textId="77777777" w:rsidR="00882882" w:rsidRPr="00F673ED" w:rsidRDefault="00882882" w:rsidP="003B767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82882" w:rsidRPr="00F673ED" w14:paraId="3F6ED6A5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29BA12F2" w14:textId="77777777" w:rsidR="00882882" w:rsidRPr="00F673ED" w:rsidRDefault="00882882" w:rsidP="003B767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673ED">
              <w:rPr>
                <w:rFonts w:hAnsi="標楷體" w:hint="eastAsia"/>
                <w:b w:val="0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758F53" w14:textId="77777777" w:rsidR="00882882" w:rsidRPr="00F673ED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F673ED">
              <w:rPr>
                <w:rFonts w:hAnsi="細明體"/>
                <w:noProof/>
                <w:sz w:val="22"/>
                <w:szCs w:val="22"/>
              </w:rPr>
              <w:t>5,062,000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30852F2" w14:textId="77777777" w:rsidR="00882882" w:rsidRPr="00F673ED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F673ED">
              <w:rPr>
                <w:rFonts w:hAnsi="細明體"/>
                <w:noProof/>
                <w:sz w:val="22"/>
                <w:szCs w:val="22"/>
              </w:rPr>
              <w:t>6,623,424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62E80F" w14:textId="77777777" w:rsidR="00882882" w:rsidRPr="00F673ED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F673ED">
              <w:rPr>
                <w:rFonts w:hAnsi="細明體"/>
                <w:noProof/>
                <w:sz w:val="22"/>
                <w:szCs w:val="22"/>
              </w:rPr>
              <w:t>1,561,424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A6D2844" w14:textId="77777777" w:rsidR="00882882" w:rsidRPr="00F673ED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F673ED">
              <w:rPr>
                <w:rFonts w:hAnsi="細明體"/>
                <w:noProof/>
                <w:sz w:val="22"/>
                <w:szCs w:val="22"/>
              </w:rPr>
              <w:t>30.85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8AEA7F9" w14:textId="77777777" w:rsidR="00882882" w:rsidRPr="00F673ED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F673ED">
              <w:rPr>
                <w:rFonts w:hAnsi="標楷體" w:hint="eastAsia"/>
                <w:noProof/>
                <w:sz w:val="22"/>
                <w:szCs w:val="22"/>
              </w:rPr>
              <w:t>廠商違約罰款較預計增加。</w:t>
            </w:r>
          </w:p>
        </w:tc>
      </w:tr>
      <w:tr w:rsidR="00882882" w:rsidRPr="00F673ED" w14:paraId="5AF44941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1A2D53F5" w14:textId="77777777" w:rsidR="00882882" w:rsidRPr="00F673ED" w:rsidRDefault="00882882" w:rsidP="003B767E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F673ED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7FA9394" w14:textId="77777777" w:rsidR="00882882" w:rsidRPr="00F673ED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F673ED">
              <w:rPr>
                <w:rFonts w:hAnsi="細明體"/>
                <w:noProof/>
                <w:sz w:val="22"/>
                <w:szCs w:val="22"/>
              </w:rPr>
              <w:t>263,000,000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FC69BC" w14:textId="77777777" w:rsidR="00882882" w:rsidRPr="00F673ED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F673ED">
              <w:rPr>
                <w:rFonts w:hAnsi="細明體"/>
                <w:noProof/>
                <w:sz w:val="22"/>
                <w:szCs w:val="22"/>
              </w:rPr>
              <w:t>350,630,827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712A62" w14:textId="77777777" w:rsidR="00882882" w:rsidRPr="00F673ED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F673ED">
              <w:rPr>
                <w:rFonts w:hAnsi="細明體"/>
                <w:noProof/>
                <w:sz w:val="22"/>
                <w:szCs w:val="22"/>
              </w:rPr>
              <w:t>87,630,827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73F0AE" w14:textId="77777777" w:rsidR="00882882" w:rsidRPr="00F673ED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F673ED">
              <w:rPr>
                <w:rFonts w:hAnsi="細明體"/>
                <w:noProof/>
                <w:sz w:val="22"/>
                <w:szCs w:val="22"/>
              </w:rPr>
              <w:t>33.32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2E51F72" w14:textId="77777777" w:rsidR="00882882" w:rsidRPr="00F673ED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F673ED">
              <w:rPr>
                <w:rFonts w:hAnsi="標楷體" w:hint="eastAsia"/>
                <w:noProof/>
                <w:sz w:val="22"/>
                <w:szCs w:val="22"/>
              </w:rPr>
              <w:t>安養機構服務費收入較預計增加。</w:t>
            </w:r>
          </w:p>
        </w:tc>
      </w:tr>
    </w:tbl>
    <w:p w14:paraId="68AB31BB" w14:textId="77777777" w:rsidR="00882882" w:rsidRDefault="00882882" w:rsidP="0088288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本表所列項目係指超（短）收數達20％且百萬元以上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0A9FBB16" w14:textId="77777777" w:rsidR="00882882" w:rsidRPr="00017050" w:rsidRDefault="00882882" w:rsidP="00882882"/>
    <w:p w14:paraId="66F367DC" w14:textId="77777777" w:rsidR="00882882" w:rsidRPr="00393E8C" w:rsidRDefault="00882882" w:rsidP="00882882">
      <w:pPr>
        <w:rPr>
          <w:rFonts w:hAnsi="標楷體"/>
          <w:sz w:val="24"/>
        </w:rPr>
      </w:pPr>
    </w:p>
    <w:tbl>
      <w:tblPr>
        <w:tblW w:w="19873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646"/>
      </w:tblGrid>
      <w:tr w:rsidR="00882882" w:rsidRPr="00426896" w14:paraId="53DFDAA2" w14:textId="77777777" w:rsidTr="003B767E">
        <w:trPr>
          <w:cantSplit/>
          <w:trHeight w:val="340"/>
          <w:tblHeader/>
        </w:trPr>
        <w:tc>
          <w:tcPr>
            <w:tcW w:w="19873" w:type="dxa"/>
            <w:gridSpan w:val="6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E45869" w14:textId="77777777" w:rsidR="00882882" w:rsidRPr="0073504B" w:rsidRDefault="00882882" w:rsidP="003B767E">
            <w:pPr>
              <w:jc w:val="left"/>
              <w:rPr>
                <w:rFonts w:hAnsi="標楷體"/>
                <w:sz w:val="28"/>
                <w:szCs w:val="24"/>
              </w:rPr>
            </w:pPr>
            <w:r w:rsidRPr="0073504B">
              <w:rPr>
                <w:rFonts w:hAnsi="標楷體" w:hint="eastAsia"/>
                <w:sz w:val="28"/>
                <w:szCs w:val="24"/>
              </w:rPr>
              <w:t xml:space="preserve">4. </w:t>
            </w:r>
            <w:r w:rsidRPr="0073504B">
              <w:rPr>
                <w:rFonts w:hAnsi="標楷體"/>
                <w:sz w:val="28"/>
                <w:szCs w:val="24"/>
              </w:rPr>
              <w:t xml:space="preserve"> </w:t>
            </w:r>
            <w:r w:rsidRPr="0073504B">
              <w:rPr>
                <w:rFonts w:hAnsi="標楷體" w:hint="eastAsia"/>
                <w:sz w:val="28"/>
                <w:szCs w:val="24"/>
              </w:rPr>
              <w:t>以前年度應收保留數簡明表</w:t>
            </w:r>
          </w:p>
          <w:p w14:paraId="2D2086CB" w14:textId="77777777" w:rsidR="00882882" w:rsidRPr="00426896" w:rsidRDefault="00882882" w:rsidP="003B767E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426896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426896">
              <w:rPr>
                <w:rFonts w:ascii="標楷體" w:hAnsi="標楷體"/>
                <w:sz w:val="24"/>
                <w:szCs w:val="24"/>
              </w:rPr>
              <w:t>：</w:t>
            </w:r>
            <w:r w:rsidRPr="00426896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82882" w:rsidRPr="00DC36E9" w14:paraId="61A3573F" w14:textId="77777777" w:rsidTr="003B767E">
        <w:trPr>
          <w:cantSplit/>
          <w:trHeight w:val="340"/>
          <w:tblHeader/>
        </w:trPr>
        <w:tc>
          <w:tcPr>
            <w:tcW w:w="59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DD35E3B" w14:textId="77777777" w:rsidR="00882882" w:rsidRPr="00800B99" w:rsidRDefault="00882882" w:rsidP="003B767E">
            <w:pPr>
              <w:pStyle w:val="a8"/>
              <w:ind w:leftChars="0" w:left="0" w:rightChars="0" w:right="0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D2CE0F" w14:textId="77777777" w:rsidR="00882882" w:rsidRPr="00800B99" w:rsidRDefault="00882882" w:rsidP="003B767E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37DA02" w14:textId="77777777" w:rsidR="00882882" w:rsidRPr="00800B99" w:rsidRDefault="00882882" w:rsidP="003B767E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以前年度</w:t>
            </w:r>
          </w:p>
          <w:p w14:paraId="63B36048" w14:textId="77777777" w:rsidR="00882882" w:rsidRPr="00800B99" w:rsidRDefault="00882882" w:rsidP="003B767E">
            <w:pPr>
              <w:pStyle w:val="a8"/>
              <w:ind w:leftChars="20" w:left="32" w:rightChars="20" w:right="32"/>
              <w:rPr>
                <w:rFonts w:ascii="標楷體" w:hAnsi="標楷體"/>
                <w:spacing w:val="-20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81972D" w14:textId="77777777" w:rsidR="00882882" w:rsidRPr="00800B99" w:rsidRDefault="00882882" w:rsidP="003B767E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應收保留數</w:t>
            </w:r>
          </w:p>
        </w:tc>
        <w:tc>
          <w:tcPr>
            <w:tcW w:w="864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917E33" w14:textId="77777777" w:rsidR="00882882" w:rsidRPr="00800B99" w:rsidRDefault="00882882" w:rsidP="003B767E">
            <w:pPr>
              <w:pStyle w:val="a8"/>
              <w:ind w:left="48" w:right="48"/>
              <w:rPr>
                <w:rFonts w:ascii="標楷體" w:hAnsi="標楷體"/>
                <w:sz w:val="22"/>
                <w:szCs w:val="22"/>
              </w:rPr>
            </w:pPr>
            <w:r w:rsidRPr="00800B99">
              <w:rPr>
                <w:rFonts w:ascii="標楷體" w:hAnsi="標楷體" w:hint="eastAsia"/>
                <w:sz w:val="22"/>
                <w:szCs w:val="22"/>
              </w:rPr>
              <w:t>原因分析</w:t>
            </w:r>
          </w:p>
        </w:tc>
      </w:tr>
      <w:tr w:rsidR="00882882" w:rsidRPr="00DC36E9" w14:paraId="5EDC03BD" w14:textId="77777777" w:rsidTr="003B767E">
        <w:trPr>
          <w:cantSplit/>
          <w:trHeight w:val="340"/>
          <w:tblHeader/>
        </w:trPr>
        <w:tc>
          <w:tcPr>
            <w:tcW w:w="595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256FB3B" w14:textId="77777777" w:rsidR="00882882" w:rsidRPr="00800B99" w:rsidRDefault="00882882" w:rsidP="003B767E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0DD20" w14:textId="77777777" w:rsidR="00882882" w:rsidRPr="00800B99" w:rsidRDefault="00882882" w:rsidP="003B767E">
            <w:pPr>
              <w:pStyle w:val="2"/>
              <w:rPr>
                <w:rFonts w:ascii="標楷體" w:hAnsi="標楷體"/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5FF488" w14:textId="77777777" w:rsidR="00882882" w:rsidRPr="00800B99" w:rsidRDefault="00882882" w:rsidP="003B767E">
            <w:pPr>
              <w:pStyle w:val="3"/>
              <w:rPr>
                <w:rFonts w:ascii="標楷體" w:eastAsia="標楷體" w:hAnsi="標楷體"/>
                <w:w w:val="100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34F26E" w14:textId="77777777" w:rsidR="00882882" w:rsidRPr="00800B99" w:rsidRDefault="00882882" w:rsidP="003B767E">
            <w:pPr>
              <w:pStyle w:val="3"/>
              <w:jc w:val="distribute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452474" w14:textId="77777777" w:rsidR="00882882" w:rsidRPr="00800B99" w:rsidRDefault="00882882" w:rsidP="003B767E">
            <w:pPr>
              <w:pStyle w:val="3"/>
              <w:jc w:val="center"/>
              <w:rPr>
                <w:rFonts w:ascii="標楷體" w:eastAsia="標楷體" w:hAnsi="標楷體"/>
                <w:w w:val="100"/>
                <w:sz w:val="22"/>
                <w:szCs w:val="22"/>
              </w:rPr>
            </w:pPr>
            <w:r w:rsidRPr="00800B99">
              <w:rPr>
                <w:rFonts w:ascii="標楷體" w:eastAsia="標楷體" w:hAnsi="標楷體" w:hint="eastAsia"/>
                <w:w w:val="100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943C59" w14:textId="77777777" w:rsidR="00882882" w:rsidRPr="00800B99" w:rsidRDefault="00882882" w:rsidP="003B767E">
            <w:pPr>
              <w:pStyle w:val="4"/>
              <w:rPr>
                <w:rFonts w:hAnsi="標楷體"/>
                <w:w w:val="100"/>
                <w:sz w:val="22"/>
                <w:szCs w:val="22"/>
              </w:rPr>
            </w:pPr>
          </w:p>
        </w:tc>
      </w:tr>
      <w:tr w:rsidR="00882882" w:rsidRPr="003F05EB" w14:paraId="43FF8A1F" w14:textId="77777777" w:rsidTr="003B767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9884898" w14:textId="77777777" w:rsidR="00882882" w:rsidRPr="003F05EB" w:rsidRDefault="00882882" w:rsidP="003B767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3C55CE61" w14:textId="77777777" w:rsidR="00882882" w:rsidRPr="003F05EB" w:rsidRDefault="00882882" w:rsidP="003B767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3F05EB">
              <w:rPr>
                <w:rFonts w:hAnsi="標楷體" w:hint="eastAsia"/>
                <w:b/>
                <w:noProof/>
                <w:sz w:val="22"/>
                <w:szCs w:val="22"/>
              </w:rPr>
              <w:t>國軍退除役官兵輔導委員會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2DB2CF0" w14:textId="77777777" w:rsidR="00882882" w:rsidRPr="003F05EB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D57DAE3" w14:textId="77777777" w:rsidR="00882882" w:rsidRPr="003F05EB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E751F4A" w14:textId="77777777" w:rsidR="00882882" w:rsidRPr="003F05EB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4E3E3838" w14:textId="77777777" w:rsidR="00882882" w:rsidRPr="003F05EB" w:rsidRDefault="00882882" w:rsidP="003B767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82882" w14:paraId="36E43FA4" w14:textId="77777777" w:rsidTr="003B767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3D628F91" w14:textId="77777777" w:rsidR="00882882" w:rsidRPr="00800B99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361">
              <w:rPr>
                <w:rFonts w:hAnsi="標楷體"/>
                <w:noProof/>
                <w:sz w:val="22"/>
                <w:szCs w:val="22"/>
              </w:rPr>
              <w:t>96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92A9262" w14:textId="77777777" w:rsidR="00882882" w:rsidRPr="003F05EB" w:rsidRDefault="00882882" w:rsidP="003B767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F05EB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13E71DF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1,769,557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3A361AA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1,727,557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E66E93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97.63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C2D09F9" w14:textId="77777777" w:rsidR="00882882" w:rsidRPr="00997D66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z w:val="22"/>
                <w:szCs w:val="22"/>
              </w:rPr>
              <w:t>以前年度溢支榮民就養給付，尚待收回。</w:t>
            </w:r>
          </w:p>
        </w:tc>
      </w:tr>
      <w:tr w:rsidR="00882882" w14:paraId="36B4FF11" w14:textId="77777777" w:rsidTr="003B767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D6A5A88" w14:textId="77777777" w:rsidR="00882882" w:rsidRPr="00800B99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361">
              <w:rPr>
                <w:rFonts w:hAnsi="標楷體"/>
                <w:noProof/>
                <w:sz w:val="22"/>
                <w:szCs w:val="22"/>
              </w:rPr>
              <w:t>105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41FF916" w14:textId="77777777" w:rsidR="00882882" w:rsidRPr="003F05EB" w:rsidRDefault="00882882" w:rsidP="003B767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F05EB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79A38732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284,723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18690F0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284,723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272FFC1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40CA94A3" w14:textId="77777777" w:rsidR="00882882" w:rsidRPr="00997D66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z w:val="22"/>
                <w:szCs w:val="22"/>
              </w:rPr>
              <w:t>以前年度溢支退除役官兵退休俸，尚待收回。</w:t>
            </w:r>
          </w:p>
        </w:tc>
      </w:tr>
      <w:tr w:rsidR="00882882" w14:paraId="106753DC" w14:textId="77777777" w:rsidTr="003B767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8A9FE73" w14:textId="77777777" w:rsidR="00882882" w:rsidRPr="00800B99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361">
              <w:rPr>
                <w:rFonts w:hAnsi="標楷體"/>
                <w:noProof/>
                <w:sz w:val="22"/>
                <w:szCs w:val="22"/>
              </w:rPr>
              <w:t>106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C93625D" w14:textId="77777777" w:rsidR="00882882" w:rsidRPr="003F05EB" w:rsidRDefault="00882882" w:rsidP="003B767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F05EB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D31426F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785,899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35CE5C17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776,149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AFA7EF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98.76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5CA63E7" w14:textId="77777777" w:rsidR="00882882" w:rsidRPr="00997D66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z w:val="22"/>
                <w:szCs w:val="22"/>
              </w:rPr>
              <w:t>應分期繳還之不法所得，尚待追償。</w:t>
            </w:r>
          </w:p>
        </w:tc>
      </w:tr>
      <w:tr w:rsidR="00882882" w14:paraId="4D9EA1ED" w14:textId="77777777" w:rsidTr="003B767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6708E893" w14:textId="77777777" w:rsidR="00882882" w:rsidRPr="00800B99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361">
              <w:rPr>
                <w:rFonts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BCF3E72" w14:textId="77777777" w:rsidR="00882882" w:rsidRPr="003F05EB" w:rsidRDefault="00882882" w:rsidP="003B767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F05EB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89B7C99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77,144,533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4007C39D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62,898,173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4E82333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81.53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89B01BD" w14:textId="77777777" w:rsidR="00882882" w:rsidRPr="00997D66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z w:val="22"/>
                <w:szCs w:val="22"/>
              </w:rPr>
              <w:t>以前年度溢支榮民就養給付，尚待收回。</w:t>
            </w:r>
          </w:p>
        </w:tc>
      </w:tr>
      <w:tr w:rsidR="00882882" w14:paraId="7A5629D6" w14:textId="77777777" w:rsidTr="003B767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9B6DB03" w14:textId="77777777" w:rsidR="00882882" w:rsidRPr="00800B99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361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6FCDABB" w14:textId="77777777" w:rsidR="00882882" w:rsidRPr="003F05EB" w:rsidRDefault="00882882" w:rsidP="003B767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F05EB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D600D34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11,660,800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8E7527E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10,448,896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547401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89.61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3BF32819" w14:textId="77777777" w:rsidR="00882882" w:rsidRPr="00997D66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z w:val="22"/>
                <w:szCs w:val="22"/>
              </w:rPr>
              <w:t>以前年度溢支退除役官兵退休俸及榮民就養給付，尚待收回。</w:t>
            </w:r>
          </w:p>
        </w:tc>
      </w:tr>
      <w:tr w:rsidR="00882882" w14:paraId="65D95985" w14:textId="77777777" w:rsidTr="003B767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68FE004" w14:textId="77777777" w:rsidR="00882882" w:rsidRPr="00800B99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361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891DB3B" w14:textId="77777777" w:rsidR="00882882" w:rsidRPr="003F05EB" w:rsidRDefault="00882882" w:rsidP="003B767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F05EB">
              <w:rPr>
                <w:rFonts w:hAnsi="標楷體" w:hint="eastAsia"/>
                <w:noProof/>
                <w:sz w:val="22"/>
                <w:szCs w:val="22"/>
              </w:rPr>
              <w:t>罰款及賠償收入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E946836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140,000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E6EAA2B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140,000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83298F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0DE290C" w14:textId="77777777" w:rsidR="00882882" w:rsidRPr="00997D66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z w:val="22"/>
                <w:szCs w:val="22"/>
              </w:rPr>
              <w:t>臺南榮譽國民之家違約廠商罰款，尚待收回。</w:t>
            </w:r>
          </w:p>
        </w:tc>
      </w:tr>
      <w:tr w:rsidR="00882882" w14:paraId="7AC27A54" w14:textId="77777777" w:rsidTr="003B767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5E4C2AF1" w14:textId="77777777" w:rsidR="00882882" w:rsidRPr="00800B99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2B184CDF" w14:textId="77777777" w:rsidR="00882882" w:rsidRPr="003F05EB" w:rsidRDefault="00882882" w:rsidP="003B767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F05EB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5E49E160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68,172,833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5357FBF6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59,349,753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69EF45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87.06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80D2148" w14:textId="77777777" w:rsidR="00882882" w:rsidRPr="00997D66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z w:val="22"/>
                <w:szCs w:val="22"/>
              </w:rPr>
              <w:t>以前年度溢支榮民就養給付，尚待收回。</w:t>
            </w:r>
          </w:p>
        </w:tc>
      </w:tr>
      <w:tr w:rsidR="00882882" w14:paraId="174A0CD1" w14:textId="77777777" w:rsidTr="003B767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11DBEB0B" w14:textId="77777777" w:rsidR="00882882" w:rsidRPr="00800B99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361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CD4C8A8" w14:textId="77777777" w:rsidR="00882882" w:rsidRPr="003F05EB" w:rsidRDefault="00882882" w:rsidP="003B767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F05EB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A22AFB2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44,908,338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FBB1143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39,025,057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69209C3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86.90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1B8D5030" w14:textId="77777777" w:rsidR="00882882" w:rsidRPr="00997D66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z w:val="22"/>
                <w:szCs w:val="22"/>
              </w:rPr>
              <w:t>以前年度溢支退除役官兵退休俸及榮民就養給付，尚待收回。</w:t>
            </w:r>
          </w:p>
        </w:tc>
      </w:tr>
      <w:tr w:rsidR="00882882" w14:paraId="13DCBD93" w14:textId="77777777" w:rsidTr="003B767E">
        <w:trPr>
          <w:trHeight w:val="340"/>
        </w:trPr>
        <w:tc>
          <w:tcPr>
            <w:tcW w:w="595" w:type="dxa"/>
            <w:shd w:val="clear" w:color="auto" w:fill="auto"/>
            <w:vAlign w:val="center"/>
          </w:tcPr>
          <w:p w14:paraId="0EDA7D6E" w14:textId="77777777" w:rsidR="00882882" w:rsidRPr="00800B99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361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F0A8DB8" w14:textId="77777777" w:rsidR="00882882" w:rsidRPr="003F05EB" w:rsidRDefault="00882882" w:rsidP="003B767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3F05EB">
              <w:rPr>
                <w:rFonts w:hAnsi="標楷體" w:hint="eastAsia"/>
                <w:noProof/>
                <w:sz w:val="22"/>
                <w:szCs w:val="22"/>
              </w:rPr>
              <w:t>其他收入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02EBC4DB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16,804,441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9EBC686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10,013,887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52BC8AA" w14:textId="77777777" w:rsidR="00882882" w:rsidRPr="00800B99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59.59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0BBE0544" w14:textId="77777777" w:rsidR="00882882" w:rsidRPr="00997D66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z w:val="22"/>
                <w:szCs w:val="22"/>
              </w:rPr>
              <w:t>以前年度溢支榮民就養給付，尚待收回。</w:t>
            </w:r>
          </w:p>
        </w:tc>
      </w:tr>
    </w:tbl>
    <w:p w14:paraId="166168E7" w14:textId="77777777" w:rsidR="00882882" w:rsidRDefault="00882882" w:rsidP="0088288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本表所列項目係指應收保留數達20％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320217BF" w14:textId="77777777" w:rsidR="00882882" w:rsidRDefault="00882882" w:rsidP="00882882">
      <w:pPr>
        <w:jc w:val="left"/>
      </w:pPr>
    </w:p>
    <w:p w14:paraId="636C2088" w14:textId="77777777" w:rsidR="00882882" w:rsidRPr="00F33C00" w:rsidRDefault="00882882" w:rsidP="00882882">
      <w:pPr>
        <w:jc w:val="left"/>
      </w:pPr>
      <w:r w:rsidRPr="003978E6">
        <w:rPr>
          <w:rFonts w:hint="eastAsia"/>
          <w:b/>
          <w:sz w:val="32"/>
          <w:szCs w:val="32"/>
        </w:rPr>
        <w:lastRenderedPageBreak/>
        <w:t>（</w:t>
      </w:r>
      <w:r>
        <w:rPr>
          <w:rFonts w:hint="eastAsia"/>
          <w:b/>
          <w:sz w:val="32"/>
          <w:szCs w:val="32"/>
        </w:rPr>
        <w:t>二</w:t>
      </w:r>
      <w:r w:rsidRPr="003978E6">
        <w:rPr>
          <w:rFonts w:hint="eastAsia"/>
          <w:b/>
          <w:sz w:val="32"/>
          <w:szCs w:val="32"/>
        </w:rPr>
        <w:t>）　歲</w:t>
      </w:r>
      <w:r>
        <w:rPr>
          <w:rFonts w:hint="eastAsia"/>
          <w:b/>
          <w:sz w:val="32"/>
          <w:szCs w:val="32"/>
        </w:rPr>
        <w:t>出</w:t>
      </w:r>
      <w:r w:rsidRPr="003978E6">
        <w:rPr>
          <w:rFonts w:hint="eastAsia"/>
          <w:b/>
          <w:sz w:val="32"/>
          <w:szCs w:val="32"/>
        </w:rPr>
        <w:t>部分</w:t>
      </w:r>
    </w:p>
    <w:p w14:paraId="7AC12059" w14:textId="77777777" w:rsidR="00882882" w:rsidRPr="00034210" w:rsidRDefault="00882882" w:rsidP="00882882">
      <w:pPr>
        <w:pStyle w:val="10"/>
        <w:spacing w:line="360" w:lineRule="exact"/>
        <w:jc w:val="right"/>
        <w:rPr>
          <w:sz w:val="20"/>
          <w:szCs w:val="20"/>
        </w:rPr>
      </w:pPr>
    </w:p>
    <w:tbl>
      <w:tblPr>
        <w:tblW w:w="19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646"/>
      </w:tblGrid>
      <w:tr w:rsidR="00882882" w:rsidRPr="00AC566C" w14:paraId="2466C631" w14:textId="77777777" w:rsidTr="003B767E">
        <w:trPr>
          <w:cantSplit/>
          <w:trHeight w:val="284"/>
          <w:tblHeader/>
        </w:trPr>
        <w:tc>
          <w:tcPr>
            <w:tcW w:w="1987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02FF86" w14:textId="77777777" w:rsidR="00882882" w:rsidRPr="0080007C" w:rsidRDefault="00882882" w:rsidP="003B767E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80007C">
              <w:rPr>
                <w:rFonts w:hAnsi="標楷體" w:hint="eastAsia"/>
                <w:sz w:val="28"/>
              </w:rPr>
              <w:t xml:space="preserve">1.  </w:t>
            </w:r>
            <w:r>
              <w:rPr>
                <w:rFonts w:hAnsi="標楷體" w:hint="eastAsia"/>
                <w:sz w:val="28"/>
              </w:rPr>
              <w:t>113</w:t>
            </w:r>
            <w:r w:rsidRPr="0080007C">
              <w:rPr>
                <w:rFonts w:hAnsi="標楷體" w:hint="eastAsia"/>
                <w:sz w:val="28"/>
              </w:rPr>
              <w:t>年度應付保留數簡明表</w:t>
            </w:r>
          </w:p>
          <w:p w14:paraId="3411A800" w14:textId="77777777" w:rsidR="00882882" w:rsidRPr="00AC566C" w:rsidRDefault="00882882" w:rsidP="003B767E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AC566C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AC566C">
              <w:rPr>
                <w:rFonts w:ascii="標楷體" w:hAnsi="標楷體"/>
                <w:sz w:val="24"/>
                <w:szCs w:val="24"/>
              </w:rPr>
              <w:t>：</w:t>
            </w:r>
            <w:r w:rsidRPr="00AC566C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82882" w14:paraId="5A307C92" w14:textId="77777777" w:rsidTr="003B767E">
        <w:trPr>
          <w:cantSplit/>
          <w:trHeight w:val="284"/>
          <w:tblHeader/>
        </w:trPr>
        <w:tc>
          <w:tcPr>
            <w:tcW w:w="3430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15CE1680" w14:textId="77777777" w:rsidR="00882882" w:rsidRPr="00AF2D0B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bottom w:val="single" w:sz="4" w:space="0" w:color="auto"/>
            </w:tcBorders>
            <w:vAlign w:val="center"/>
          </w:tcPr>
          <w:p w14:paraId="1E41F808" w14:textId="77777777" w:rsidR="00882882" w:rsidRPr="00AF2D0B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63D501FA" w14:textId="77777777" w:rsidR="00882882" w:rsidRPr="00AF2D0B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646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7DB9C110" w14:textId="77777777" w:rsidR="00882882" w:rsidRPr="00AF2D0B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82882" w14:paraId="158A8901" w14:textId="77777777" w:rsidTr="003B767E">
        <w:trPr>
          <w:cantSplit/>
          <w:trHeight w:val="284"/>
          <w:tblHeader/>
        </w:trPr>
        <w:tc>
          <w:tcPr>
            <w:tcW w:w="3430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127CD53" w14:textId="77777777" w:rsidR="00882882" w:rsidRPr="00AF2D0B" w:rsidRDefault="00882882" w:rsidP="003B767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3EFCAC4A" w14:textId="77777777" w:rsidR="00882882" w:rsidRPr="00AF2D0B" w:rsidRDefault="00882882" w:rsidP="003B767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E6A6321" w14:textId="77777777" w:rsidR="00882882" w:rsidRPr="00AF2D0B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269D76F" w14:textId="77777777" w:rsidR="00882882" w:rsidRPr="00AF2D0B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AF2D0B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17A8D46" w14:textId="77777777" w:rsidR="00882882" w:rsidRPr="00AF2D0B" w:rsidRDefault="00882882" w:rsidP="003B767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882882" w:rsidRPr="00083E55" w14:paraId="288F6001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7EB6A548" w14:textId="77777777" w:rsidR="00882882" w:rsidRPr="00083E55" w:rsidRDefault="00882882" w:rsidP="003B767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083E55">
              <w:rPr>
                <w:rFonts w:hAnsi="標楷體" w:hint="eastAsia"/>
                <w:b/>
                <w:noProof/>
                <w:sz w:val="22"/>
                <w:szCs w:val="22"/>
              </w:rPr>
              <w:t>國軍退除役官兵輔導委員會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3FEFA4A8" w14:textId="77777777" w:rsidR="00882882" w:rsidRPr="00083E55" w:rsidRDefault="00882882" w:rsidP="003B767E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678C9147" w14:textId="77777777" w:rsidR="00882882" w:rsidRPr="00083E55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6AE3F3D" w14:textId="77777777" w:rsidR="00882882" w:rsidRPr="00083E55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35BCD6F6" w14:textId="77777777" w:rsidR="00882882" w:rsidRPr="00083E55" w:rsidRDefault="00882882" w:rsidP="003B767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82882" w:rsidRPr="00083E55" w14:paraId="41A91EB6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430" w:type="dxa"/>
            <w:shd w:val="clear" w:color="auto" w:fill="auto"/>
            <w:vAlign w:val="center"/>
          </w:tcPr>
          <w:p w14:paraId="1F62C887" w14:textId="77777777" w:rsidR="00882882" w:rsidRPr="00083E55" w:rsidRDefault="00882882" w:rsidP="003B767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083E55">
              <w:rPr>
                <w:rFonts w:hAnsi="標楷體" w:hint="eastAsia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BB3A56E" w14:textId="77777777" w:rsidR="00882882" w:rsidRPr="00083E55" w:rsidRDefault="00882882" w:rsidP="003B767E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083E55">
              <w:rPr>
                <w:rFonts w:hAnsi="細明體"/>
                <w:noProof/>
                <w:spacing w:val="-2"/>
                <w:sz w:val="22"/>
                <w:szCs w:val="22"/>
              </w:rPr>
              <w:t>791,912,000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5DE4441" w14:textId="77777777" w:rsidR="00882882" w:rsidRPr="00083E55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83E55">
              <w:rPr>
                <w:rFonts w:hAnsi="細明體"/>
                <w:noProof/>
                <w:sz w:val="22"/>
                <w:szCs w:val="22"/>
              </w:rPr>
              <w:t>565,494,472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AED3C8A" w14:textId="77777777" w:rsidR="00882882" w:rsidRPr="00083E55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83E55">
              <w:rPr>
                <w:rFonts w:hAnsi="細明體"/>
                <w:noProof/>
                <w:sz w:val="22"/>
                <w:szCs w:val="22"/>
              </w:rPr>
              <w:t>71.41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A386C8C" w14:textId="447DC7E1" w:rsidR="00882882" w:rsidRPr="00083E55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083E55">
              <w:rPr>
                <w:rFonts w:hAnsi="標楷體" w:hint="eastAsia"/>
                <w:noProof/>
                <w:sz w:val="22"/>
                <w:szCs w:val="22"/>
              </w:rPr>
              <w:t>提升失智照顧量能長照忘我園區中程計畫工程合約期程跨年度，仍</w:t>
            </w:r>
            <w:r w:rsidR="00B43D88">
              <w:rPr>
                <w:rFonts w:hAnsi="標楷體" w:hint="eastAsia"/>
                <w:noProof/>
                <w:sz w:val="22"/>
                <w:szCs w:val="22"/>
              </w:rPr>
              <w:t>須</w:t>
            </w:r>
            <w:r w:rsidRPr="00083E55">
              <w:rPr>
                <w:rFonts w:hAnsi="標楷體" w:hint="eastAsia"/>
                <w:noProof/>
                <w:sz w:val="22"/>
                <w:szCs w:val="22"/>
              </w:rPr>
              <w:t>繼續執行。</w:t>
            </w:r>
          </w:p>
        </w:tc>
      </w:tr>
    </w:tbl>
    <w:p w14:paraId="100BFC85" w14:textId="77777777" w:rsidR="00882882" w:rsidRDefault="00882882" w:rsidP="0088288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</w:t>
      </w:r>
      <w:r w:rsidRPr="00625D9C">
        <w:rPr>
          <w:rFonts w:hint="eastAsia"/>
        </w:rPr>
        <w:t>保留數達20</w:t>
      </w:r>
      <w:r w:rsidRPr="003D5172">
        <w:rPr>
          <w:rFonts w:hint="eastAsia"/>
        </w:rPr>
        <w:t>％</w:t>
      </w:r>
      <w:r w:rsidRPr="00625D9C">
        <w:rPr>
          <w:rFonts w:hint="eastAsia"/>
        </w:rPr>
        <w:t>，或3千萬元以上者</w:t>
      </w:r>
      <w:r>
        <w:t>。</w:t>
      </w:r>
    </w:p>
    <w:p w14:paraId="36E329F9" w14:textId="77777777" w:rsidR="00882882" w:rsidRDefault="00882882" w:rsidP="00882882">
      <w:pPr>
        <w:pStyle w:val="aa"/>
      </w:pPr>
    </w:p>
    <w:p w14:paraId="43CDFD03" w14:textId="77777777" w:rsidR="00882882" w:rsidRPr="00AC566C" w:rsidRDefault="00882882" w:rsidP="00882882">
      <w:pPr>
        <w:pStyle w:val="aa"/>
      </w:pPr>
    </w:p>
    <w:p w14:paraId="18723089" w14:textId="77777777" w:rsidR="00882882" w:rsidRPr="006C335D" w:rsidRDefault="00882882" w:rsidP="00882882">
      <w:pPr>
        <w:rPr>
          <w:sz w:val="24"/>
          <w:szCs w:val="24"/>
        </w:rPr>
      </w:pPr>
    </w:p>
    <w:tbl>
      <w:tblPr>
        <w:tblW w:w="20015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30"/>
        <w:gridCol w:w="3261"/>
        <w:gridCol w:w="3260"/>
        <w:gridCol w:w="1276"/>
        <w:gridCol w:w="8788"/>
      </w:tblGrid>
      <w:tr w:rsidR="00882882" w:rsidRPr="0093340E" w14:paraId="5491BB1D" w14:textId="77777777" w:rsidTr="003B767E">
        <w:trPr>
          <w:cantSplit/>
          <w:trHeight w:val="369"/>
          <w:tblHeader/>
        </w:trPr>
        <w:tc>
          <w:tcPr>
            <w:tcW w:w="20015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FBCA805" w14:textId="77777777" w:rsidR="00882882" w:rsidRPr="005D0E30" w:rsidRDefault="00882882" w:rsidP="003B767E">
            <w:pPr>
              <w:jc w:val="left"/>
              <w:rPr>
                <w:rFonts w:hAnsi="標楷體"/>
                <w:sz w:val="28"/>
                <w:szCs w:val="24"/>
              </w:rPr>
            </w:pPr>
            <w:r w:rsidRPr="005D0E30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5D0E30">
              <w:rPr>
                <w:rFonts w:hAnsi="標楷體"/>
                <w:sz w:val="28"/>
                <w:szCs w:val="24"/>
              </w:rPr>
              <w:t xml:space="preserve"> </w:t>
            </w:r>
            <w:r>
              <w:rPr>
                <w:rFonts w:hAnsi="標楷體" w:hint="eastAsia"/>
                <w:sz w:val="28"/>
                <w:szCs w:val="24"/>
              </w:rPr>
              <w:t>113</w:t>
            </w:r>
            <w:r w:rsidRPr="005D0E30">
              <w:rPr>
                <w:rFonts w:hAnsi="標楷體" w:hint="eastAsia"/>
                <w:sz w:val="28"/>
                <w:szCs w:val="24"/>
              </w:rPr>
              <w:t>年度賸餘數簡明表</w:t>
            </w:r>
          </w:p>
          <w:p w14:paraId="3386C71F" w14:textId="77777777" w:rsidR="00882882" w:rsidRPr="0093340E" w:rsidRDefault="00882882" w:rsidP="003B767E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93340E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93340E">
              <w:rPr>
                <w:rFonts w:ascii="標楷體" w:hAnsi="標楷體"/>
                <w:sz w:val="24"/>
                <w:szCs w:val="24"/>
              </w:rPr>
              <w:t>：</w:t>
            </w:r>
            <w:r w:rsidRPr="0093340E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82882" w:rsidRPr="00064EBE" w14:paraId="0ECD62AF" w14:textId="77777777" w:rsidTr="003B767E">
        <w:trPr>
          <w:cantSplit/>
          <w:trHeight w:val="369"/>
          <w:tblHeader/>
        </w:trPr>
        <w:tc>
          <w:tcPr>
            <w:tcW w:w="3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5C432FB" w14:textId="77777777" w:rsidR="00882882" w:rsidRPr="00A25A7D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4B329" w14:textId="77777777" w:rsidR="00882882" w:rsidRPr="00A25A7D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B9D5A2" w14:textId="77777777" w:rsidR="00882882" w:rsidRPr="00A25A7D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788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64561FF" w14:textId="77777777" w:rsidR="00882882" w:rsidRPr="00A25A7D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A25A7D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82882" w:rsidRPr="00064EBE" w14:paraId="752524DF" w14:textId="77777777" w:rsidTr="003B767E">
        <w:trPr>
          <w:cantSplit/>
          <w:trHeight w:val="369"/>
          <w:tblHeader/>
        </w:trPr>
        <w:tc>
          <w:tcPr>
            <w:tcW w:w="3430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784F8E64" w14:textId="77777777" w:rsidR="00882882" w:rsidRPr="00A25A7D" w:rsidRDefault="00882882" w:rsidP="003B767E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682B9" w14:textId="77777777" w:rsidR="00882882" w:rsidRPr="00A25A7D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A1B85E" w14:textId="77777777" w:rsidR="00882882" w:rsidRPr="00A25A7D" w:rsidRDefault="00882882" w:rsidP="003B767E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2ABABB" w14:textId="77777777" w:rsidR="00882882" w:rsidRPr="00A25A7D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A25A7D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4A3D7A" w14:textId="77777777" w:rsidR="00882882" w:rsidRPr="00A25A7D" w:rsidRDefault="00882882" w:rsidP="003B767E">
            <w:pPr>
              <w:pStyle w:val="4"/>
              <w:rPr>
                <w:sz w:val="22"/>
                <w:szCs w:val="22"/>
              </w:rPr>
            </w:pPr>
          </w:p>
        </w:tc>
      </w:tr>
      <w:tr w:rsidR="00882882" w:rsidRPr="007D0105" w14:paraId="0EF29DD7" w14:textId="77777777" w:rsidTr="003B767E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2D046607" w14:textId="77777777" w:rsidR="00882882" w:rsidRPr="007D0105" w:rsidRDefault="00882882" w:rsidP="003B767E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7D0105">
              <w:rPr>
                <w:rFonts w:hAnsi="標楷體" w:hint="eastAsia"/>
                <w:b/>
                <w:noProof/>
                <w:sz w:val="22"/>
                <w:szCs w:val="22"/>
              </w:rPr>
              <w:t>國軍退除役官兵輔導委員會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CCAEB3E" w14:textId="77777777" w:rsidR="00882882" w:rsidRPr="007D0105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2FAF750D" w14:textId="77777777" w:rsidR="00882882" w:rsidRPr="007D0105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92A5128" w14:textId="77777777" w:rsidR="00882882" w:rsidRPr="007D0105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677858C6" w14:textId="77777777" w:rsidR="00882882" w:rsidRPr="007D0105" w:rsidRDefault="00882882" w:rsidP="003B767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82882" w:rsidRPr="007D0105" w14:paraId="41BE8276" w14:textId="77777777" w:rsidTr="003B767E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0C9E08E4" w14:textId="77777777" w:rsidR="00882882" w:rsidRPr="007D0105" w:rsidRDefault="00882882" w:rsidP="003B767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7D0105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5C7C6C1" w14:textId="77777777" w:rsidR="00882882" w:rsidRPr="007D0105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7D0105">
              <w:rPr>
                <w:rFonts w:hAnsi="細明體"/>
                <w:noProof/>
                <w:sz w:val="22"/>
                <w:szCs w:val="22"/>
              </w:rPr>
              <w:t>3,647,011,000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7C20AF3A" w14:textId="77777777" w:rsidR="00882882" w:rsidRPr="007D0105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7D0105">
              <w:rPr>
                <w:rFonts w:hAnsi="細明體"/>
                <w:noProof/>
                <w:sz w:val="22"/>
                <w:szCs w:val="22"/>
              </w:rPr>
              <w:t>102,711,064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EF5177" w14:textId="77777777" w:rsidR="00882882" w:rsidRPr="007D0105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7D0105">
              <w:rPr>
                <w:rFonts w:hAnsi="細明體"/>
                <w:noProof/>
                <w:sz w:val="22"/>
                <w:szCs w:val="22"/>
              </w:rPr>
              <w:t>2.82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5414EC6A" w14:textId="77777777" w:rsidR="00882882" w:rsidRPr="007D0105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7D0105">
              <w:rPr>
                <w:rFonts w:hAnsi="標楷體" w:hint="eastAsia"/>
                <w:noProof/>
                <w:sz w:val="22"/>
                <w:szCs w:val="22"/>
              </w:rPr>
              <w:t>實際進用員額較少之人事費結餘。</w:t>
            </w:r>
          </w:p>
        </w:tc>
      </w:tr>
      <w:tr w:rsidR="00882882" w:rsidRPr="007D0105" w14:paraId="33636DDD" w14:textId="77777777" w:rsidTr="003B767E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449FCE8C" w14:textId="77777777" w:rsidR="00882882" w:rsidRPr="007D0105" w:rsidRDefault="00882882" w:rsidP="003B767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7D0105">
              <w:rPr>
                <w:rFonts w:hAnsi="標楷體" w:hint="eastAsia"/>
                <w:noProof/>
                <w:sz w:val="22"/>
                <w:szCs w:val="22"/>
              </w:rPr>
              <w:t>榮民醫療照護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1C396FE" w14:textId="77777777" w:rsidR="00882882" w:rsidRPr="007D0105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7D0105">
              <w:rPr>
                <w:rFonts w:hAnsi="細明體"/>
                <w:noProof/>
                <w:sz w:val="22"/>
                <w:szCs w:val="22"/>
              </w:rPr>
              <w:t>2,608,560,000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78468B7" w14:textId="77777777" w:rsidR="00882882" w:rsidRPr="007D0105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7D0105">
              <w:rPr>
                <w:rFonts w:hAnsi="細明體"/>
                <w:noProof/>
                <w:sz w:val="22"/>
                <w:szCs w:val="22"/>
              </w:rPr>
              <w:t>39,813,050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DB1F12B" w14:textId="77777777" w:rsidR="00882882" w:rsidRPr="007D0105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7D0105">
              <w:rPr>
                <w:rFonts w:hAnsi="細明體"/>
                <w:noProof/>
                <w:sz w:val="22"/>
                <w:szCs w:val="22"/>
              </w:rPr>
              <w:t>1.53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E7E03C5" w14:textId="77777777" w:rsidR="00882882" w:rsidRPr="007D0105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7D0105">
              <w:rPr>
                <w:rFonts w:hAnsi="標楷體" w:hint="eastAsia"/>
                <w:noProof/>
                <w:sz w:val="22"/>
                <w:szCs w:val="22"/>
              </w:rPr>
              <w:t>補助經費之結餘。</w:t>
            </w:r>
          </w:p>
        </w:tc>
      </w:tr>
      <w:tr w:rsidR="00882882" w:rsidRPr="007D0105" w14:paraId="158886CC" w14:textId="77777777" w:rsidTr="003B767E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087A9433" w14:textId="77777777" w:rsidR="00882882" w:rsidRPr="007D0105" w:rsidRDefault="00882882" w:rsidP="003B767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7D0105">
              <w:rPr>
                <w:rFonts w:hAnsi="標楷體" w:hint="eastAsia"/>
                <w:noProof/>
                <w:sz w:val="22"/>
                <w:szCs w:val="22"/>
              </w:rPr>
              <w:t>榮民安養及養護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619424FE" w14:textId="77777777" w:rsidR="00882882" w:rsidRPr="007D0105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7D0105">
              <w:rPr>
                <w:rFonts w:hAnsi="細明體"/>
                <w:noProof/>
                <w:sz w:val="22"/>
                <w:szCs w:val="22"/>
              </w:rPr>
              <w:t>7,423,615,000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B5C1485" w14:textId="77777777" w:rsidR="00882882" w:rsidRPr="007D0105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7D0105">
              <w:rPr>
                <w:rFonts w:hAnsi="細明體"/>
                <w:noProof/>
                <w:sz w:val="22"/>
                <w:szCs w:val="22"/>
              </w:rPr>
              <w:t>40,743,865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68BE989" w14:textId="77777777" w:rsidR="00882882" w:rsidRPr="007D0105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7D0105">
              <w:rPr>
                <w:rFonts w:hAnsi="細明體"/>
                <w:noProof/>
                <w:sz w:val="22"/>
                <w:szCs w:val="22"/>
              </w:rPr>
              <w:t>0.55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208B27F4" w14:textId="77777777" w:rsidR="00882882" w:rsidRPr="007D0105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7D0105">
              <w:rPr>
                <w:rFonts w:hAnsi="標楷體" w:hint="eastAsia"/>
                <w:noProof/>
                <w:sz w:val="22"/>
                <w:szCs w:val="22"/>
              </w:rPr>
              <w:t>補助經費之結餘。</w:t>
            </w:r>
          </w:p>
        </w:tc>
      </w:tr>
      <w:tr w:rsidR="00882882" w:rsidRPr="007D0105" w14:paraId="30A172FC" w14:textId="77777777" w:rsidTr="003B767E">
        <w:trPr>
          <w:trHeight w:val="369"/>
        </w:trPr>
        <w:tc>
          <w:tcPr>
            <w:tcW w:w="3430" w:type="dxa"/>
            <w:shd w:val="clear" w:color="auto" w:fill="auto"/>
            <w:vAlign w:val="center"/>
          </w:tcPr>
          <w:p w14:paraId="31A7FAB4" w14:textId="77777777" w:rsidR="00882882" w:rsidRPr="007D0105" w:rsidRDefault="00882882" w:rsidP="003B767E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7D0105">
              <w:rPr>
                <w:rFonts w:hAnsi="標楷體" w:hint="eastAsia"/>
                <w:noProof/>
                <w:sz w:val="22"/>
                <w:szCs w:val="22"/>
              </w:rPr>
              <w:t>退除役官兵退休給付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1449A6E2" w14:textId="77777777" w:rsidR="00882882" w:rsidRPr="007D0105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7D0105">
              <w:rPr>
                <w:rFonts w:hAnsi="細明體"/>
                <w:noProof/>
                <w:sz w:val="22"/>
                <w:szCs w:val="22"/>
              </w:rPr>
              <w:t>103,884,146,000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893D742" w14:textId="77777777" w:rsidR="00882882" w:rsidRPr="007D0105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7D0105">
              <w:rPr>
                <w:rFonts w:hAnsi="細明體"/>
                <w:noProof/>
                <w:sz w:val="22"/>
                <w:szCs w:val="22"/>
              </w:rPr>
              <w:t>1,559,171,340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B5F0CC" w14:textId="77777777" w:rsidR="00882882" w:rsidRPr="007D0105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7D0105">
              <w:rPr>
                <w:rFonts w:hAnsi="細明體"/>
                <w:noProof/>
                <w:sz w:val="22"/>
                <w:szCs w:val="22"/>
              </w:rPr>
              <w:t>1.50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0E37238" w14:textId="72220228" w:rsidR="00882882" w:rsidRPr="007D0105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7D0105">
              <w:rPr>
                <w:rFonts w:hAnsi="標楷體" w:hint="eastAsia"/>
                <w:noProof/>
                <w:sz w:val="22"/>
                <w:szCs w:val="22"/>
              </w:rPr>
              <w:t>實際辦理退除役人數</w:t>
            </w:r>
            <w:r w:rsidR="00E17934">
              <w:rPr>
                <w:rFonts w:hAnsi="標楷體" w:hint="eastAsia"/>
                <w:noProof/>
                <w:sz w:val="22"/>
                <w:szCs w:val="22"/>
              </w:rPr>
              <w:t>較預計減少</w:t>
            </w:r>
            <w:r w:rsidRPr="007D0105">
              <w:rPr>
                <w:rFonts w:hAnsi="標楷體" w:hint="eastAsia"/>
                <w:noProof/>
                <w:sz w:val="22"/>
                <w:szCs w:val="22"/>
              </w:rPr>
              <w:t>，相關經費賸餘。</w:t>
            </w:r>
          </w:p>
        </w:tc>
      </w:tr>
    </w:tbl>
    <w:p w14:paraId="3CC50092" w14:textId="77777777" w:rsidR="00882882" w:rsidRDefault="00882882" w:rsidP="00882882">
      <w:pPr>
        <w:pStyle w:val="aa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</w:t>
      </w:r>
      <w:r>
        <w:t>，</w:t>
      </w:r>
      <w:r>
        <w:rPr>
          <w:rFonts w:hint="eastAsia"/>
        </w:rPr>
        <w:t>或3千萬元以上者</w:t>
      </w:r>
      <w:r>
        <w:t>。</w:t>
      </w:r>
    </w:p>
    <w:p w14:paraId="6CB3A9E8" w14:textId="77777777" w:rsidR="00882882" w:rsidRDefault="00882882" w:rsidP="00882882">
      <w:pPr>
        <w:pStyle w:val="aa"/>
      </w:pPr>
    </w:p>
    <w:p w14:paraId="438A08BD" w14:textId="77777777" w:rsidR="00882882" w:rsidRDefault="00882882" w:rsidP="00882882"/>
    <w:p w14:paraId="217E2463" w14:textId="77777777" w:rsidR="00882882" w:rsidRPr="0093340E" w:rsidRDefault="00882882" w:rsidP="00882882"/>
    <w:p w14:paraId="38D87BA8" w14:textId="77777777" w:rsidR="00882882" w:rsidRPr="003D7502" w:rsidRDefault="00882882" w:rsidP="00882882">
      <w:pPr>
        <w:pStyle w:val="10"/>
        <w:ind w:left="128" w:right="16"/>
        <w:jc w:val="right"/>
      </w:pPr>
    </w:p>
    <w:tbl>
      <w:tblPr>
        <w:tblW w:w="2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35"/>
        <w:gridCol w:w="3261"/>
        <w:gridCol w:w="3260"/>
        <w:gridCol w:w="1276"/>
        <w:gridCol w:w="8788"/>
      </w:tblGrid>
      <w:tr w:rsidR="00882882" w:rsidRPr="00870477" w14:paraId="15EBE399" w14:textId="77777777" w:rsidTr="003B767E">
        <w:trPr>
          <w:cantSplit/>
          <w:trHeight w:val="284"/>
          <w:tblHeader/>
        </w:trPr>
        <w:tc>
          <w:tcPr>
            <w:tcW w:w="2001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640CA190" w14:textId="77777777" w:rsidR="00882882" w:rsidRPr="005461A1" w:rsidRDefault="00882882" w:rsidP="003B767E">
            <w:pPr>
              <w:pStyle w:val="10"/>
              <w:ind w:left="128" w:right="16"/>
              <w:rPr>
                <w:rFonts w:hAnsi="標楷體"/>
                <w:sz w:val="28"/>
              </w:rPr>
            </w:pPr>
            <w:r w:rsidRPr="005461A1">
              <w:rPr>
                <w:rFonts w:hAnsi="標楷體"/>
                <w:sz w:val="28"/>
              </w:rPr>
              <w:t>4</w:t>
            </w:r>
            <w:r w:rsidRPr="005461A1">
              <w:rPr>
                <w:rFonts w:hAnsi="標楷體" w:hint="eastAsia"/>
                <w:sz w:val="28"/>
              </w:rPr>
              <w:t xml:space="preserve">. </w:t>
            </w:r>
            <w:r w:rsidRPr="005461A1">
              <w:rPr>
                <w:rFonts w:hAnsi="標楷體"/>
                <w:sz w:val="28"/>
              </w:rPr>
              <w:t xml:space="preserve"> </w:t>
            </w:r>
            <w:r w:rsidRPr="005461A1">
              <w:rPr>
                <w:rFonts w:hAnsi="標楷體" w:hint="eastAsia"/>
                <w:sz w:val="28"/>
              </w:rPr>
              <w:t>以前年度應付保留數簡明表</w:t>
            </w:r>
          </w:p>
          <w:p w14:paraId="539F00BB" w14:textId="77777777" w:rsidR="00882882" w:rsidRPr="00870477" w:rsidRDefault="00882882" w:rsidP="003B767E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870477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870477">
              <w:rPr>
                <w:rFonts w:ascii="標楷體" w:hAnsi="標楷體"/>
                <w:sz w:val="24"/>
                <w:szCs w:val="24"/>
              </w:rPr>
              <w:t>：</w:t>
            </w:r>
            <w:r w:rsidRPr="00870477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882882" w:rsidRPr="00CA093B" w14:paraId="6F09CFD1" w14:textId="77777777" w:rsidTr="003B767E">
        <w:trPr>
          <w:cantSplit/>
          <w:trHeight w:val="284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15871A02" w14:textId="77777777" w:rsidR="00882882" w:rsidRPr="003D7502" w:rsidRDefault="00882882" w:rsidP="003B767E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3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7AFD85C1" w14:textId="77777777" w:rsidR="00882882" w:rsidRPr="003D7502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61" w:type="dxa"/>
            <w:vMerge w:val="restart"/>
            <w:vAlign w:val="center"/>
          </w:tcPr>
          <w:p w14:paraId="6B0144CE" w14:textId="77777777" w:rsidR="00882882" w:rsidRPr="003D7502" w:rsidRDefault="00882882" w:rsidP="003B767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2AB9913E" w14:textId="77777777" w:rsidR="00882882" w:rsidRPr="003D7502" w:rsidRDefault="00882882" w:rsidP="003B767E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3D7502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36" w:type="dxa"/>
            <w:gridSpan w:val="2"/>
            <w:tcBorders>
              <w:bottom w:val="single" w:sz="4" w:space="0" w:color="auto"/>
            </w:tcBorders>
            <w:vAlign w:val="center"/>
          </w:tcPr>
          <w:p w14:paraId="2C05BB7C" w14:textId="77777777" w:rsidR="00882882" w:rsidRPr="003D7502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788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72F65438" w14:textId="77777777" w:rsidR="00882882" w:rsidRPr="003D7502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882882" w:rsidRPr="00CA093B" w14:paraId="37C98F54" w14:textId="77777777" w:rsidTr="003B767E">
        <w:trPr>
          <w:cantSplit/>
          <w:trHeight w:val="284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6767F48" w14:textId="77777777" w:rsidR="00882882" w:rsidRPr="003D7502" w:rsidRDefault="00882882" w:rsidP="003B767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AFDDED2" w14:textId="77777777" w:rsidR="00882882" w:rsidRPr="003D7502" w:rsidRDefault="00882882" w:rsidP="003B767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61" w:type="dxa"/>
            <w:vMerge/>
            <w:tcBorders>
              <w:bottom w:val="single" w:sz="4" w:space="0" w:color="auto"/>
            </w:tcBorders>
            <w:vAlign w:val="center"/>
          </w:tcPr>
          <w:p w14:paraId="285A0D2F" w14:textId="77777777" w:rsidR="00882882" w:rsidRPr="003D7502" w:rsidRDefault="00882882" w:rsidP="003B767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21B89752" w14:textId="77777777" w:rsidR="00882882" w:rsidRPr="003D7502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191F710" w14:textId="77777777" w:rsidR="00882882" w:rsidRPr="003D7502" w:rsidRDefault="00882882" w:rsidP="003B767E">
            <w:pPr>
              <w:pStyle w:val="a8"/>
              <w:ind w:left="48" w:right="48"/>
              <w:rPr>
                <w:sz w:val="22"/>
                <w:szCs w:val="22"/>
              </w:rPr>
            </w:pPr>
            <w:r w:rsidRPr="003D7502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78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17BFE53A" w14:textId="77777777" w:rsidR="00882882" w:rsidRPr="003D7502" w:rsidRDefault="00882882" w:rsidP="003B767E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882882" w:rsidRPr="006D06E2" w14:paraId="7E8A9545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4A8C5844" w14:textId="77777777" w:rsidR="00882882" w:rsidRPr="006D06E2" w:rsidRDefault="00882882" w:rsidP="003B767E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14:paraId="0522FEE0" w14:textId="77777777" w:rsidR="00882882" w:rsidRPr="006D06E2" w:rsidRDefault="00882882" w:rsidP="003B767E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6D06E2">
              <w:rPr>
                <w:rFonts w:hAnsi="標楷體" w:hint="eastAsia"/>
                <w:noProof/>
                <w:sz w:val="22"/>
                <w:szCs w:val="22"/>
              </w:rPr>
              <w:t>國軍退除役官兵輔導委員會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2A988682" w14:textId="77777777" w:rsidR="00882882" w:rsidRPr="006D06E2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14:paraId="386CE65E" w14:textId="77777777" w:rsidR="00882882" w:rsidRPr="006D06E2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4CE8661" w14:textId="77777777" w:rsidR="00882882" w:rsidRPr="006D06E2" w:rsidRDefault="00882882" w:rsidP="003B767E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788" w:type="dxa"/>
            <w:shd w:val="clear" w:color="auto" w:fill="auto"/>
            <w:vAlign w:val="center"/>
          </w:tcPr>
          <w:p w14:paraId="42061619" w14:textId="77777777" w:rsidR="00882882" w:rsidRPr="006D06E2" w:rsidRDefault="00882882" w:rsidP="003B767E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882882" w14:paraId="4E888675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258D7041" w14:textId="77777777" w:rsidR="00882882" w:rsidRPr="003D7502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361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E182E94" w14:textId="77777777" w:rsidR="00882882" w:rsidRPr="006D06E2" w:rsidRDefault="00882882" w:rsidP="003B767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D06E2">
              <w:rPr>
                <w:rFonts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0BFA9C0" w14:textId="77777777" w:rsidR="00882882" w:rsidRPr="003D7502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119,537,736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13DFF741" w14:textId="77777777" w:rsidR="00882882" w:rsidRPr="003D7502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29,154,013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1D3D8D" w14:textId="77777777" w:rsidR="00882882" w:rsidRPr="003D7502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24.39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06CF01E6" w14:textId="05B349E8" w:rsidR="00882882" w:rsidRPr="003D7502" w:rsidRDefault="00F515C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F515C2">
              <w:rPr>
                <w:rFonts w:hAnsi="標楷體" w:hint="eastAsia"/>
                <w:noProof/>
                <w:sz w:val="22"/>
                <w:szCs w:val="22"/>
              </w:rPr>
              <w:t>提升失智照顧量能長照忘我園區中程計畫工程合約期程跨年度，仍須繼續執行。</w:t>
            </w:r>
          </w:p>
        </w:tc>
      </w:tr>
      <w:tr w:rsidR="00882882" w14:paraId="10D49EAE" w14:textId="77777777" w:rsidTr="003B767E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595" w:type="dxa"/>
            <w:shd w:val="clear" w:color="auto" w:fill="auto"/>
            <w:vAlign w:val="center"/>
          </w:tcPr>
          <w:p w14:paraId="669B0F4B" w14:textId="77777777" w:rsidR="00882882" w:rsidRPr="003D7502" w:rsidRDefault="00882882" w:rsidP="003B767E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0F5361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5A69373" w14:textId="77777777" w:rsidR="00882882" w:rsidRPr="006D06E2" w:rsidRDefault="00882882" w:rsidP="003B767E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6D06E2">
              <w:rPr>
                <w:rFonts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61" w:type="dxa"/>
            <w:shd w:val="clear" w:color="auto" w:fill="auto"/>
            <w:vAlign w:val="center"/>
          </w:tcPr>
          <w:p w14:paraId="42738F80" w14:textId="77777777" w:rsidR="00882882" w:rsidRPr="003D7502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346,885,140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6654EA7A" w14:textId="77777777" w:rsidR="00882882" w:rsidRPr="003D7502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54,839,546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B44760" w14:textId="77777777" w:rsidR="00882882" w:rsidRPr="003D7502" w:rsidRDefault="00882882" w:rsidP="003B767E">
            <w:pPr>
              <w:pStyle w:val="3"/>
              <w:rPr>
                <w:rFonts w:hAnsi="細明體"/>
                <w:sz w:val="22"/>
                <w:szCs w:val="22"/>
              </w:rPr>
            </w:pPr>
            <w:r w:rsidRPr="000F5361">
              <w:rPr>
                <w:rFonts w:hAnsi="細明體"/>
                <w:noProof/>
                <w:sz w:val="22"/>
                <w:szCs w:val="22"/>
              </w:rPr>
              <w:t>15.81</w:t>
            </w:r>
          </w:p>
        </w:tc>
        <w:tc>
          <w:tcPr>
            <w:tcW w:w="8788" w:type="dxa"/>
            <w:shd w:val="clear" w:color="auto" w:fill="auto"/>
            <w:vAlign w:val="center"/>
          </w:tcPr>
          <w:p w14:paraId="39230DC9" w14:textId="24B307AD" w:rsidR="00882882" w:rsidRPr="003D7502" w:rsidRDefault="00882882" w:rsidP="003B767E">
            <w:pPr>
              <w:pStyle w:val="4"/>
              <w:rPr>
                <w:rFonts w:hAnsi="標楷體"/>
                <w:sz w:val="22"/>
                <w:szCs w:val="22"/>
              </w:rPr>
            </w:pPr>
            <w:r w:rsidRPr="000F5361">
              <w:rPr>
                <w:rFonts w:hAnsi="標楷體" w:hint="eastAsia"/>
                <w:noProof/>
                <w:sz w:val="22"/>
                <w:szCs w:val="22"/>
              </w:rPr>
              <w:t>臺南榮譽國民之家新址(平實R7)及臺南榮民健康服務園區(網寮北)新建工程合約期程跨年度</w:t>
            </w:r>
            <w:r w:rsidR="00FD16FD" w:rsidRPr="00FD16FD">
              <w:rPr>
                <w:rFonts w:hAnsi="標楷體" w:hint="eastAsia"/>
                <w:noProof/>
                <w:sz w:val="22"/>
                <w:szCs w:val="22"/>
              </w:rPr>
              <w:t>，仍須繼續執行</w:t>
            </w:r>
            <w:r w:rsidRPr="000F5361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14:paraId="47D837B3" w14:textId="77777777" w:rsidR="00882882" w:rsidRDefault="00882882" w:rsidP="00882882">
      <w:pPr>
        <w:pStyle w:val="aa"/>
      </w:pPr>
      <w:r w:rsidRPr="003D5172">
        <w:rPr>
          <w:rFonts w:hint="eastAsia"/>
        </w:rPr>
        <w:t>註</w:t>
      </w:r>
      <w:r w:rsidRPr="003D5172">
        <w:t>：</w:t>
      </w:r>
      <w:r w:rsidRPr="003D5172">
        <w:rPr>
          <w:rFonts w:hint="eastAsia"/>
        </w:rPr>
        <w:t>本表所列項目係指應付保留數達20％</w:t>
      </w:r>
      <w:r w:rsidRPr="003D5172">
        <w:t>，</w:t>
      </w:r>
      <w:r w:rsidRPr="003D5172">
        <w:rPr>
          <w:rFonts w:hint="eastAsia"/>
        </w:rPr>
        <w:t>或</w:t>
      </w:r>
      <w:r>
        <w:rPr>
          <w:rFonts w:hint="eastAsia"/>
        </w:rPr>
        <w:t>3</w:t>
      </w:r>
      <w:r w:rsidRPr="003D5172">
        <w:rPr>
          <w:rFonts w:hint="eastAsia"/>
        </w:rPr>
        <w:t>千萬元以上者</w:t>
      </w:r>
      <w:r w:rsidRPr="003D5172">
        <w:t>。</w:t>
      </w:r>
    </w:p>
    <w:p w14:paraId="4CDDBA99" w14:textId="77777777" w:rsidR="00882882" w:rsidRDefault="00882882" w:rsidP="00882882">
      <w:pPr>
        <w:pStyle w:val="aa"/>
      </w:pPr>
    </w:p>
    <w:p w14:paraId="714C60FC" w14:textId="77777777" w:rsidR="00882882" w:rsidRPr="00870477" w:rsidRDefault="00882882" w:rsidP="00882882">
      <w:pPr>
        <w:jc w:val="left"/>
      </w:pPr>
    </w:p>
    <w:sectPr w:rsidR="00882882" w:rsidRPr="00870477" w:rsidSect="00303BD8">
      <w:footerReference w:type="default" r:id="rId7"/>
      <w:pgSz w:w="23814" w:h="16840" w:orient="landscape" w:code="8"/>
      <w:pgMar w:top="1440" w:right="1797" w:bottom="1440" w:left="1797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FC6629" w14:textId="77777777" w:rsidR="00882882" w:rsidRDefault="00882882" w:rsidP="005F138F">
      <w:r>
        <w:separator/>
      </w:r>
    </w:p>
  </w:endnote>
  <w:endnote w:type="continuationSeparator" w:id="0">
    <w:p w14:paraId="7061B360" w14:textId="77777777" w:rsidR="00882882" w:rsidRDefault="00882882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Arial Unicode MS"/>
    <w:panose1 w:val="020B0604020202020204"/>
    <w:charset w:val="88"/>
    <w:family w:val="script"/>
    <w:pitch w:val="fixed"/>
    <w:sig w:usb0="00000000" w:usb1="28091800" w:usb2="00000016" w:usb3="00000000" w:csb0="00100000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88E1D" w14:textId="6D0B8911" w:rsidR="00552AAA" w:rsidRPr="00552AAA" w:rsidRDefault="002F441B">
    <w:pPr>
      <w:pStyle w:val="a5"/>
      <w:jc w:val="center"/>
      <w:rPr>
        <w:sz w:val="22"/>
      </w:rPr>
    </w:pPr>
    <w:r>
      <w:rPr>
        <w:rFonts w:hint="eastAsia"/>
        <w:sz w:val="22"/>
      </w:rPr>
      <w:t>16-25-</w:t>
    </w:r>
    <w:r w:rsidR="00552AAA" w:rsidRPr="00552AAA">
      <w:rPr>
        <w:sz w:val="22"/>
      </w:rPr>
      <w:fldChar w:fldCharType="begin"/>
    </w:r>
    <w:r w:rsidR="00552AAA" w:rsidRPr="00552AAA">
      <w:rPr>
        <w:sz w:val="22"/>
      </w:rPr>
      <w:instrText>PAGE   \* MERGEFORMAT</w:instrText>
    </w:r>
    <w:r w:rsidR="00552AAA" w:rsidRPr="00552AAA">
      <w:rPr>
        <w:sz w:val="22"/>
      </w:rPr>
      <w:fldChar w:fldCharType="separate"/>
    </w:r>
    <w:r w:rsidR="00552AAA" w:rsidRPr="00552AAA">
      <w:rPr>
        <w:noProof/>
        <w:sz w:val="22"/>
        <w:lang w:val="zh-TW"/>
      </w:rPr>
      <w:t>1</w:t>
    </w:r>
    <w:r w:rsidR="00552AAA" w:rsidRPr="00552AAA">
      <w:rPr>
        <w:sz w:val="22"/>
      </w:rPr>
      <w:fldChar w:fldCharType="end"/>
    </w:r>
  </w:p>
  <w:p w14:paraId="2DB0E73F" w14:textId="77777777" w:rsidR="00552AAA" w:rsidRDefault="00552A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675EF5" w14:textId="77777777" w:rsidR="00882882" w:rsidRDefault="00882882" w:rsidP="005F138F">
      <w:r>
        <w:separator/>
      </w:r>
    </w:p>
  </w:footnote>
  <w:footnote w:type="continuationSeparator" w:id="0">
    <w:p w14:paraId="7D3907DC" w14:textId="77777777" w:rsidR="00882882" w:rsidRDefault="00882882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882"/>
    <w:rsid w:val="000C1183"/>
    <w:rsid w:val="001D2099"/>
    <w:rsid w:val="001D767A"/>
    <w:rsid w:val="00240C83"/>
    <w:rsid w:val="0026573E"/>
    <w:rsid w:val="00267C44"/>
    <w:rsid w:val="002C0AB3"/>
    <w:rsid w:val="002F441B"/>
    <w:rsid w:val="00303BD8"/>
    <w:rsid w:val="00402AAD"/>
    <w:rsid w:val="00476ACE"/>
    <w:rsid w:val="00543B82"/>
    <w:rsid w:val="00552AAA"/>
    <w:rsid w:val="00566294"/>
    <w:rsid w:val="005F138F"/>
    <w:rsid w:val="006714D6"/>
    <w:rsid w:val="00761C7F"/>
    <w:rsid w:val="00767633"/>
    <w:rsid w:val="007E2EB3"/>
    <w:rsid w:val="00882882"/>
    <w:rsid w:val="00883F82"/>
    <w:rsid w:val="008B4E5E"/>
    <w:rsid w:val="009A0F1E"/>
    <w:rsid w:val="00A27DD2"/>
    <w:rsid w:val="00A343F8"/>
    <w:rsid w:val="00A70D8E"/>
    <w:rsid w:val="00AB5C5B"/>
    <w:rsid w:val="00AE71D1"/>
    <w:rsid w:val="00B14B16"/>
    <w:rsid w:val="00B43D88"/>
    <w:rsid w:val="00B55A84"/>
    <w:rsid w:val="00BA0A16"/>
    <w:rsid w:val="00C3041B"/>
    <w:rsid w:val="00D76056"/>
    <w:rsid w:val="00DB324C"/>
    <w:rsid w:val="00DE0D5E"/>
    <w:rsid w:val="00E005BE"/>
    <w:rsid w:val="00E13F71"/>
    <w:rsid w:val="00E17934"/>
    <w:rsid w:val="00E34D36"/>
    <w:rsid w:val="00E35F55"/>
    <w:rsid w:val="00E659D6"/>
    <w:rsid w:val="00E87430"/>
    <w:rsid w:val="00EE534F"/>
    <w:rsid w:val="00EE74AE"/>
    <w:rsid w:val="00EF2E38"/>
    <w:rsid w:val="00F15328"/>
    <w:rsid w:val="00F25207"/>
    <w:rsid w:val="00F515C2"/>
    <w:rsid w:val="00FD16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873310A"/>
  <w15:chartTrackingRefBased/>
  <w15:docId w15:val="{356D843E-5BF1-459A-A38F-CA428A6FB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882882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882882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882882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882882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882882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882882"/>
    <w:pPr>
      <w:jc w:val="both"/>
    </w:pPr>
    <w:rPr>
      <w:rFonts w:cs="新細明體"/>
      <w:w w:val="90"/>
      <w:sz w:val="18"/>
      <w:szCs w:val="18"/>
    </w:rPr>
  </w:style>
  <w:style w:type="paragraph" w:customStyle="1" w:styleId="aa">
    <w:name w:val="註"/>
    <w:basedOn w:val="a"/>
    <w:rsid w:val="00882882"/>
    <w:pPr>
      <w:spacing w:line="320" w:lineRule="exact"/>
      <w:jc w:val="both"/>
    </w:pPr>
    <w:rPr>
      <w:sz w:val="20"/>
    </w:rPr>
  </w:style>
  <w:style w:type="paragraph" w:customStyle="1" w:styleId="1-1">
    <w:name w:val="表格欄1-1主管"/>
    <w:basedOn w:val="a"/>
    <w:rsid w:val="00882882"/>
    <w:pPr>
      <w:jc w:val="distribute"/>
    </w:pPr>
    <w:rPr>
      <w:rFonts w:ascii="Times New Roman" w:cs="新細明體"/>
      <w:b/>
      <w:sz w:val="20"/>
    </w:rPr>
  </w:style>
  <w:style w:type="paragraph" w:customStyle="1" w:styleId="21">
    <w:name w:val="二、2行宋體退1"/>
    <w:basedOn w:val="a"/>
    <w:rsid w:val="00882882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xvFnvFyHBrHBQ0v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(x86)\NAO\Report\xvFnvFyHBrHBQ0v歲入機關別決算審定明細表A3_1.dot</Template>
  <TotalTime>31</TotalTime>
  <Pages>4</Pages>
  <Words>1901</Words>
  <Characters>2772</Characters>
  <Application>Microsoft Office Word</Application>
  <DocSecurity>0</DocSecurity>
  <Lines>23</Lines>
  <Paragraphs>9</Paragraphs>
  <ScaleCrop>false</ScaleCrop>
  <Company>N.A.O.</Company>
  <LinksUpToDate>false</LinksUpToDate>
  <CharactersWithSpaces>4664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張卉婷</dc:creator>
  <cp:keywords/>
  <dc:description/>
  <cp:lastModifiedBy>羿每 陳</cp:lastModifiedBy>
  <cp:revision>3</cp:revision>
  <cp:lastPrinted>2025-06-09T09:46:00Z</cp:lastPrinted>
  <dcterms:created xsi:type="dcterms:W3CDTF">2025-06-09T10:14:00Z</dcterms:created>
  <dcterms:modified xsi:type="dcterms:W3CDTF">2025-06-30T01:32:00Z</dcterms:modified>
</cp:coreProperties>
</file>