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C86F6" w14:textId="77777777" w:rsidR="00EE43AA" w:rsidRPr="002069FF" w:rsidRDefault="00EE43AA" w:rsidP="00EE43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金融監督管理委員會主管</w:t>
      </w:r>
    </w:p>
    <w:p w14:paraId="32226069" w14:textId="77777777" w:rsidR="00EE43AA" w:rsidRDefault="00EE43AA" w:rsidP="00EE43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6BD97C33" w14:textId="77777777" w:rsidR="00EE43AA" w:rsidRDefault="00EE43AA" w:rsidP="00EE43A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EE43AA" w14:paraId="760E4A38" w14:textId="77777777" w:rsidTr="0020529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EAB7D" w14:textId="77777777" w:rsidR="00EE43AA" w:rsidRPr="002069FF" w:rsidRDefault="00EE43AA" w:rsidP="00205296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438590BC" w14:textId="77777777" w:rsidR="00EE43AA" w:rsidRPr="00A27DD2" w:rsidRDefault="00EE43AA" w:rsidP="00205296">
            <w:pPr>
              <w:jc w:val="distribute"/>
              <w:rPr>
                <w:sz w:val="24"/>
                <w:szCs w:val="24"/>
              </w:rPr>
            </w:pPr>
          </w:p>
        </w:tc>
      </w:tr>
      <w:tr w:rsidR="00EE43AA" w14:paraId="120F40D1" w14:textId="77777777" w:rsidTr="0020529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1D4242F4" w14:textId="77777777" w:rsidR="00EE43AA" w:rsidRPr="00A27DD2" w:rsidRDefault="00EE43AA" w:rsidP="00205296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E43AA" w14:paraId="7B30B077" w14:textId="77777777" w:rsidTr="00205296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6E3651E9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34F15C7E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2A762990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12254059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3A22514D" w14:textId="77777777" w:rsidR="00EE43AA" w:rsidRPr="00A27DD2" w:rsidRDefault="00EE43AA" w:rsidP="00205296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5195CEF0" w14:textId="77777777" w:rsidR="00EE43AA" w:rsidRPr="00A27DD2" w:rsidRDefault="00EE43AA" w:rsidP="00205296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E43AA" w14:paraId="1B4601C2" w14:textId="77777777" w:rsidTr="00205296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15EEB8EC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238FA99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EF27049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15CA7CE9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1426BFB4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2D9513B0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4B2122B9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513E009A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52A9F547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5D337CC2" w14:textId="77777777" w:rsidR="00EE43AA" w:rsidRPr="00A27DD2" w:rsidRDefault="00EE43AA" w:rsidP="0020529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E43AA" w:rsidRPr="00AB482B" w14:paraId="6C810766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7BE3CCD" w14:textId="77777777" w:rsidR="00EE43AA" w:rsidRPr="009B6CA4" w:rsidRDefault="00EE43AA" w:rsidP="00205296">
            <w:pPr>
              <w:jc w:val="distribute"/>
              <w:rPr>
                <w:rFonts w:hAnsi="標楷體"/>
                <w:b/>
                <w:spacing w:val="-10"/>
                <w:sz w:val="22"/>
                <w:szCs w:val="22"/>
              </w:rPr>
            </w:pPr>
            <w:r w:rsidRPr="009B6CA4">
              <w:rPr>
                <w:rFonts w:hAnsi="標楷體" w:hint="eastAsia"/>
                <w:b/>
                <w:noProof/>
                <w:spacing w:val="-10"/>
                <w:sz w:val="22"/>
                <w:szCs w:val="22"/>
              </w:rPr>
              <w:t>金融監督管理委員會主管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2F6FB3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808,303,000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DCD6BC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808,948,064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926A053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E14234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B5AB9E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808,948,064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85A770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7541C3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808,948,064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68BA06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645,064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5260A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0.08</w:t>
            </w:r>
          </w:p>
        </w:tc>
      </w:tr>
      <w:tr w:rsidR="00EE43AA" w:rsidRPr="00AB482B" w14:paraId="5F0697FF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D05D5FB" w14:textId="77777777" w:rsidR="00EE43AA" w:rsidRPr="00AB482B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B482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金融監督管理委員會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EED6D3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806,726,000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B431ED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806,798,726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7EBF955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2C92079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EF9FB1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806,798,726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CE2C0E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7CFE5C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806,798,726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36F121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72,726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CD5370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0.01</w:t>
            </w:r>
          </w:p>
        </w:tc>
      </w:tr>
      <w:tr w:rsidR="00EE43AA" w14:paraId="39FE950E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B020734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DB092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FA8D35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57,258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F08100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35AE9D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C9406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57,258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B8C02E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B17BD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57,258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E93D8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57,258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B1E8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E43AA" w14:paraId="135F91BE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6A91186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1240E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1,134,000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50EE9C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996,043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DDE807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BF3D62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6BB6D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996,043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51343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D4BDB1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996,043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220B4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- 137,957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16A90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- 12.17</w:t>
            </w:r>
          </w:p>
        </w:tc>
      </w:tr>
      <w:tr w:rsidR="00EE43AA" w14:paraId="60F5C621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466E6D6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營業盈餘及事業收入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B27E2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805,543,000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E72E9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5AB3F3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5A4200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6D959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10B52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03215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23D89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399AD5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EE43AA" w14:paraId="17B69E99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BEB76E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8FCFD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49,000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4BBD3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202,425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646764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83364F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B5514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202,425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FB690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BF83A4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202,425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DFC93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153,425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3761F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313.11</w:t>
            </w:r>
          </w:p>
        </w:tc>
      </w:tr>
      <w:tr w:rsidR="00EE43AA" w:rsidRPr="00AB482B" w14:paraId="7EFF6ACA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3EF00EA" w14:textId="77777777" w:rsidR="00EE43AA" w:rsidRPr="00AB482B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B482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銀行局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02E6BB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722,000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5A3F9D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915,373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E476645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42B1ED7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54AD34F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915,373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992FD4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9CC9F58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915,373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09F02C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193,373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4FB5D5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26.78</w:t>
            </w:r>
          </w:p>
        </w:tc>
      </w:tr>
      <w:tr w:rsidR="00EE43AA" w14:paraId="323ADF7B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7B0D35A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A8E2D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3F07A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6FD815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658AF2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44CB0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2EA80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5F133D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5E9F6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158276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E43AA" w14:paraId="72EA1815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79C39D8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63C3D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5E28E4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1,192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453755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0CA560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529A2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1,192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F0240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BA30F4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1,192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8E4F3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80E55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E43AA" w14:paraId="04ADE239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AADEA8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2CA4C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496,000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BA46A8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602,721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7353EC6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0B5FE0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E04DE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602,721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19898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BF095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602,721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D6390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106,721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55B28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21.52</w:t>
            </w:r>
          </w:p>
        </w:tc>
      </w:tr>
      <w:tr w:rsidR="00EE43AA" w14:paraId="7260BC5A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DCC52A4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8B1E5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226,000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6E0DD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241,017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EBD7D8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684F4E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B4854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241,017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968FD0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BC0F866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241,017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06339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15,017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F7616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6.64</w:t>
            </w:r>
          </w:p>
        </w:tc>
      </w:tr>
      <w:tr w:rsidR="00EE43AA" w:rsidRPr="00AB482B" w14:paraId="37C8D7F5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426C647" w14:textId="77777777" w:rsidR="00EE43AA" w:rsidRPr="00AB482B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B482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證券期貨局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9155C0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939D4A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290,125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205E0FF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6956A8E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25B436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290,125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7F414C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F8FDF7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290,125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33C227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114,125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AC0857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64.84</w:t>
            </w:r>
          </w:p>
        </w:tc>
      </w:tr>
      <w:tr w:rsidR="00EE43AA" w14:paraId="631B8BDB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F11B07D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AC871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C896AF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F49C365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BD9AB1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8849FE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F7ADD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D52F8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70,440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8C414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60,440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B028D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604.40</w:t>
            </w:r>
          </w:p>
        </w:tc>
      </w:tr>
      <w:tr w:rsidR="00EE43AA" w14:paraId="68D8F16C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2D142E6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005270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166,000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76735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219,685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DEF31E6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C5A0FA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1693D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219,685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327EB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3403A0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219,685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7C067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53,685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0C81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32.34</w:t>
            </w:r>
          </w:p>
        </w:tc>
      </w:tr>
      <w:tr w:rsidR="00EE43AA" w:rsidRPr="00AB482B" w14:paraId="7C70B3D6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5B2989E" w14:textId="77777777" w:rsidR="00EE43AA" w:rsidRPr="00AB482B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B482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保險局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95E42E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5F7914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333,014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DB4A8DD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6BF13C1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65BB6B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333,014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3A55B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7B5159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333,014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ECB380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151,014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AF0C1E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82.97</w:t>
            </w:r>
          </w:p>
        </w:tc>
      </w:tr>
      <w:tr w:rsidR="00EE43AA" w14:paraId="0C4386C0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AB009E3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7807B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CD6899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31,643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C32A35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DB1919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2ACB76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31,643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CC288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3BF23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31,643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C8689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31,643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27586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E43AA" w14:paraId="748603DC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5952AFA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9E6747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ECD9F2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71F9DE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18BBB8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A4EF1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75648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49D86A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445E35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DEFC6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E43AA" w14:paraId="34ACF012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44F0635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ADFFA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99,000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36D403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106,650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E703F3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3372AA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66C2F8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106,650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F68D065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0F97E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106,650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43FB6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7,650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12B0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7.73</w:t>
            </w:r>
          </w:p>
        </w:tc>
      </w:tr>
      <w:tr w:rsidR="00EE43AA" w14:paraId="79B2DA5D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982BE23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C533D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83,000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63CA6D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194,555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599E5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71BB11E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66930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194,555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2275A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308CE9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194,555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EACD9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111,555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DE56BF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134.40</w:t>
            </w:r>
          </w:p>
        </w:tc>
      </w:tr>
      <w:tr w:rsidR="00EE43AA" w:rsidRPr="00AB482B" w14:paraId="76900301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D702116" w14:textId="77777777" w:rsidR="00EE43AA" w:rsidRPr="00AB482B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B482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檢查局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B23A36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497,000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6FEEB4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610,826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A2534FF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06F1106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FECECB8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610,826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F422B02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878AF3D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610,826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E783E2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113,826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BB754F" w14:textId="77777777" w:rsidR="00EE43AA" w:rsidRPr="00AB482B" w:rsidRDefault="00EE43AA" w:rsidP="0020529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B482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22.90</w:t>
            </w:r>
          </w:p>
        </w:tc>
      </w:tr>
      <w:tr w:rsidR="00EE43AA" w14:paraId="1F42A47E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DD03D1F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C57634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545540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95,667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057401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E432D1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224B62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95,667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6D9D6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3BABE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95,667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3F1EC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95,667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B979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E43AA" w14:paraId="79F75BAE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AAD3CBB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FFAC4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340,000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81BBB2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497,236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D0A7E9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6A677E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5218EE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497,236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9337A8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CAEFA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497,236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59191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157,236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252489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46.25</w:t>
            </w:r>
          </w:p>
        </w:tc>
      </w:tr>
      <w:tr w:rsidR="00EE43AA" w14:paraId="71A13F1F" w14:textId="77777777" w:rsidTr="00205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1852018" w14:textId="77777777" w:rsidR="00EE43AA" w:rsidRPr="00A27DD2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2CF231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157,000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54017D" w14:textId="77777777" w:rsidR="00EE43AA" w:rsidRPr="00A27DD2" w:rsidRDefault="00EE43AA" w:rsidP="0020529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17,923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FCA0162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3A3F8CD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8C8F0A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17,923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583FD0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94C57C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17,923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69055B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- 139,077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FF4FB3" w14:textId="77777777" w:rsidR="00EE43AA" w:rsidRPr="00A27DD2" w:rsidRDefault="00EE43AA" w:rsidP="0020529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- 88.58</w:t>
            </w:r>
          </w:p>
        </w:tc>
      </w:tr>
    </w:tbl>
    <w:p w14:paraId="51FF71D6" w14:textId="77777777" w:rsidR="00EE43AA" w:rsidRDefault="00EE43AA" w:rsidP="00EE43AA">
      <w:pPr>
        <w:jc w:val="left"/>
      </w:pPr>
    </w:p>
    <w:p w14:paraId="344C923D" w14:textId="77777777" w:rsidR="00EE43AA" w:rsidRPr="00252B93" w:rsidRDefault="00EE43AA" w:rsidP="00EE43AA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EE43AA" w14:paraId="2630905D" w14:textId="77777777" w:rsidTr="00205296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892F3D7" w14:textId="77777777" w:rsidR="00EE43AA" w:rsidRPr="00706545" w:rsidRDefault="00EE43AA" w:rsidP="00205296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38A17C76" w14:textId="77777777" w:rsidR="00EE43AA" w:rsidRPr="006D07D9" w:rsidRDefault="00EE43AA" w:rsidP="00205296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EE43AA" w14:paraId="2FD9F254" w14:textId="77777777" w:rsidTr="00205296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01EFCEE" w14:textId="77777777" w:rsidR="00EE43AA" w:rsidRPr="006D07D9" w:rsidRDefault="00EE43AA" w:rsidP="00205296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EE43AA" w14:paraId="08F1F223" w14:textId="77777777" w:rsidTr="00205296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57325F60" w14:textId="77777777" w:rsidR="00EE43AA" w:rsidRPr="006D07D9" w:rsidRDefault="00EE43AA" w:rsidP="00205296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4281BE11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06656400" w14:textId="77777777" w:rsidR="00EE43AA" w:rsidRPr="006D07D9" w:rsidRDefault="00EE43AA" w:rsidP="0020529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7ABA14F6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4FC30DB6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E43AA" w14:paraId="7D2B1F85" w14:textId="77777777" w:rsidTr="00205296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44E2D539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4D1AC180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167E2485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004BADB4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72538C62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0A3D7C13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73CD9920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3178519E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6FDFF0F0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EE43AA" w14:paraId="47747AC7" w14:textId="77777777" w:rsidTr="00205296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7A6526BA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58B9FB0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2879EEFE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68D247C2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6617D43C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3B35FE2E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2164F245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8AF0673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D974B43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02F08E2" w14:textId="77777777" w:rsidR="00EE43AA" w:rsidRPr="006D07D9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E43AA" w:rsidRPr="00D571F6" w14:paraId="7F7E36D0" w14:textId="77777777" w:rsidTr="0020529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A96F25E" w14:textId="77777777" w:rsidR="00EE43AA" w:rsidRPr="00D571F6" w:rsidRDefault="00EE43AA" w:rsidP="0020529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DCE453" w14:textId="77777777" w:rsidR="00EE43AA" w:rsidRPr="009B6CA4" w:rsidRDefault="00EE43AA" w:rsidP="00205296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8"/>
                <w:sz w:val="22"/>
                <w:szCs w:val="22"/>
              </w:rPr>
            </w:pPr>
            <w:r w:rsidRPr="009B6CA4">
              <w:rPr>
                <w:rFonts w:ascii="標楷體" w:hAnsi="標楷體" w:hint="eastAsia"/>
                <w:b/>
                <w:noProof/>
                <w:spacing w:val="-18"/>
                <w:sz w:val="22"/>
                <w:szCs w:val="22"/>
              </w:rPr>
              <w:t>金融監督管理委員會主管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303EBD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E3926F" w14:textId="77777777" w:rsidR="00EE43AA" w:rsidRPr="00D571F6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A756186" w14:textId="77777777" w:rsidR="00EE43AA" w:rsidRPr="00D571F6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42B2A2C" w14:textId="77777777" w:rsidR="00EE43AA" w:rsidRPr="00D571F6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FDA151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227744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46598C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E634A4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EE43AA" w:rsidRPr="00D571F6" w14:paraId="02B221AA" w14:textId="77777777" w:rsidTr="0020529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809D575" w14:textId="77777777" w:rsidR="00EE43AA" w:rsidRPr="00D571F6" w:rsidRDefault="00EE43AA" w:rsidP="0020529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4EA1C7" w14:textId="77777777" w:rsidR="00EE43AA" w:rsidRPr="00D571F6" w:rsidRDefault="00EE43AA" w:rsidP="00205296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D571F6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證券期貨局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A11295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15295F4" w14:textId="77777777" w:rsidR="00EE43AA" w:rsidRPr="00D571F6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4F717B" w14:textId="77777777" w:rsidR="00EE43AA" w:rsidRPr="00D571F6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AC14C3C" w14:textId="77777777" w:rsidR="00EE43AA" w:rsidRPr="00D571F6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965763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A356A5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3FBE13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6BB958" w14:textId="77777777" w:rsidR="00EE43AA" w:rsidRPr="00D571F6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571F6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EE43AA" w:rsidRPr="00D571F6" w14:paraId="2B709A37" w14:textId="77777777" w:rsidTr="0020529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6C22F2F" w14:textId="77777777" w:rsidR="00EE43AA" w:rsidRPr="000B50B8" w:rsidRDefault="00EE43AA" w:rsidP="00205296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0B50B8">
              <w:rPr>
                <w:rFonts w:hAnsi="細明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98C8EF" w14:textId="77777777" w:rsidR="00EE43AA" w:rsidRPr="00D571F6" w:rsidRDefault="00EE43AA" w:rsidP="00205296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571F6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6165C3" w14:textId="77777777" w:rsidR="00EE43AA" w:rsidRPr="00D571F6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D571F6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89B871" w14:textId="77777777" w:rsidR="00EE43AA" w:rsidRPr="00D571F6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F758F48" w14:textId="77777777" w:rsidR="00EE43AA" w:rsidRPr="00D571F6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069AE4" w14:textId="77777777" w:rsidR="00EE43AA" w:rsidRPr="00D571F6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571F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70FF96" w14:textId="77777777" w:rsidR="00EE43AA" w:rsidRPr="00D571F6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D571F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09E067" w14:textId="77777777" w:rsidR="00EE43AA" w:rsidRPr="00D571F6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D571F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F2B121" w14:textId="77777777" w:rsidR="00EE43AA" w:rsidRPr="00D571F6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D571F6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81ED11" w14:textId="77777777" w:rsidR="00EE43AA" w:rsidRPr="00D571F6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D571F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</w:tbl>
    <w:p w14:paraId="25F45205" w14:textId="77777777" w:rsidR="006343AB" w:rsidRDefault="006343AB" w:rsidP="00EE43AA">
      <w:pPr>
        <w:jc w:val="left"/>
        <w:rPr>
          <w:rFonts w:hAnsi="標楷體"/>
          <w:b/>
          <w:sz w:val="32"/>
        </w:rPr>
      </w:pPr>
    </w:p>
    <w:p w14:paraId="1B334D5C" w14:textId="0A9F8D17" w:rsidR="00EE43AA" w:rsidRPr="00AA056F" w:rsidRDefault="00EE43AA" w:rsidP="00EE43AA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EE43AA" w14:paraId="3F26D77F" w14:textId="77777777" w:rsidTr="0020529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B7C0B" w14:textId="77777777" w:rsidR="00EE43AA" w:rsidRDefault="00EE43AA" w:rsidP="00205296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11427FA0" w14:textId="77777777" w:rsidR="00EE43AA" w:rsidRDefault="00EE43AA" w:rsidP="00205296">
            <w:pPr>
              <w:jc w:val="distribute"/>
              <w:rPr>
                <w:spacing w:val="-16"/>
                <w:sz w:val="20"/>
              </w:rPr>
            </w:pPr>
          </w:p>
        </w:tc>
      </w:tr>
      <w:tr w:rsidR="00EE43AA" w14:paraId="598415BA" w14:textId="77777777" w:rsidTr="0020529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5025E9B8" w14:textId="77777777" w:rsidR="00EE43AA" w:rsidRPr="00AA056F" w:rsidRDefault="00EE43AA" w:rsidP="00205296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E43AA" w14:paraId="2DA1BC17" w14:textId="77777777" w:rsidTr="00205296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3B427143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7EFFF85E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3CE836F8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339195A5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7326B4B4" w14:textId="77777777" w:rsidR="00EE43AA" w:rsidRPr="00AA056F" w:rsidRDefault="00EE43AA" w:rsidP="00205296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2EEF4E75" w14:textId="77777777" w:rsidR="00EE43AA" w:rsidRPr="00AA056F" w:rsidRDefault="00EE43AA" w:rsidP="00205296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E43AA" w14:paraId="5258EC3A" w14:textId="77777777" w:rsidTr="00205296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30B9932D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5A4FF080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47CA3F75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34F146FE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73D4FCC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762B108F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6D273AC7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1506D5D0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4245473B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76CA84E3" w14:textId="77777777" w:rsidR="00EE43AA" w:rsidRPr="00AA056F" w:rsidRDefault="00EE43AA" w:rsidP="0020529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E43AA" w:rsidRPr="00765664" w14:paraId="6CFFF359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86B5F56" w14:textId="77777777" w:rsidR="00EE43AA" w:rsidRPr="009B6CA4" w:rsidRDefault="00EE43AA" w:rsidP="00205296">
            <w:pPr>
              <w:jc w:val="distribute"/>
              <w:rPr>
                <w:rFonts w:hAnsi="標楷體"/>
                <w:b/>
                <w:spacing w:val="-16"/>
                <w:sz w:val="22"/>
                <w:szCs w:val="22"/>
              </w:rPr>
            </w:pPr>
            <w:r w:rsidRPr="009B6CA4">
              <w:rPr>
                <w:rFonts w:hAnsi="標楷體" w:hint="eastAsia"/>
                <w:b/>
                <w:noProof/>
                <w:spacing w:val="-16"/>
                <w:sz w:val="22"/>
                <w:szCs w:val="22"/>
              </w:rPr>
              <w:t>金融監督管理委員會主管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354029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1,635,916,000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EB172C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1,609,291,004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E4C841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E33436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E56EA35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1,589,671,854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63F75B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19,619,150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151A86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1,609,291,004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A776EC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- 26,624,996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8A1979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- 1.63</w:t>
            </w:r>
          </w:p>
        </w:tc>
      </w:tr>
      <w:tr w:rsidR="00EE43AA" w:rsidRPr="00765664" w14:paraId="3885C5AA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227869C" w14:textId="77777777" w:rsidR="00EE43AA" w:rsidRPr="00765664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6566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金融監督管理委員會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63CA17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247,704,000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4CAFC4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244,868,936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FFE32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B8EBD5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C3C46D6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239,269,569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764E44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5,599,367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A56E55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244,868,936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866E72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- 2,835,064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47F4C3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- 1.14</w:t>
            </w:r>
          </w:p>
        </w:tc>
      </w:tr>
      <w:tr w:rsidR="00EE43AA" w14:paraId="3A64B1C0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EFCE904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842BA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217,776,000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8A65A1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217,681,535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69966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BC8B4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137AE5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212,082,168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027CBA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5,599,367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1BD425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217,681,535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A656E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- 94,465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5F985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EE43AA" w14:paraId="48CE936C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4403F2A9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金融監理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81040D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29,528,000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854B93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27,187,401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B132F9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FD5BF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4BCEC1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27,187,401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BA096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20735C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27,187,401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A6846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- 2,340,599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3177D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- 7.93</w:t>
            </w:r>
          </w:p>
        </w:tc>
      </w:tr>
      <w:tr w:rsidR="00EE43AA" w14:paraId="25267906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7FA71CC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EC779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400,000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B51648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2478A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34CCB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B9DAD7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13ADA9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F9DC3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81660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33B15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EE43AA" w:rsidRPr="00765664" w14:paraId="683C913A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4FFD93AD" w14:textId="77777777" w:rsidR="00EE43AA" w:rsidRPr="00765664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6566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銀行局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172C0A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343,465,000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014D74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343,322,788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054277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D3BB94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CFE945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343,322,788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34C10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DCFB0A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343,322,788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976088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- 142,212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5F409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EE43AA" w14:paraId="79B04AF4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69C51C2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F96AB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335,903,000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7F2C2C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335,902,493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CE50F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055B1D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3854EA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335,902,493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269AA8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07F7E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335,902,493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BDF65D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A1366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EE43AA" w14:paraId="2394CFDF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B386E6B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銀行監理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F101C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7,562,000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DDC8FE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7,420,295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749DB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D3C029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F7FCBB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7,420,295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4B64D99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CBA991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7,420,295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35085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- 141,705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8E350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- 1.87</w:t>
            </w:r>
          </w:p>
        </w:tc>
      </w:tr>
      <w:tr w:rsidR="00EE43AA" w:rsidRPr="00765664" w14:paraId="18EDB43E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1EF751B2" w14:textId="77777777" w:rsidR="00EE43AA" w:rsidRPr="00765664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6566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證券期貨局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05E1C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378,519,000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B22C3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376,347,756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55F213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348511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0E19F91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362,327,973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B32E9B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14,019,783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0FD23E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376,347,756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015783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- 2,171,244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86FEE7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- 0.57</w:t>
            </w:r>
          </w:p>
        </w:tc>
      </w:tr>
      <w:tr w:rsidR="00EE43AA" w14:paraId="34ECBB01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2287D92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663C1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368,630,000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1BB6C9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366,679,354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402FF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7CBC6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A553CB8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352,659,571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07559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14,019,783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B6BF15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366,679,354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15EB1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- 1,950,646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7FD49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- 0.53</w:t>
            </w:r>
          </w:p>
        </w:tc>
      </w:tr>
      <w:tr w:rsidR="00EE43AA" w14:paraId="2ACDE2B7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8CED4E6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證券期貨市場監理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CA7CF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9,789,000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289128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9,668,402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55705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C2A38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082C4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9,668,402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96E55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8E96D75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9,668,402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19117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- 120,598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BF2A7D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- 1.23</w:t>
            </w:r>
          </w:p>
        </w:tc>
      </w:tr>
      <w:tr w:rsidR="00EE43AA" w14:paraId="543A8815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77F5023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32176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B85EDF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1C816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9D37F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77E52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9DEF0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BE83A8F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1B575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F1905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EE43AA" w:rsidRPr="00765664" w14:paraId="297B794C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648375DA" w14:textId="77777777" w:rsidR="00EE43AA" w:rsidRPr="00765664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6566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保險局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4D1F7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173,555,000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BBCD1B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153,284,624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B827E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DE9683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3410D24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153,284,624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A1C0C4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6D233A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153,284,624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D5AF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- 20,270,376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C66E1E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- 11.68</w:t>
            </w:r>
          </w:p>
        </w:tc>
      </w:tr>
      <w:tr w:rsidR="00EE43AA" w14:paraId="3D236F65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00E930F4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07BA0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167,137,000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78CA5A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147,321,557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F7D74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0B2C6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AB2D17E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147,321,557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1BAE9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606565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147,321,557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BF06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- 19,815,443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B23EE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- 11.86</w:t>
            </w:r>
          </w:p>
        </w:tc>
      </w:tr>
      <w:tr w:rsidR="00EE43AA" w14:paraId="42193F94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137542DF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保險監理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931BF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6,368,000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A37F21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5,963,067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5116FE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EBC75E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24C4AB9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5,963,067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3DB726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4C1838F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5,963,067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E0D52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- 404,933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5CEDBE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- 6.36</w:t>
            </w:r>
          </w:p>
        </w:tc>
      </w:tr>
      <w:tr w:rsidR="00EE43AA" w14:paraId="0AC99443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5DA8FB64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C1080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5D4F61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BB127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C0D52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BBDCBD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41405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4DDF3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77F3E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D4B8F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EE43AA" w:rsidRPr="00765664" w14:paraId="08C4980C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249735A" w14:textId="77777777" w:rsidR="00EE43AA" w:rsidRPr="00765664" w:rsidRDefault="00EE43AA" w:rsidP="00205296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6566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檢查局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DB399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492,673,000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3BF227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491,466,900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C5756B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366D01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2007EC0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491,466,900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0B7F37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1C374B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491,466,900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82420A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- 1,206,100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2C54F8" w14:textId="77777777" w:rsidR="00EE43AA" w:rsidRPr="00765664" w:rsidRDefault="00EE43AA" w:rsidP="000B50B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6566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- 0.24</w:t>
            </w:r>
          </w:p>
        </w:tc>
      </w:tr>
      <w:tr w:rsidR="00EE43AA" w14:paraId="4F7ADD0F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909B1B0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F2A90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466,741,000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4AF6DE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466,091,618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ED522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75822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0EDFC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466,091,618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AC4F7C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71E843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466,091,618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E8569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- 649,382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4EB4C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- 0.14</w:t>
            </w:r>
          </w:p>
        </w:tc>
      </w:tr>
      <w:tr w:rsidR="00EE43AA" w14:paraId="1F80A2E1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77F7878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金融機構檢查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3D5C47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24,122,000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09CA9D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23,967,072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AEB311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18585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01A7D2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23,967,072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8FEF3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D804B6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23,967,072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9B92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- 154,928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7FAF9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- 0.64</w:t>
            </w:r>
          </w:p>
        </w:tc>
      </w:tr>
      <w:tr w:rsidR="00EE43AA" w14:paraId="092EBFAF" w14:textId="77777777" w:rsidTr="000B50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24F555DA" w14:textId="77777777" w:rsidR="00EE43AA" w:rsidRPr="00AA056F" w:rsidRDefault="00EE43AA" w:rsidP="00205296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6A48B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EB43F0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z w:val="22"/>
                <w:szCs w:val="22"/>
              </w:rPr>
              <w:t>1,810,000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9A53C9" w14:textId="77777777" w:rsidR="00EE43AA" w:rsidRPr="00AA056F" w:rsidRDefault="00EE43AA" w:rsidP="000B50B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1,408,210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8D1AC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489564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97DC0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1,408,210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E16D1D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23A038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1,408,210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C63E0A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- 401,790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46DA3B" w14:textId="77777777" w:rsidR="00EE43AA" w:rsidRPr="00AA056F" w:rsidRDefault="00EE43AA" w:rsidP="000B50B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A48B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- 22.20</w:t>
            </w:r>
          </w:p>
        </w:tc>
      </w:tr>
    </w:tbl>
    <w:p w14:paraId="617C6388" w14:textId="77777777" w:rsidR="00EE43AA" w:rsidRDefault="00EE43AA" w:rsidP="00EE43AA">
      <w:pPr>
        <w:jc w:val="left"/>
      </w:pPr>
    </w:p>
    <w:p w14:paraId="58A99E08" w14:textId="77777777" w:rsidR="00E30F08" w:rsidRDefault="00E30F08" w:rsidP="00EE43AA">
      <w:pPr>
        <w:jc w:val="left"/>
      </w:pPr>
    </w:p>
    <w:p w14:paraId="140F80CC" w14:textId="77777777" w:rsidR="00EE43AA" w:rsidRPr="000B5B89" w:rsidRDefault="00EE43AA" w:rsidP="00EE43AA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EE43AA" w14:paraId="79D5DE73" w14:textId="77777777" w:rsidTr="00205296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D998" w14:textId="77777777" w:rsidR="00EE43AA" w:rsidRPr="006001BA" w:rsidRDefault="00EE43AA" w:rsidP="00205296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45AA3" w14:textId="77777777" w:rsidR="00EE43AA" w:rsidRPr="006001BA" w:rsidRDefault="00EE43AA" w:rsidP="00205296">
            <w:pPr>
              <w:rPr>
                <w:rFonts w:hAnsi="標楷體"/>
                <w:sz w:val="18"/>
                <w:szCs w:val="18"/>
              </w:rPr>
            </w:pPr>
          </w:p>
        </w:tc>
      </w:tr>
      <w:tr w:rsidR="00EE43AA" w14:paraId="238197C2" w14:textId="77777777" w:rsidTr="00205296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1CC3EDAC" w14:textId="77777777" w:rsidR="00EE43AA" w:rsidRPr="006001BA" w:rsidRDefault="00EE43AA" w:rsidP="00205296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EE43AA" w14:paraId="11E04C28" w14:textId="77777777" w:rsidTr="00205296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3DA7B0C3" w14:textId="77777777" w:rsidR="00EE43AA" w:rsidRPr="006001BA" w:rsidRDefault="00EE43AA" w:rsidP="00205296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65350706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3E5B5762" w14:textId="77777777" w:rsidR="00EE43AA" w:rsidRPr="006001BA" w:rsidRDefault="00EE43AA" w:rsidP="0020529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51341B26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570264C2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E43AA" w14:paraId="57765DE6" w14:textId="77777777" w:rsidTr="00205296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64D660AA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0F473433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39AA4538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542E5421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105E4737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0BDEB890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A5B2CE6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16D6636D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39B1076B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EE43AA" w14:paraId="4498833B" w14:textId="77777777" w:rsidTr="00205296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72FD2C13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590C7D7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E4F7585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595C573E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468BBCE4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79DA48B9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4624CF80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0D3949BB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9CE3172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64BCA31" w14:textId="77777777" w:rsidR="00EE43AA" w:rsidRPr="006001BA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E43AA" w:rsidRPr="00F91B6A" w14:paraId="025999F2" w14:textId="77777777" w:rsidTr="009B6CA4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9EF4893" w14:textId="77777777" w:rsidR="00EE43AA" w:rsidRPr="00F91B6A" w:rsidRDefault="00EE43AA" w:rsidP="0020529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BBFF695" w14:textId="77777777" w:rsidR="00EE43AA" w:rsidRPr="00F91B6A" w:rsidRDefault="00EE43AA" w:rsidP="00205296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91B6A">
              <w:rPr>
                <w:rFonts w:ascii="標楷體" w:hAnsi="標楷體" w:hint="eastAsia"/>
                <w:noProof/>
                <w:sz w:val="22"/>
                <w:szCs w:val="22"/>
              </w:rPr>
              <w:t>金融監督管理委員會主管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63A165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5,361,536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F3395C6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05D752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0225182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F9DD7A4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3,368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566B2AE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5,358,168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E179AE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05D218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E43AA" w:rsidRPr="00F91B6A" w14:paraId="67A92EA6" w14:textId="77777777" w:rsidTr="009B6CA4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273875F" w14:textId="77777777" w:rsidR="00EE43AA" w:rsidRPr="00F91B6A" w:rsidRDefault="00EE43AA" w:rsidP="0020529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51D12AA" w14:textId="77777777" w:rsidR="00EE43AA" w:rsidRPr="00F91B6A" w:rsidRDefault="00EE43AA" w:rsidP="00205296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F91B6A">
              <w:rPr>
                <w:rFonts w:ascii="標楷體" w:hAnsi="標楷體" w:hint="eastAsia"/>
                <w:noProof/>
                <w:sz w:val="22"/>
                <w:szCs w:val="22"/>
              </w:rPr>
              <w:t>金融監督管理委員會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61FBB8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2,800,000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029443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EFEC70C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27092E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97D9E3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78ED1CD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2,800,000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13745F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64449D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E43AA" w:rsidRPr="00F91B6A" w14:paraId="2AD815E0" w14:textId="77777777" w:rsidTr="009B6CA4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06F7AA2" w14:textId="77777777" w:rsidR="00EE43AA" w:rsidRPr="000B50B8" w:rsidRDefault="00EE43AA" w:rsidP="00205296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0B50B8">
              <w:rPr>
                <w:rFonts w:hAnsi="細明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FC07B02" w14:textId="77777777" w:rsidR="00EE43AA" w:rsidRPr="00F91B6A" w:rsidRDefault="00EE43AA" w:rsidP="00205296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91B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金融監理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3BD39F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/>
                <w:noProof/>
                <w:sz w:val="22"/>
                <w:szCs w:val="22"/>
              </w:rPr>
              <w:t>2,800,000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3230B6" w14:textId="77777777" w:rsidR="00EE43AA" w:rsidRPr="00F91B6A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0838790" w14:textId="77777777" w:rsidR="00EE43AA" w:rsidRPr="00F91B6A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0F48A29" w14:textId="77777777" w:rsidR="00EE43AA" w:rsidRPr="00F91B6A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065217C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2C25CAD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/>
                <w:noProof/>
                <w:sz w:val="22"/>
                <w:szCs w:val="22"/>
              </w:rPr>
              <w:t>2,800,000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6A2F63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A8E14D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E43AA" w:rsidRPr="00F91B6A" w14:paraId="6E74C11D" w14:textId="77777777" w:rsidTr="009B6CA4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ECBF01E" w14:textId="77777777" w:rsidR="00EE43AA" w:rsidRPr="000B50B8" w:rsidRDefault="00EE43AA" w:rsidP="00205296">
            <w:pPr>
              <w:pStyle w:val="3"/>
              <w:jc w:val="center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0C77C27" w14:textId="77777777" w:rsidR="00EE43AA" w:rsidRPr="00F91B6A" w:rsidRDefault="00EE43AA" w:rsidP="00205296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F91B6A">
              <w:rPr>
                <w:rFonts w:ascii="標楷體" w:hAnsi="標楷體" w:hint="eastAsia"/>
                <w:noProof/>
                <w:sz w:val="22"/>
                <w:szCs w:val="22"/>
              </w:rPr>
              <w:t>檢查局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F2A20E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2,561,536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3FF4A3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298ED4E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D485E2" w14:textId="77777777" w:rsidR="00EE43AA" w:rsidRPr="00F91B6A" w:rsidRDefault="00EE43AA" w:rsidP="0020529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20D995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3,368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24828F4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/>
                <w:b/>
                <w:noProof/>
                <w:sz w:val="22"/>
                <w:szCs w:val="22"/>
              </w:rPr>
              <w:t>2,558,168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581432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0BB03C" w14:textId="77777777" w:rsidR="00EE43AA" w:rsidRPr="00F91B6A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91B6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E43AA" w:rsidRPr="00F91B6A" w14:paraId="7F28570F" w14:textId="77777777" w:rsidTr="009B6CA4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0217524" w14:textId="77777777" w:rsidR="00EE43AA" w:rsidRPr="000B50B8" w:rsidRDefault="00EE43AA" w:rsidP="00205296">
            <w:pPr>
              <w:pStyle w:val="3"/>
              <w:jc w:val="center"/>
              <w:rPr>
                <w:rFonts w:hAnsi="細明體"/>
                <w:sz w:val="22"/>
                <w:szCs w:val="22"/>
              </w:rPr>
            </w:pPr>
            <w:r w:rsidRPr="000B50B8">
              <w:rPr>
                <w:rFonts w:hAnsi="細明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97A670" w14:textId="77777777" w:rsidR="00EE43AA" w:rsidRPr="00F91B6A" w:rsidRDefault="00EE43AA" w:rsidP="00205296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F91B6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D91803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/>
                <w:noProof/>
                <w:sz w:val="22"/>
                <w:szCs w:val="22"/>
              </w:rPr>
              <w:t>2,561,536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57B18B7" w14:textId="77777777" w:rsidR="00EE43AA" w:rsidRPr="00F91B6A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E6FCDFD" w14:textId="77777777" w:rsidR="00EE43AA" w:rsidRPr="00F91B6A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23E54E1" w14:textId="77777777" w:rsidR="00EE43AA" w:rsidRPr="00F91B6A" w:rsidRDefault="00EE43AA" w:rsidP="0020529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91B6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C4AF9C8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/>
                <w:noProof/>
                <w:sz w:val="22"/>
                <w:szCs w:val="22"/>
              </w:rPr>
              <w:t>3,368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35D306B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/>
                <w:noProof/>
                <w:sz w:val="22"/>
                <w:szCs w:val="22"/>
              </w:rPr>
              <w:t>2,558,168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1763A5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568490" w14:textId="77777777" w:rsidR="00EE43AA" w:rsidRPr="00F91B6A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F91B6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4D9887CF" w14:textId="77777777" w:rsidR="006343AB" w:rsidRDefault="006343AB" w:rsidP="00EE43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</w:p>
    <w:p w14:paraId="2E186A42" w14:textId="28FB592B" w:rsidR="00EE43AA" w:rsidRDefault="00EE43AA" w:rsidP="00EE43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79B1201E" w14:textId="77777777" w:rsidR="00EE43AA" w:rsidRPr="00651174" w:rsidRDefault="00EE43AA" w:rsidP="00EE43A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1B2A1D4E" w14:textId="77777777" w:rsidR="00EE43AA" w:rsidRPr="00CF1089" w:rsidRDefault="00EE43AA" w:rsidP="00EE43AA"/>
    <w:p w14:paraId="7868A701" w14:textId="77777777" w:rsidR="00EE43AA" w:rsidRPr="00393E8C" w:rsidRDefault="00EE43AA" w:rsidP="00EE43AA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EE43AA" w:rsidRPr="00426896" w14:paraId="1C11CA7D" w14:textId="77777777" w:rsidTr="00205296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1DBBA56" w14:textId="1B1D48DA" w:rsidR="00EE43AA" w:rsidRPr="0073504B" w:rsidRDefault="00EE43AA" w:rsidP="00205296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45886183" w14:textId="77777777" w:rsidR="00EE43AA" w:rsidRPr="00426896" w:rsidRDefault="00EE43AA" w:rsidP="00205296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E43AA" w:rsidRPr="00DC36E9" w14:paraId="2D7C80AD" w14:textId="77777777" w:rsidTr="00205296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91E676" w14:textId="77777777" w:rsidR="00EE43AA" w:rsidRPr="00800B99" w:rsidRDefault="00EE43AA" w:rsidP="00205296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40E5" w14:textId="77777777" w:rsidR="00EE43AA" w:rsidRPr="00800B99" w:rsidRDefault="00EE43AA" w:rsidP="00205296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46C5" w14:textId="77777777" w:rsidR="00EE43AA" w:rsidRPr="00800B99" w:rsidRDefault="00EE43AA" w:rsidP="00205296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7E30A22B" w14:textId="77777777" w:rsidR="00EE43AA" w:rsidRPr="00800B99" w:rsidRDefault="00EE43AA" w:rsidP="00205296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4B14" w14:textId="77777777" w:rsidR="00EE43AA" w:rsidRPr="00800B99" w:rsidRDefault="00EE43AA" w:rsidP="00205296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AEFF14" w14:textId="77777777" w:rsidR="00EE43AA" w:rsidRPr="00800B99" w:rsidRDefault="00EE43AA" w:rsidP="00205296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EE43AA" w:rsidRPr="00DC36E9" w14:paraId="42AEE4EE" w14:textId="77777777" w:rsidTr="00205296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614198" w14:textId="77777777" w:rsidR="00EE43AA" w:rsidRPr="00800B99" w:rsidRDefault="00EE43AA" w:rsidP="00205296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E2867" w14:textId="77777777" w:rsidR="00EE43AA" w:rsidRPr="00800B99" w:rsidRDefault="00EE43AA" w:rsidP="00205296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DC7F" w14:textId="77777777" w:rsidR="00EE43AA" w:rsidRPr="00800B99" w:rsidRDefault="00EE43AA" w:rsidP="00205296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CF41" w14:textId="77777777" w:rsidR="00EE43AA" w:rsidRPr="00800B99" w:rsidRDefault="00EE43AA" w:rsidP="00205296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9F4B" w14:textId="77777777" w:rsidR="00EE43AA" w:rsidRPr="00800B99" w:rsidRDefault="00EE43AA" w:rsidP="00205296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C9E04F" w14:textId="77777777" w:rsidR="00EE43AA" w:rsidRPr="00800B99" w:rsidRDefault="00EE43AA" w:rsidP="0020529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EE43AA" w:rsidRPr="00545909" w14:paraId="153675C8" w14:textId="77777777" w:rsidTr="0020529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A915B12" w14:textId="77777777" w:rsidR="00EE43AA" w:rsidRPr="00545909" w:rsidRDefault="00EE43AA" w:rsidP="0020529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55FAEDC" w14:textId="77777777" w:rsidR="00EE43AA" w:rsidRPr="00545909" w:rsidRDefault="00EE43AA" w:rsidP="00205296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545909">
              <w:rPr>
                <w:rFonts w:hAnsi="標楷體" w:hint="eastAsia"/>
                <w:b/>
                <w:noProof/>
                <w:sz w:val="22"/>
                <w:szCs w:val="22"/>
              </w:rPr>
              <w:t>證券期貨局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C4084A" w14:textId="77777777" w:rsidR="00EE43AA" w:rsidRPr="00545909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57EB49B" w14:textId="77777777" w:rsidR="00EE43AA" w:rsidRPr="00545909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E38137" w14:textId="77777777" w:rsidR="00EE43AA" w:rsidRPr="00545909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AE102D5" w14:textId="77777777" w:rsidR="00EE43AA" w:rsidRPr="00545909" w:rsidRDefault="00EE43AA" w:rsidP="0020529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E43AA" w14:paraId="118C6919" w14:textId="77777777" w:rsidTr="0020529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551294F" w14:textId="77777777" w:rsidR="00EE43AA" w:rsidRPr="00800B99" w:rsidRDefault="00EE43AA" w:rsidP="0020529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48BD">
              <w:rPr>
                <w:rFonts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AAA99E" w14:textId="77777777" w:rsidR="00EE43AA" w:rsidRPr="00545909" w:rsidRDefault="00EE43AA" w:rsidP="0020529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4590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39FE26" w14:textId="77777777" w:rsidR="00EE43AA" w:rsidRPr="00800B99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6A48BD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D7B312" w14:textId="77777777" w:rsidR="00EE43AA" w:rsidRPr="00800B99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6A48BD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DAD62" w14:textId="77777777" w:rsidR="00EE43AA" w:rsidRPr="00800B99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6A48BD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5F1350A" w14:textId="6B9112A6" w:rsidR="0020567F" w:rsidRPr="00997D66" w:rsidRDefault="0020567F" w:rsidP="00205296">
            <w:pPr>
              <w:pStyle w:val="4"/>
              <w:rPr>
                <w:rFonts w:hAnsi="標楷體"/>
                <w:sz w:val="22"/>
                <w:szCs w:val="22"/>
              </w:rPr>
            </w:pPr>
            <w:r w:rsidRPr="0013732A">
              <w:rPr>
                <w:sz w:val="22"/>
              </w:rPr>
              <w:t>違反</w:t>
            </w:r>
            <w:r w:rsidRPr="0013732A">
              <w:rPr>
                <w:rFonts w:hint="eastAsia"/>
                <w:sz w:val="22"/>
              </w:rPr>
              <w:t>證券交易</w:t>
            </w:r>
            <w:r w:rsidRPr="0013732A">
              <w:rPr>
                <w:sz w:val="22"/>
              </w:rPr>
              <w:t>法案件</w:t>
            </w:r>
            <w:r w:rsidR="00342BE3">
              <w:rPr>
                <w:rFonts w:hint="eastAsia"/>
                <w:sz w:val="22"/>
              </w:rPr>
              <w:t>尚待收繳之</w:t>
            </w:r>
            <w:r w:rsidRPr="0013732A">
              <w:rPr>
                <w:sz w:val="22"/>
              </w:rPr>
              <w:t>罰鍰</w:t>
            </w:r>
            <w:r w:rsidRPr="00561F8C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52A89ADB" w14:textId="77777777" w:rsidR="00EE43AA" w:rsidRDefault="00EE43AA" w:rsidP="00EE43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294994EF" w14:textId="77777777" w:rsidR="00EE43AA" w:rsidRDefault="00EE43AA" w:rsidP="00EE43AA">
      <w:pPr>
        <w:jc w:val="left"/>
      </w:pPr>
    </w:p>
    <w:p w14:paraId="50543EA7" w14:textId="77777777" w:rsidR="00EE43AA" w:rsidRPr="00F33C00" w:rsidRDefault="00EE43AA" w:rsidP="00EE43AA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3A3C6A63" w14:textId="77777777" w:rsidR="00EE43AA" w:rsidRPr="006C335D" w:rsidRDefault="00EE43AA" w:rsidP="00EE43AA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EE43AA" w:rsidRPr="0093340E" w14:paraId="7206BC71" w14:textId="77777777" w:rsidTr="00205296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ACA33FA" w14:textId="5B57D2CA" w:rsidR="00EE43AA" w:rsidRPr="005D0E30" w:rsidRDefault="00EE43AA" w:rsidP="00205296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7A38D9C1" w14:textId="77777777" w:rsidR="00EE43AA" w:rsidRPr="0093340E" w:rsidRDefault="00EE43AA" w:rsidP="00205296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E43AA" w:rsidRPr="00064EBE" w14:paraId="08396B18" w14:textId="77777777" w:rsidTr="00205296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783AA8" w14:textId="77777777" w:rsidR="00EE43AA" w:rsidRPr="00A25A7D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FF65" w14:textId="77777777" w:rsidR="00EE43AA" w:rsidRPr="00A25A7D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A0A7" w14:textId="77777777" w:rsidR="00EE43AA" w:rsidRPr="00A25A7D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481424" w14:textId="77777777" w:rsidR="00EE43AA" w:rsidRPr="00A25A7D" w:rsidRDefault="00EE43AA" w:rsidP="0020529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E43AA" w:rsidRPr="00064EBE" w14:paraId="18201015" w14:textId="77777777" w:rsidTr="00205296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DCE2C2C" w14:textId="77777777" w:rsidR="00EE43AA" w:rsidRPr="00A25A7D" w:rsidRDefault="00EE43AA" w:rsidP="00205296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4D29" w14:textId="77777777" w:rsidR="00EE43AA" w:rsidRPr="00A25A7D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C1B6" w14:textId="77777777" w:rsidR="00EE43AA" w:rsidRPr="00A25A7D" w:rsidRDefault="00EE43AA" w:rsidP="00205296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3637" w14:textId="77777777" w:rsidR="00EE43AA" w:rsidRPr="00A25A7D" w:rsidRDefault="00EE43AA" w:rsidP="0020529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1A050" w14:textId="77777777" w:rsidR="00EE43AA" w:rsidRPr="00A25A7D" w:rsidRDefault="00EE43AA" w:rsidP="00205296">
            <w:pPr>
              <w:pStyle w:val="4"/>
              <w:rPr>
                <w:sz w:val="22"/>
                <w:szCs w:val="22"/>
              </w:rPr>
            </w:pPr>
          </w:p>
        </w:tc>
      </w:tr>
      <w:tr w:rsidR="00EE43AA" w:rsidRPr="00C116C2" w14:paraId="2D334B9C" w14:textId="77777777" w:rsidTr="0020529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2115A237" w14:textId="77777777" w:rsidR="00EE43AA" w:rsidRPr="00C116C2" w:rsidRDefault="00EE43AA" w:rsidP="00205296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C116C2">
              <w:rPr>
                <w:rFonts w:hAnsi="標楷體" w:hint="eastAsia"/>
                <w:b/>
                <w:noProof/>
                <w:sz w:val="22"/>
                <w:szCs w:val="22"/>
              </w:rPr>
              <w:t>檢查局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5FCCE61" w14:textId="77777777" w:rsidR="00EE43AA" w:rsidRPr="00C116C2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E863421" w14:textId="77777777" w:rsidR="00EE43AA" w:rsidRPr="00C116C2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8ACE79" w14:textId="77777777" w:rsidR="00EE43AA" w:rsidRPr="00C116C2" w:rsidRDefault="00EE43AA" w:rsidP="0020529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311FD4CB" w14:textId="77777777" w:rsidR="00EE43AA" w:rsidRPr="00C116C2" w:rsidRDefault="00EE43AA" w:rsidP="0020529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E43AA" w:rsidRPr="00C116C2" w14:paraId="7FBD5C10" w14:textId="77777777" w:rsidTr="0020529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23E86DAD" w14:textId="77777777" w:rsidR="00EE43AA" w:rsidRPr="00C116C2" w:rsidRDefault="00EE43AA" w:rsidP="0020529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C116C2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C43CB2" w14:textId="77777777" w:rsidR="00EE43AA" w:rsidRPr="00C116C2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C116C2">
              <w:rPr>
                <w:rFonts w:hAnsi="細明體"/>
                <w:noProof/>
                <w:sz w:val="22"/>
                <w:szCs w:val="22"/>
              </w:rPr>
              <w:t>1,810,000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595101" w14:textId="77777777" w:rsidR="00EE43AA" w:rsidRPr="00C116C2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C116C2">
              <w:rPr>
                <w:rFonts w:hAnsi="細明體"/>
                <w:noProof/>
                <w:sz w:val="22"/>
                <w:szCs w:val="22"/>
              </w:rPr>
              <w:t>401,790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5731F" w14:textId="77777777" w:rsidR="00EE43AA" w:rsidRPr="00C116C2" w:rsidRDefault="00EE43AA" w:rsidP="00205296">
            <w:pPr>
              <w:pStyle w:val="3"/>
              <w:rPr>
                <w:rFonts w:hAnsi="細明體"/>
                <w:sz w:val="22"/>
                <w:szCs w:val="22"/>
              </w:rPr>
            </w:pPr>
            <w:r w:rsidRPr="00C116C2">
              <w:rPr>
                <w:rFonts w:hAnsi="細明體"/>
                <w:noProof/>
                <w:sz w:val="22"/>
                <w:szCs w:val="22"/>
              </w:rPr>
              <w:t>22.20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C9E4B59" w14:textId="114D43CC" w:rsidR="0020567F" w:rsidRPr="00C116C2" w:rsidRDefault="0020567F" w:rsidP="00205296">
            <w:pPr>
              <w:pStyle w:val="4"/>
              <w:rPr>
                <w:rFonts w:hAnsi="標楷體"/>
                <w:sz w:val="22"/>
                <w:szCs w:val="22"/>
              </w:rPr>
            </w:pPr>
            <w:r w:rsidRPr="00081A09">
              <w:rPr>
                <w:rFonts w:hAnsi="標楷體" w:hint="eastAsia"/>
                <w:noProof/>
                <w:sz w:val="22"/>
                <w:szCs w:val="22"/>
              </w:rPr>
              <w:t>辦公</w:t>
            </w:r>
            <w:r w:rsidR="008E71BF">
              <w:rPr>
                <w:rFonts w:hAnsi="標楷體" w:hint="eastAsia"/>
                <w:noProof/>
                <w:sz w:val="22"/>
                <w:szCs w:val="22"/>
              </w:rPr>
              <w:t>室</w:t>
            </w:r>
            <w:r w:rsidRPr="00081A09">
              <w:rPr>
                <w:rFonts w:hAnsi="標楷體" w:hint="eastAsia"/>
                <w:noProof/>
                <w:sz w:val="22"/>
                <w:szCs w:val="22"/>
              </w:rPr>
              <w:t>裝修</w:t>
            </w:r>
            <w:r>
              <w:rPr>
                <w:rFonts w:hAnsi="標楷體" w:hint="eastAsia"/>
                <w:noProof/>
                <w:sz w:val="22"/>
                <w:szCs w:val="22"/>
              </w:rPr>
              <w:t>改善</w:t>
            </w:r>
            <w:r w:rsidR="00544A0F">
              <w:rPr>
                <w:rFonts w:hAnsi="標楷體" w:hint="eastAsia"/>
                <w:noProof/>
                <w:sz w:val="22"/>
                <w:szCs w:val="22"/>
              </w:rPr>
              <w:t>工程</w:t>
            </w:r>
            <w:r>
              <w:rPr>
                <w:rFonts w:hAnsi="標楷體" w:hint="eastAsia"/>
                <w:noProof/>
                <w:sz w:val="22"/>
                <w:szCs w:val="22"/>
              </w:rPr>
              <w:t>經費結餘。</w:t>
            </w:r>
          </w:p>
        </w:tc>
      </w:tr>
    </w:tbl>
    <w:p w14:paraId="1E81BDA3" w14:textId="77777777" w:rsidR="00EE43AA" w:rsidRDefault="00EE43AA" w:rsidP="00EE43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7254D860" w14:textId="77777777" w:rsidR="00EE43AA" w:rsidRDefault="00EE43AA" w:rsidP="00EE43AA">
      <w:pPr>
        <w:pStyle w:val="aa"/>
      </w:pPr>
    </w:p>
    <w:p w14:paraId="3BFDC3A0" w14:textId="77777777" w:rsidR="00EE43AA" w:rsidRDefault="00EE43AA" w:rsidP="00EE43AA"/>
    <w:p w14:paraId="1146A892" w14:textId="77777777" w:rsidR="00EE43AA" w:rsidRPr="0093340E" w:rsidRDefault="00EE43AA" w:rsidP="00EE43AA"/>
    <w:sectPr w:rsidR="00EE43AA" w:rsidRPr="0093340E" w:rsidSect="00E30F08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CE04" w14:textId="77777777" w:rsidR="00EE43AA" w:rsidRDefault="00EE43AA" w:rsidP="005F138F">
      <w:r>
        <w:separator/>
      </w:r>
    </w:p>
  </w:endnote>
  <w:endnote w:type="continuationSeparator" w:id="0">
    <w:p w14:paraId="7265FFA1" w14:textId="77777777" w:rsidR="00EE43AA" w:rsidRDefault="00EE43AA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8D5A" w14:textId="6FC4C35B" w:rsidR="00436657" w:rsidRDefault="00436657">
    <w:pPr>
      <w:pStyle w:val="a5"/>
      <w:jc w:val="center"/>
    </w:pPr>
    <w:r>
      <w:rPr>
        <w:rFonts w:hint="eastAsia"/>
      </w:rPr>
      <w:t>16-23-</w:t>
    </w:r>
    <w:sdt>
      <w:sdtPr>
        <w:id w:val="139145874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6D60D713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81BE" w14:textId="77777777" w:rsidR="00EE43AA" w:rsidRDefault="00EE43AA" w:rsidP="005F138F">
      <w:r>
        <w:separator/>
      </w:r>
    </w:p>
  </w:footnote>
  <w:footnote w:type="continuationSeparator" w:id="0">
    <w:p w14:paraId="2452DA7F" w14:textId="77777777" w:rsidR="00EE43AA" w:rsidRDefault="00EE43AA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AA"/>
    <w:rsid w:val="000B50B8"/>
    <w:rsid w:val="000C1183"/>
    <w:rsid w:val="001C0207"/>
    <w:rsid w:val="001D2099"/>
    <w:rsid w:val="0020567F"/>
    <w:rsid w:val="00240C83"/>
    <w:rsid w:val="0026573E"/>
    <w:rsid w:val="00267C44"/>
    <w:rsid w:val="002C0AB3"/>
    <w:rsid w:val="00342BE3"/>
    <w:rsid w:val="00402AAD"/>
    <w:rsid w:val="00436657"/>
    <w:rsid w:val="00543B82"/>
    <w:rsid w:val="00544A0F"/>
    <w:rsid w:val="00552AAA"/>
    <w:rsid w:val="00566294"/>
    <w:rsid w:val="005F138F"/>
    <w:rsid w:val="006343AB"/>
    <w:rsid w:val="006714D6"/>
    <w:rsid w:val="00761C7F"/>
    <w:rsid w:val="00767633"/>
    <w:rsid w:val="007E2EB3"/>
    <w:rsid w:val="008B4E5E"/>
    <w:rsid w:val="008E71BF"/>
    <w:rsid w:val="009A0F1E"/>
    <w:rsid w:val="009B6CA4"/>
    <w:rsid w:val="00A27DD2"/>
    <w:rsid w:val="00A343F8"/>
    <w:rsid w:val="00A70D8E"/>
    <w:rsid w:val="00B14B16"/>
    <w:rsid w:val="00B55A84"/>
    <w:rsid w:val="00BA0A16"/>
    <w:rsid w:val="00BE6A2D"/>
    <w:rsid w:val="00C3041B"/>
    <w:rsid w:val="00D76056"/>
    <w:rsid w:val="00DB324C"/>
    <w:rsid w:val="00DE0D5E"/>
    <w:rsid w:val="00E005BE"/>
    <w:rsid w:val="00E13F71"/>
    <w:rsid w:val="00E30F08"/>
    <w:rsid w:val="00E34D36"/>
    <w:rsid w:val="00E35F55"/>
    <w:rsid w:val="00E659D6"/>
    <w:rsid w:val="00E87430"/>
    <w:rsid w:val="00EE43AA"/>
    <w:rsid w:val="00EE534F"/>
    <w:rsid w:val="00EE74AE"/>
    <w:rsid w:val="00EF2E38"/>
    <w:rsid w:val="00F15328"/>
    <w:rsid w:val="00F2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28569BA"/>
  <w15:chartTrackingRefBased/>
  <w15:docId w15:val="{DACDE1EC-684A-40DE-95A9-854860CD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EE43A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E43A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E43A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EE43A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EE43AA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EE43AA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EE43A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E43A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7yDdUj3lG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7yDdUj3lG歲入機關別決算審定明細表A3_1</Template>
  <TotalTime>175</TotalTime>
  <Pages>3</Pages>
  <Words>1276</Words>
  <Characters>2620</Characters>
  <Application>Microsoft Office Word</Application>
  <DocSecurity>0</DocSecurity>
  <Lines>873</Lines>
  <Paragraphs>779</Paragraphs>
  <ScaleCrop>false</ScaleCrop>
  <Company>N.A.O.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邱雅琪</dc:creator>
  <cp:keywords/>
  <dc:description/>
  <cp:lastModifiedBy>羿每 陳</cp:lastModifiedBy>
  <cp:revision>8</cp:revision>
  <dcterms:created xsi:type="dcterms:W3CDTF">2025-05-28T03:07:00Z</dcterms:created>
  <dcterms:modified xsi:type="dcterms:W3CDTF">2025-07-09T09:14:00Z</dcterms:modified>
</cp:coreProperties>
</file>